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611f" w14:paraId="ffa611f" w:rsidRDefault="00CA09C2" w:rsidP="00CA09C2" w:rsidR="00CA09C2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A09C2" w:rsidP="00CA09C2" w:rsidR="00CA09C2">
      <w:pPr>
        <w:jc w:val="both"/>
      </w:pPr>
      <w:r>
        <w:t xml:space="preserve">       REPUBLIKA HRVATSKA</w:t>
      </w:r>
    </w:p>
    <w:p w:rsidRDefault="00CA09C2" w:rsidP="00CA09C2" w:rsidR="00CA09C2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A09C2" w:rsidP="00CA09C2" w:rsidR="00CA09C2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A09C2" w:rsidP="00CA09C2" w:rsidR="00CA09C2">
      <w:pPr>
        <w:rPr>
          <w:bCs/>
        </w:rPr>
      </w:pPr>
    </w:p>
    <w:p w:rsidRDefault="00CA09C2" w:rsidP="00CA09C2" w:rsidR="00CA09C2">
      <w:pPr>
        <w:rPr>
          <w:b/>
        </w:rPr>
      </w:pPr>
      <w:r>
        <w:rPr>
          <w:b/>
        </w:rPr>
        <w:t xml:space="preserve">                   </w:t>
      </w:r>
    </w:p>
    <w:p w:rsidRDefault="00CA09C2" w:rsidP="00CA09C2" w:rsidR="00CA09C2">
      <w:pPr>
        <w:ind w:left="5664"/>
      </w:pPr>
    </w:p>
    <w:p w:rsidRDefault="00CA09C2" w:rsidP="00CA09C2" w:rsidR="00CA09C2">
      <w:pPr>
        <w:ind w:left="5664"/>
      </w:pPr>
    </w:p>
    <w:p w:rsidRDefault="00CA09C2" w:rsidP="00CA09C2" w:rsidR="00CA09C2">
      <w:pPr>
        <w:ind w:left="5664"/>
      </w:pPr>
    </w:p>
    <w:p w:rsidRDefault="00CA09C2" w:rsidP="00CA09C2" w:rsidR="00CA09C2">
      <w:pPr>
        <w:jc w:val="center"/>
      </w:pPr>
      <w:r>
        <w:t>R E P U B L I K A   H R V A T S K A</w:t>
      </w:r>
    </w:p>
    <w:p w:rsidRDefault="00CA09C2" w:rsidP="00CA09C2" w:rsidR="00CA09C2">
      <w:pPr>
        <w:rPr>
          <w:b/>
        </w:rPr>
      </w:pPr>
    </w:p>
    <w:p w:rsidRDefault="00CA09C2" w:rsidP="00CA09C2" w:rsidR="00CA09C2">
      <w:pPr>
        <w:jc w:val="center"/>
      </w:pPr>
      <w:r>
        <w:t>R J E Š E N J E</w:t>
      </w:r>
    </w:p>
    <w:p w:rsidRDefault="00CA09C2" w:rsidP="00CA09C2" w:rsidR="00CA09C2">
      <w:pPr>
        <w:jc w:val="center"/>
      </w:pPr>
    </w:p>
    <w:p w:rsidRDefault="00CA09C2" w:rsidP="00CA09C2" w:rsidR="00CA09C2">
      <w:pPr>
        <w:jc w:val="center"/>
      </w:pPr>
    </w:p>
    <w:p w:rsidRDefault="00CA09C2" w:rsidP="00CA09C2" w:rsidR="00CA09C2">
      <w:pPr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RUBUS jednostavno društvo s ograničenom odgovornošću za ugostiteljstvo, skraćena tvrtka RUBUS j.d.o.o. Varaždin, Miroslava Krleže 1/A, MBS: 070113218, OIB: 70053751263, radi otvaranja stečajnog postupka nad dužnikom, dana 23. rujna 2016. godine, 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center"/>
      </w:pPr>
      <w:r>
        <w:t xml:space="preserve">r i j e š i o    j e </w:t>
      </w:r>
    </w:p>
    <w:p w:rsidRDefault="00CA09C2" w:rsidP="00CA09C2" w:rsidR="00CA09C2">
      <w:pPr>
        <w:jc w:val="center"/>
      </w:pPr>
    </w:p>
    <w:p w:rsidRDefault="00CA09C2" w:rsidP="00CA09C2" w:rsidR="00CA09C2"/>
    <w:p w:rsidRDefault="00CA09C2" w:rsidP="00CA09C2" w:rsidR="00CA09C2">
      <w:pPr>
        <w:numPr>
          <w:ilvl w:val="0"/>
          <w:numId w:val="47"/>
        </w:numPr>
        <w:jc w:val="both"/>
      </w:pPr>
      <w:r>
        <w:t>Pozivaju se vjerovnici stečajnog dužnika RUBUS j.d.o.o. Varaždin, Miroslava Krleže 1/A, MBS: 070113218, OIB: 70053751263,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CA09C2" w:rsidP="00CA09C2" w:rsidR="00CA09C2">
      <w:pPr>
        <w:jc w:val="both"/>
      </w:pPr>
    </w:p>
    <w:p w:rsidRDefault="00CA09C2" w:rsidP="00CA09C2" w:rsidR="00CA09C2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center"/>
      </w:pPr>
      <w:r>
        <w:t>Obrazloženje</w:t>
      </w:r>
    </w:p>
    <w:p w:rsidRDefault="00CA09C2" w:rsidP="00CA09C2" w:rsidR="00CA09C2">
      <w:pPr>
        <w:jc w:val="center"/>
      </w:pPr>
    </w:p>
    <w:p w:rsidRDefault="00CA09C2" w:rsidP="00CA09C2" w:rsidR="00CA09C2">
      <w:pPr>
        <w:jc w:val="center"/>
      </w:pPr>
    </w:p>
    <w:p w:rsidRDefault="00CA09C2" w:rsidP="00CA09C2" w:rsidR="00CA09C2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CA09C2" w:rsidP="00CA09C2" w:rsidR="00CA09C2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center"/>
      </w:pPr>
      <w:r>
        <w:t>U Varaždinu, 23. rujna 2016. godine</w:t>
      </w:r>
    </w:p>
    <w:p w:rsidRDefault="00CA09C2" w:rsidP="00CA09C2" w:rsidR="00CA09C2">
      <w:pPr>
        <w:jc w:val="center"/>
      </w:pPr>
    </w:p>
    <w:p w:rsidRDefault="00CA09C2" w:rsidP="00CA09C2" w:rsidR="00CA09C2">
      <w:pPr>
        <w:jc w:val="center"/>
      </w:pPr>
    </w:p>
    <w:p w:rsidRDefault="00CA09C2" w:rsidP="00CA09C2" w:rsidR="00CA09C2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  <w:r>
        <w:t xml:space="preserve">                                                                                      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  <w:r>
        <w:t>UPUTA O PRAVNOM LIJEKU: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  <w:r>
        <w:t xml:space="preserve">Protiv ovog rješenja posebna žalba nije dopuštena. </w:t>
      </w: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</w:p>
    <w:p w:rsidRDefault="00CA09C2" w:rsidP="00CA09C2" w:rsidR="00CA09C2">
      <w:pPr>
        <w:jc w:val="both"/>
      </w:pPr>
      <w:r>
        <w:t xml:space="preserve">DNA: 1. Direktor dužnika Suzana </w:t>
      </w:r>
      <w:proofErr w:type="spellStart"/>
      <w:r>
        <w:t>Harjaček</w:t>
      </w:r>
      <w:proofErr w:type="spellEnd"/>
      <w:r>
        <w:t xml:space="preserve"> iz Varaždina, Ulica Kneza Trpimira 49/B</w:t>
      </w:r>
    </w:p>
    <w:p w:rsidRDefault="00CA09C2" w:rsidP="00CA09C2" w:rsidR="00CA09C2">
      <w:pPr>
        <w:jc w:val="both"/>
      </w:pPr>
      <w:r>
        <w:t xml:space="preserve">           2. E-oglasna ploča ovog suda </w:t>
      </w:r>
    </w:p>
    <w:p w:rsidRDefault="00DA0242" w:rsidP="00CA09C2" w:rsidR="00DA0242" w:rsidRPr="00CA09C2"/>
    <w:sectPr w:rsidSect="0032366B" w:rsidR="00DA0242" w:rsidRPr="00CA09C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9C2" w:rsidP="00CA09C2" w:rsidR="00CA09C2">
    <w:pPr>
      <w:ind w:left="5664"/>
    </w:pPr>
    <w:r>
      <w:t xml:space="preserve">         </w:t>
    </w:r>
    <w:r>
      <w:t>Poslovni broj: 3 St-616/16-11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9C2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A09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A09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St-616/2016-11</izvorni_sadrzaj>
    <derivirana_varijabla naziv="DomainObject.Oznaka_1">St-616/2016-11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RUBUS jednostavno društvo s ograničenom odgovornošću  za ugostiteljstvo</izvorni_sadrzaj>
    <derivirana_varijabla naziv="DomainObject.Predmet.ProtustrankaFormated_1">  RUBUS jednostavno društvo s ograničenom odgovornošću  za ugostiteljstvo</derivirana_varijabla>
  </DomainObject.Predmet.ProtustrankaFormated>
  <DomainObject.Predmet.ProtustrankaFormatedOIB>
    <izvorni_sadrzaj>  RUBUS jednostavno društvo s ograničenom odgovornošću  za ugostiteljstvo, OIB 70053751263</izvorni_sadrzaj>
    <derivirana_varijabla naziv="DomainObject.Predmet.ProtustrankaFormatedOIB_1">  RUBUS jednostavno društvo s ograničenom odgovornošću  za ugostiteljstvo, OIB 70053751263</derivirana_varijabla>
  </DomainObject.Predmet.ProtustrankaFormatedOIB>
  <DomainObject.Predmet.ProtustrankaFormatedWithAdress>
    <izvorni_sadrzaj> RUBUS jednostavno društvo s ograničenom odgovornošću  za ugostiteljstvo, Miroslava Krleže 1/A, 42000 Varaždin</izvorni_sadrzaj>
    <derivirana_varijabla naziv="DomainObject.Predmet.ProtustrankaFormatedWithAdress_1"> RUBUS jednostavno društvo s ograničenom odgovornošću  za ugostiteljstvo, Miroslava Krleže 1/A, 42000 Varaždin</derivirana_varijabla>
  </DomainObject.Predmet.ProtustrankaFormatedWithAdress>
  <DomainObject.Predmet.ProtustrankaFormatedWithAdressOIB>
    <izvorni_sadrzaj> RUBUS jednostavno društvo s ograničenom odgovornošću  za ugostiteljstvo, OIB 70053751263, Miroslava Krleže 1/A, 42000 Varaždin</izvorni_sadrzaj>
    <derivirana_varijabla naziv="DomainObject.Predmet.ProtustrankaFormatedWithAdressOIB_1"> RUBUS jednostavno društvo s ograničenom odgovornošću  za ugostiteljstvo, OIB 70053751263, Miroslava Krleže 1/A, 42000 Varaždin</derivirana_varijabla>
  </DomainObject.Predmet.ProtustrankaFormatedWithAdressOIB>
  <DomainObject.Predmet.ProtustrankaWithAdress>
    <izvorni_sadrzaj>RUBUS jednostavno društvo s ograničenom odgovornošću  za ugostiteljstvo Miroslava Krleže 1/A, 42000 Varaždin</izvorni_sadrzaj>
    <derivirana_varijabla naziv="DomainObject.Predmet.ProtustrankaWithAdress_1">RUBUS jednostavno društvo s ograničenom odgovornošću  za ugostiteljstvo Miroslava Krleže 1/A, 42000 Varaždin</derivirana_varijabla>
  </DomainObject.Predmet.ProtustrankaWithAdress>
  <DomainObject.Predmet.ProtustrankaWithAdressOIB>
    <izvorni_sadrzaj>RUBUS jednostavno društvo s ograničenom odgovornošću  za ugostiteljstvo, OIB 70053751263, Miroslava Krleže 1/A, 42000 Varaždin</izvorni_sadrzaj>
    <derivirana_varijabla naziv="DomainObject.Predmet.ProtustrankaWithAdressOIB_1">RUBUS jednostavno društvo s ograničenom odgovornošću  za ugostiteljstvo, OIB 70053751263, Miroslava Krleže 1/A, 42000 Varaždin</derivirana_varijabla>
  </DomainObject.Predmet.ProtustrankaWithAdressOIB>
  <DomainObject.Predmet.ProtustrankaNazivFormated>
    <izvorni_sadrzaj>RUBUS jednostavno društvo s ograničenom odgovornošću  za ugostiteljstvo</izvorni_sadrzaj>
    <derivirana_varijabla naziv="DomainObject.Predmet.ProtustrankaNazivFormated_1">RUBUS jednostavno društvo s ograničenom odgovornošću  za ugostiteljstvo</derivirana_varijabla>
  </DomainObject.Predmet.ProtustrankaNazivFormated>
  <DomainObject.Predmet.ProtustrankaNazivFormatedOIB>
    <izvorni_sadrzaj>RUBUS jednostavno društvo s ograničenom odgovornošću  za ugostiteljstvo, OIB 70053751263</izvorni_sadrzaj>
    <derivirana_varijabla naziv="DomainObject.Predmet.ProtustrankaNazivFormatedOIB_1">RUBUS jednostavno društvo s ograničenom odgovornošću  za ugostiteljstvo, OIB 70053751263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380440.15</izvorni_sadrzaj>
    <derivirana_varijabla naziv="DomainObject.Predmet.TrenutnaVrijednost_1">380440.15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RUBUS jednostavno društvo s ograničenom odgovornošću  za ugostiteljstvo</item>
    </izvorni_sadrzaj>
    <derivirana_varijabla naziv="DomainObject.Predmet.ProtuStrankaListFormated_1">
      <item>RUBUS jednostavno društvo s ograničenom odgovornošću  za ugostiteljstvo</item>
    </derivirana_varijabla>
  </DomainObject.Predmet.ProtuStrankaListFormated>
  <DomainObject.Predmet.ProtuStrankaListFormatedOIB>
    <izvorni_sadrzaj>
      <item>RUBUS jednostavno društvo s ograničenom odgovornošću  za ugostiteljstvo, OIB 70053751263</item>
    </izvorni_sadrzaj>
    <derivirana_varijabla naziv="DomainObject.Predmet.ProtuStrankaListFormatedOIB_1">
      <item>RUBUS jednostavno društvo s ograničenom odgovornošću  za ugostiteljstvo, OIB 70053751263</item>
    </derivirana_varijabla>
  </DomainObject.Predmet.ProtuStrankaListFormatedOIB>
  <DomainObject.Predmet.ProtuStrankaListFormatedWithAdress>
    <izvorni_sadrzaj>
      <item>RUBUS jednostavno društvo s ograničenom odgovornošću  za ugostiteljstvo, Miroslava Krleže 1/A, 42000 Varaždin</item>
    </izvorni_sadrzaj>
    <derivirana_varijabla naziv="DomainObject.Predmet.ProtuStrankaListFormatedWithAdress_1">
      <item>RUBUS jednostavno društvo s ograničenom odgovornošću  za ugostiteljstvo, Miroslava Krleže 1/A, 42000 Varaždin</item>
    </derivirana_varijabla>
  </DomainObject.Predmet.ProtuStrankaListFormatedWithAdress>
  <DomainObject.Predmet.ProtuStrankaListFormatedWithAdressOIB>
    <izvorni_sadrzaj>
      <item>RUBUS jednostavno društvo s ograničenom odgovornošću  za ugostiteljstvo, OIB 70053751263, Miroslava Krleže 1/A, 42000 Varaždin</item>
    </izvorni_sadrzaj>
    <derivirana_varijabla naziv="DomainObject.Predmet.ProtuStrankaListFormatedWithAdressOIB_1">
      <item>RUBUS jednostavno društvo s ograničenom odgovornošću  za ugostiteljstvo, OIB 70053751263, Miroslava Krleže 1/A, 42000 Varaždin</item>
    </derivirana_varijabla>
  </DomainObject.Predmet.ProtuStrankaListFormatedWithAdressOIB>
  <DomainObject.Predmet.ProtuStrankaListNazivFormated>
    <izvorni_sadrzaj>
      <item>RUBUS jednostavno društvo s ograničenom odgovornošću  za ugostiteljstvo</item>
    </izvorni_sadrzaj>
    <derivirana_varijabla naziv="DomainObject.Predmet.ProtuStrankaListNazivFormated_1">
      <item>RUBUS jednostavno društvo s ograničenom odgovornošću  za ugostiteljstvo</item>
    </derivirana_varijabla>
  </DomainObject.Predmet.ProtuStrankaListNazivFormated>
  <DomainObject.Predmet.ProtuStrankaListNazivFormatedOIB>
    <izvorni_sadrzaj>
      <item>RUBUS jednostavno društvo s ograničenom odgovornošću  za ugostiteljstvo, OIB 70053751263</item>
    </izvorni_sadrzaj>
    <derivirana_varijabla naziv="DomainObject.Predmet.ProtuStrankaListNazivFormatedOIB_1">
      <item>RUBUS jednostavno društvo s ograničenom odgovornošću  za ugostiteljstvo, OIB 70053751263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St-616/2016-11</izvorni_sadrzaj>
    <derivirana_varijabla naziv="DomainObject.PoslovniBrojDokumenta_1">St-616/2016-11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RUBUS jednostavno društvo s ograničenom odgovornošću  za ugostiteljstvo</izvorni_sadrzaj>
    <derivirana_varijabla naziv="DomainObject.Predmet.ProtustrankaIDrugi_1">RUBUS jednostavno društvo s ograničenom odgovornošću 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RUBUS jednostavno društvo s ograničenom odgovornošću  za ugostiteljstvo, OIB 70053751263, Miroslava Krleže 1/A, 42000 Varaždin</izvorni_sadrzaj>
    <derivirana_varijabla naziv="DomainObject.Predmet.ProtustrankaIDrugiAdressOIB_1">RUBUS jednostavno društvo s ograničenom odgovornošću  za ugostiteljstvo, OIB 70053751263, Miroslava Krleže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RUBUS jednostavno društvo s ograničenom odgovornošću  za ugostiteljstvo</item>
      <item>Sudski registar</item>
    </izvorni_sadrzaj>
    <derivirana_varijabla naziv="DomainObject.Predmet.SudioniciListNaziv_1">
      <item>Financijska agencija</item>
      <item>RUBUS jednostavno društvo s ograničenom odgovornošću  za ugostiteljstvo</item>
      <item>Sudski registar</item>
    </derivirana_varijabla>
  </DomainObject.Predmet.SudioniciListNaziv>
  <DomainObject.Predmet.SudioniciListAdressOIB>
    <izvorni_sadrzaj>
      <item>Financijska agencija, OIB 85821130368</item>
      <item>RUBUS jednostavno društvo s ograničenom odgovornošću  za ugostiteljstvo, OIB 70053751263, Miroslava Krleže 1/A,42000 Varaždin</item>
      <item>Sudski registar</item>
    </izvorni_sadrzaj>
    <derivirana_varijabla naziv="DomainObject.Predmet.SudioniciListAdressOIB_1">
      <item>Financijska agencija, OIB 85821130368</item>
      <item>RUBUS jednostavno društvo s ograničenom odgovornošću  za ugostiteljstvo, OIB 70053751263, Miroslava Krleže 1/A,42000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FF598-DD60-416D-BA6B-C16847D7C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1702</properties:Characters>
  <properties:Lines>71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2016-09-23T10:43:00Z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St-616/2016-11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