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d11b" w14:paraId="40cd11b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4113AF">
        <w:rPr>
          <w:b/>
        </w:rPr>
        <w:t>222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4113AF">
        <w:rPr>
          <w:lang w:val="hr-HR"/>
        </w:rPr>
        <w:t>INFANTOLINO d.o.o., OIB: 67063766882 sa sjedištem u Luka 14, 21480 Rukavac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0946C0">
        <w:rPr>
          <w:lang w:val="hr-HR"/>
        </w:rPr>
        <w:t>29.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AC72BB">
        <w:rPr>
          <w:lang w:val="hr-HR"/>
        </w:rPr>
        <w:t xml:space="preserve"> </w:t>
      </w:r>
      <w:r w:rsidR="008D745E">
        <w:rPr>
          <w:lang w:val="hr-HR"/>
        </w:rPr>
        <w:t xml:space="preserve">  </w:t>
      </w:r>
      <w:r w:rsidR="004113AF">
        <w:rPr>
          <w:lang w:val="hr-HR"/>
        </w:rPr>
        <w:t>INFANTOLINO d.o.o., OIB: 67063766882 sa sjedištem u Luka 14, 21480 Rukavac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8D745E">
        <w:rPr>
          <w:lang w:val="hr-HR"/>
        </w:rPr>
        <w:t>5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4113AF">
        <w:rPr>
          <w:rFonts w:eastAsia="Calibri"/>
        </w:rPr>
        <w:t>6.370,00</w:t>
      </w:r>
      <w:r w:rsidR="00527F11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0946C0">
        <w:rPr>
          <w:lang w:val="hr-HR"/>
        </w:rPr>
        <w:t>29.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13AF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8D745E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4B31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INFANTOLINO d.o.o.  za turizam i ugostiteljstvo</izvorni_sadrzaj>
    <derivirana_varijabla naziv="DomainObject.Predmet.ProtustrankaFormated_1">  INFANTOLINO d.o.o.  za turizam i ugostiteljstvo</derivirana_varijabla>
  </DomainObject.Predmet.ProtustrankaFormated>
  <DomainObject.Predmet.ProtustrankaFormatedOIB>
    <izvorni_sadrzaj>  INFANTOLINO d.o.o.  za turizam i ugostiteljstvo, OIB 67063766882</izvorni_sadrzaj>
    <derivirana_varijabla naziv="DomainObject.Predmet.ProtustrankaFormatedOIB_1">  INFANTOLINO d.o.o.  za turizam i ugostiteljstvo, OIB 67063766882</derivirana_varijabla>
  </DomainObject.Predmet.ProtustrankaFormatedOIB>
  <DomainObject.Predmet.ProtustrankaFormatedWithAdress>
    <izvorni_sadrzaj> INFANTOLINO d.o.o.  za turizam i ugostiteljstvo, Luka 14, 21480 Rukavac</izvorni_sadrzaj>
    <derivirana_varijabla naziv="DomainObject.Predmet.ProtustrankaFormatedWithAdress_1"> INFANTOLINO d.o.o.  za turizam i ugostiteljstvo, Luka 14, 21480 Rukavac</derivirana_varijabla>
  </DomainObject.Predmet.ProtustrankaFormatedWithAdress>
  <DomainObject.Predmet.ProtustrankaFormatedWithAdressOIB>
    <izvorni_sadrzaj> INFANTOLINO d.o.o.  za turizam i ugostiteljstvo, OIB 67063766882, Luka 14, 21480 Rukavac</izvorni_sadrzaj>
    <derivirana_varijabla naziv="DomainObject.Predmet.ProtustrankaFormatedWithAdressOIB_1"> INFANTOLINO d.o.o.  za turizam i ugostiteljstvo, OIB 67063766882, Luka 14, 21480 Rukavac</derivirana_varijabla>
  </DomainObject.Predmet.ProtustrankaFormatedWithAdressOIB>
  <DomainObject.Predmet.ProtustrankaWithAdress>
    <izvorni_sadrzaj>INFANTOLINO d.o.o.  za turizam i ugostiteljstvo Luka 14, 21480 Rukavac</izvorni_sadrzaj>
    <derivirana_varijabla naziv="DomainObject.Predmet.ProtustrankaWithAdress_1">INFANTOLINO d.o.o.  za turizam i ugostiteljstvo Luka 14, 21480 Rukavac</derivirana_varijabla>
  </DomainObject.Predmet.ProtustrankaWithAdress>
  <DomainObject.Predmet.ProtustrankaWithAdressOIB>
    <izvorni_sadrzaj>INFANTOLINO d.o.o.  za turizam i ugostiteljstvo, OIB 67063766882, Luka 14, 21480 Rukavac</izvorni_sadrzaj>
    <derivirana_varijabla naziv="DomainObject.Predmet.ProtustrankaWithAdressOIB_1">INFANTOLINO d.o.o.  za turizam i ugostiteljstvo, OIB 67063766882, Luka 14, 21480 Rukavac</derivirana_varijabla>
  </DomainObject.Predmet.ProtustrankaWithAdressOIB>
  <DomainObject.Predmet.ProtustrankaNazivFormated>
    <izvorni_sadrzaj>INFANTOLINO d.o.o.  za turizam i ugostiteljstvo</izvorni_sadrzaj>
    <derivirana_varijabla naziv="DomainObject.Predmet.ProtustrankaNazivFormated_1">INFANTOLINO d.o.o.  za turizam i ugostiteljstvo</derivirana_varijabla>
  </DomainObject.Predmet.ProtustrankaNazivFormated>
  <DomainObject.Predmet.ProtustrankaNazivFormatedOIB>
    <izvorni_sadrzaj>INFANTOLINO d.o.o.  za turizam i ugostiteljstvo, OIB 67063766882</izvorni_sadrzaj>
    <derivirana_varijabla naziv="DomainObject.Predmet.ProtustrankaNazivFormatedOIB_1">INFANTOLINO d.o.o.  za turizam i ugostiteljstvo, OIB 67063766882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6370.00</izvorni_sadrzaj>
    <derivirana_varijabla naziv="DomainObject.Predmet.TrenutnaVrijednost_1">6370.00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INFANTOLINO d.o.o.  za turizam i ugostiteljstvo</item>
    </izvorni_sadrzaj>
    <derivirana_varijabla naziv="DomainObject.Predmet.ProtuStrankaListFormated_1">
      <item>INFANTOLINO d.o.o.  za turizam i ugostiteljstvo</item>
    </derivirana_varijabla>
  </DomainObject.Predmet.ProtuStrankaListFormated>
  <DomainObject.Predmet.ProtuStrankaListFormatedOIB>
    <izvorni_sadrzaj>
      <item>INFANTOLINO d.o.o.  za turizam i ugostiteljstvo, OIB 67063766882</item>
    </izvorni_sadrzaj>
    <derivirana_varijabla naziv="DomainObject.Predmet.ProtuStrankaListFormatedOIB_1">
      <item>INFANTOLINO d.o.o.  za turizam i ugostiteljstvo, OIB 67063766882</item>
    </derivirana_varijabla>
  </DomainObject.Predmet.ProtuStrankaListFormatedOIB>
  <DomainObject.Predmet.ProtuStrankaListFormatedWithAdress>
    <izvorni_sadrzaj>
      <item>INFANTOLINO d.o.o.  za turizam i ugostiteljstvo, Luka 14, 21480 Rukavac</item>
    </izvorni_sadrzaj>
    <derivirana_varijabla naziv="DomainObject.Predmet.ProtuStrankaListFormatedWithAdress_1">
      <item>INFANTOLINO d.o.o.  za turizam i ugostiteljstvo, Luka 14, 21480 Rukavac</item>
    </derivirana_varijabla>
  </DomainObject.Predmet.ProtuStrankaListFormatedWithAdress>
  <DomainObject.Predmet.ProtuStrankaListFormatedWithAdressOIB>
    <izvorni_sadrzaj>
      <item>INFANTOLINO d.o.o.  za turizam i ugostiteljstvo, OIB 67063766882, Luka 14, 21480 Rukavac</item>
    </izvorni_sadrzaj>
    <derivirana_varijabla naziv="DomainObject.Predmet.ProtuStrankaListFormatedWithAdressOIB_1">
      <item>INFANTOLINO d.o.o.  za turizam i ugostiteljstvo, OIB 67063766882, Luka 14, 21480 Rukavac</item>
    </derivirana_varijabla>
  </DomainObject.Predmet.ProtuStrankaListFormatedWithAdressOIB>
  <DomainObject.Predmet.ProtuStrankaListNazivFormated>
    <izvorni_sadrzaj>
      <item>INFANTOLINO d.o.o.  za turizam i ugostiteljstvo</item>
    </izvorni_sadrzaj>
    <derivirana_varijabla naziv="DomainObject.Predmet.ProtuStrankaListNazivFormated_1">
      <item>INFANTOLINO d.o.o.  za turizam i ugostiteljstvo</item>
    </derivirana_varijabla>
  </DomainObject.Predmet.ProtuStrankaListNazivFormated>
  <DomainObject.Predmet.ProtuStrankaListNazivFormatedOIB>
    <izvorni_sadrzaj>
      <item>INFANTOLINO d.o.o.  za turizam i ugostiteljstvo, OIB 67063766882</item>
    </izvorni_sadrzaj>
    <derivirana_varijabla naziv="DomainObject.Predmet.ProtuStrankaListNazivFormatedOIB_1">
      <item>INFANTOLINO d.o.o.  za turizam i ugostiteljstvo, OIB 67063766882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INFANTOLINO d.o.o.  za turizam i ugostiteljstvo</izvorni_sadrzaj>
    <derivirana_varijabla naziv="DomainObject.Predmet.ProtustrankaIDrugi_1">INFANTOLINO d.o.o. 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INFANTOLINO d.o.o.  za turizam i ugostiteljstvo, OIB 67063766882, Luka 14, 21480 Rukavac</izvorni_sadrzaj>
    <derivirana_varijabla naziv="DomainObject.Predmet.ProtustrankaIDrugiAdressOIB_1">INFANTOLINO d.o.o.  za turizam i ugostiteljstvo, OIB 67063766882, Luka 14, 21480 Rukavac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INFANTOLINO d.o.o.  za turizam i ugostiteljstvo</item>
      <item>FINANCIJSKA AGENCIJA, RC SPLIT</item>
    </izvorni_sadrzaj>
    <derivirana_varijabla naziv="DomainObject.Predmet.SudioniciListNaziv_1">
      <item>INFANTOLINO d.o.o.  za turizam i ugostiteljstvo</item>
      <item>FINANCIJSKA AGENCIJA, RC SPLIT</item>
    </derivirana_varijabla>
  </DomainObject.Predmet.SudioniciListNaziv>
  <DomainObject.Predmet.SudioniciListAdressOIB>
    <izvorni_sadrzaj>
      <item>INFANTOLINO d.o.o.  za turizam i ugostiteljstvo, OIB 67063766882, Luka 14,21480 Rukavac</item>
      <item>FINANCIJSKA AGENCIJA, RC SPLIT, OIB 85821130368, Mažuranićevo šetalište 24 b,21000 Split</item>
    </izvorni_sadrzaj>
    <derivirana_varijabla naziv="DomainObject.Predmet.SudioniciListAdressOIB_1">
      <item>INFANTOLINO d.o.o.  za turizam i ugostiteljstvo, OIB 67063766882, Luka 14,21480 Rukavac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67063766882</item>
      <item>, OIB 85821130368</item>
    </izvorni_sadrzaj>
    <derivirana_varijabla naziv="DomainObject.Predmet.SudioniciListNazivOIB_1">
      <item>, OIB 67063766882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B9094-5333-46D0-ACD3-366EAE6AC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1855</properties:Characters>
  <properties:Lines>47</properties:Lines>
  <properties:Paragraphs>16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2018-03-29T07:21:00Z</cp:lastPrinted>
  <dcterms:modified xmlns:xsi="http://www.w3.org/2001/XMLSchema-instance" xsi:type="dcterms:W3CDTF">2018-03-29T07:22:00Z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