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3a7ef28" w14:paraId="3a7ef28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>
        <w:t>91</w:t>
      </w:r>
      <w:r w:rsidR="001550DA">
        <w:t>9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 xml:space="preserve">Trgovački sud u Osijeku,  po sudskom savjetniku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B05FE1">
        <w:t>V.S.O.P. j.d.o.o. za usluge</w:t>
      </w:r>
      <w:r w:rsidR="00361DEF">
        <w:t>,</w:t>
      </w:r>
      <w:r w:rsidR="002B40D7">
        <w:t xml:space="preserve"> </w:t>
      </w:r>
      <w:r>
        <w:t xml:space="preserve">MBS: </w:t>
      </w:r>
      <w:r w:rsidR="00A04818">
        <w:t>030</w:t>
      </w:r>
      <w:r w:rsidR="00B05FE1">
        <w:t>182653</w:t>
      </w:r>
      <w:r>
        <w:t xml:space="preserve">, OIB: </w:t>
      </w:r>
      <w:r w:rsidR="00B05FE1">
        <w:t>43556794908,</w:t>
      </w:r>
      <w:r>
        <w:t xml:space="preserve"> </w:t>
      </w:r>
      <w:r w:rsidR="00361DEF">
        <w:t xml:space="preserve">Osijek, </w:t>
      </w:r>
      <w:r w:rsidR="00B05FE1">
        <w:t>Kapucinska 27/1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361DEF">
        <w:t>12. lipnja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B05FE1">
        <w:t>V.S.O.P. j.d.o.o. za usluge, MBS: 030182653, OIB: 43556794908, Osijek, Kapucinska 27/1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B05FE1">
        <w:t>13.273,64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B05FE1">
        <w:t>Marko Aničić</w:t>
      </w:r>
      <w:r w:rsidR="001C29A0">
        <w:t xml:space="preserve">, </w:t>
      </w:r>
      <w:r w:rsidR="00FD4C38">
        <w:t xml:space="preserve">OIB: </w:t>
      </w:r>
      <w:r w:rsidR="00B05FE1">
        <w:t>40604442420</w:t>
      </w:r>
      <w:r w:rsidR="00C360A1">
        <w:t xml:space="preserve">, Osijek, </w:t>
      </w:r>
      <w:r w:rsidR="00B05FE1">
        <w:t>Kaštelanska 44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361DEF">
        <w:t>91</w:t>
      </w:r>
      <w:r w:rsidR="00B05FE1">
        <w:t>9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361DEF">
        <w:t>12. lipnja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61DEF">
        <w:t>27/</w:t>
      </w:r>
      <w:r w:rsidR="001C29A0">
        <w:t>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A38" w:rsidP="00D95CE2" w:rsidR="00261A38">
      <w:r>
        <w:separator/>
      </w:r>
    </w:p>
  </w:endnote>
  <w:endnote w:id="0" w:type="continuationSeparator">
    <w:p w:rsidRDefault="00261A38" w:rsidP="00D95CE2" w:rsidR="00261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A38" w:rsidP="00D95CE2" w:rsidR="00261A38">
      <w:r>
        <w:separator/>
      </w:r>
    </w:p>
  </w:footnote>
  <w:footnote w:id="0" w:type="continuationSeparator">
    <w:p w:rsidRDefault="00261A38" w:rsidP="00D95CE2" w:rsidR="00261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05FE1"/>
    <w:rsid w:val="00B153E2"/>
    <w:rsid w:val="00B164E1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7E0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4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4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St-919/2018</izvorni_sadrzaj>
    <derivirana_varijabla naziv="DomainObject.Predmet.OznakaBroj_1">St-919/2018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V.S.O.P. j.d.o.o. za usluge</izvorni_sadrzaj>
    <derivirana_varijabla naziv="DomainObject.Predmet.ProtustrankaFormated_1">  V.S.O.P. j.d.o.o. za usluge</derivirana_varijabla>
  </DomainObject.Predmet.ProtustrankaFormated>
  <DomainObject.Predmet.ProtustrankaFormatedOIB>
    <izvorni_sadrzaj>  V.S.O.P. j.d.o.o. za usluge, OIB 43556794908</izvorni_sadrzaj>
    <derivirana_varijabla naziv="DomainObject.Predmet.ProtustrankaFormatedOIB_1">  V.S.O.P. j.d.o.o. za usluge, OIB 43556794908</derivirana_varijabla>
  </DomainObject.Predmet.ProtustrankaFormatedOIB>
  <DomainObject.Predmet.ProtustrankaFormatedWithAdress>
    <izvorni_sadrzaj> V.S.O.P. j.d.o.o. za usluge, Kapucinska 27/1, 31000 Osijek</izvorni_sadrzaj>
    <derivirana_varijabla naziv="DomainObject.Predmet.ProtustrankaFormatedWithAdress_1"> V.S.O.P. j.d.o.o. za usluge, Kapucinska 27/1, 31000 Osijek</derivirana_varijabla>
  </DomainObject.Predmet.ProtustrankaFormatedWithAdress>
  <DomainObject.Predmet.ProtustrankaFormatedWithAdressOIB>
    <izvorni_sadrzaj> V.S.O.P. j.d.o.o. za usluge, OIB 43556794908, Kapucinska 27/1, 31000 Osijek</izvorni_sadrzaj>
    <derivirana_varijabla naziv="DomainObject.Predmet.ProtustrankaFormatedWithAdressOIB_1"> V.S.O.P. j.d.o.o. za usluge, OIB 43556794908, Kapucinska 27/1, 31000 Osijek</derivirana_varijabla>
  </DomainObject.Predmet.ProtustrankaFormatedWithAdressOIB>
  <DomainObject.Predmet.ProtustrankaWithAdress>
    <izvorni_sadrzaj>V.S.O.P. j.d.o.o. za usluge Kapucinska 27/1, 31000 Osijek</izvorni_sadrzaj>
    <derivirana_varijabla naziv="DomainObject.Predmet.ProtustrankaWithAdress_1">V.S.O.P. j.d.o.o. za usluge Kapucinska 27/1, 31000 Osijek</derivirana_varijabla>
  </DomainObject.Predmet.ProtustrankaWithAdress>
  <DomainObject.Predmet.ProtustrankaWithAdressOIB>
    <izvorni_sadrzaj>V.S.O.P. j.d.o.o. za usluge, OIB 43556794908, Kapucinska 27/1, 31000 Osijek</izvorni_sadrzaj>
    <derivirana_varijabla naziv="DomainObject.Predmet.ProtustrankaWithAdressOIB_1">V.S.O.P. j.d.o.o. za usluge, OIB 43556794908, Kapucinska 27/1, 31000 Osijek</derivirana_varijabla>
  </DomainObject.Predmet.ProtustrankaWithAdressOIB>
  <DomainObject.Predmet.ProtustrankaNazivFormated>
    <izvorni_sadrzaj>V.S.O.P. j.d.o.o. za usluge</izvorni_sadrzaj>
    <derivirana_varijabla naziv="DomainObject.Predmet.ProtustrankaNazivFormated_1">V.S.O.P. j.d.o.o. za usluge</derivirana_varijabla>
  </DomainObject.Predmet.ProtustrankaNazivFormated>
  <DomainObject.Predmet.ProtustrankaNazivFormatedOIB>
    <izvorni_sadrzaj>V.S.O.P. j.d.o.o. za usluge, OIB 43556794908</izvorni_sadrzaj>
    <derivirana_varijabla naziv="DomainObject.Predmet.ProtustrankaNazivFormatedOIB_1">V.S.O.P. j.d.o.o. za usluge, OIB 43556794908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V.S.O.P. j.d.o.o. za usluge</item>
    </izvorni_sadrzaj>
    <derivirana_varijabla naziv="DomainObject.Predmet.ProtuStrankaListFormated_1">
      <item>V.S.O.P. j.d.o.o. za usluge</item>
    </derivirana_varijabla>
  </DomainObject.Predmet.ProtuStrankaListFormated>
  <DomainObject.Predmet.ProtuStrankaListFormatedOIB>
    <izvorni_sadrzaj>
      <item>V.S.O.P. j.d.o.o. za usluge, OIB 43556794908</item>
    </izvorni_sadrzaj>
    <derivirana_varijabla naziv="DomainObject.Predmet.ProtuStrankaListFormatedOIB_1">
      <item>V.S.O.P. j.d.o.o. za usluge, OIB 43556794908</item>
    </derivirana_varijabla>
  </DomainObject.Predmet.ProtuStrankaListFormatedOIB>
  <DomainObject.Predmet.ProtuStrankaListFormatedWithAdress>
    <izvorni_sadrzaj>
      <item>V.S.O.P. j.d.o.o. za usluge, Kapucinska 27/1, 31000 Osijek</item>
    </izvorni_sadrzaj>
    <derivirana_varijabla naziv="DomainObject.Predmet.ProtuStrankaListFormatedWithAdress_1">
      <item>V.S.O.P. j.d.o.o. za usluge, Kapucinska 27/1, 31000 Osijek</item>
    </derivirana_varijabla>
  </DomainObject.Predmet.ProtuStrankaListFormatedWithAdress>
  <DomainObject.Predmet.ProtuStrankaListFormatedWithAdressOIB>
    <izvorni_sadrzaj>
      <item>V.S.O.P. j.d.o.o. za usluge, OIB 43556794908, Kapucinska 27/1, 31000 Osijek</item>
    </izvorni_sadrzaj>
    <derivirana_varijabla naziv="DomainObject.Predmet.ProtuStrankaListFormatedWithAdressOIB_1">
      <item>V.S.O.P. j.d.o.o. za usluge, OIB 43556794908, Kapucinska 27/1, 31000 Osijek</item>
    </derivirana_varijabla>
  </DomainObject.Predmet.ProtuStrankaListFormatedWithAdressOIB>
  <DomainObject.Predmet.ProtuStrankaListNazivFormated>
    <izvorni_sadrzaj>
      <item>V.S.O.P. j.d.o.o. za usluge</item>
    </izvorni_sadrzaj>
    <derivirana_varijabla naziv="DomainObject.Predmet.ProtuStrankaListNazivFormated_1">
      <item>V.S.O.P. j.d.o.o. za usluge</item>
    </derivirana_varijabla>
  </DomainObject.Predmet.ProtuStrankaListNazivFormated>
  <DomainObject.Predmet.ProtuStrankaListNazivFormatedOIB>
    <izvorni_sadrzaj>
      <item>V.S.O.P. j.d.o.o. za usluge, OIB 43556794908</item>
    </izvorni_sadrzaj>
    <derivirana_varijabla naziv="DomainObject.Predmet.ProtuStrankaListNazivFormatedOIB_1">
      <item>V.S.O.P. j.d.o.o. za usluge, OIB 43556794908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V.S.O.P. j.d.o.o. za usluge</izvorni_sadrzaj>
    <derivirana_varijabla naziv="DomainObject.Predmet.ProtustrankaIDrugi_1">V.S.O.P.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V.S.O.P. j.d.o.o. za usluge, OIB 43556794908, Kapucinska 27/1, 31000 Osijek</izvorni_sadrzaj>
    <derivirana_varijabla naziv="DomainObject.Predmet.ProtustrankaIDrugiAdressOIB_1">V.S.O.P. j.d.o.o. za usluge, OIB 43556794908, Kapucinska 27/1,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V.S.O.P. j.d.o.o. za usluge</item>
    </izvorni_sadrzaj>
    <derivirana_varijabla naziv="DomainObject.Predmet.SudioniciListNaziv_1">
      <item>FINA RC OSIJEK</item>
      <item>V.S.O.P. j.d.o.o. za usluge</item>
    </derivirana_varijabla>
  </DomainObject.Predmet.SudioniciListNaziv>
  <DomainObject.Predmet.SudioniciListAdressOIB>
    <izvorni_sadrzaj>
      <item>FINA RC OSIJEK, OIB 85821130368</item>
      <item>V.S.O.P. j.d.o.o. za usluge, OIB 43556794908, Kapucinska 27/1,31000 Osijek</item>
    </izvorni_sadrzaj>
    <derivirana_varijabla naziv="DomainObject.Predmet.SudioniciListAdressOIB_1">
      <item>FINA RC OSIJEK, OIB 85821130368</item>
      <item>V.S.O.P. j.d.o.o. za usluge, OIB 43556794908, Kapucinska 27/1,31000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43556794908</item>
    </izvorni_sadrzaj>
    <derivirana_varijabla naziv="DomainObject.Predmet.SudioniciListNazivOIB_1">
      <item>, OIB 85821130368</item>
      <item>, OIB 43556794908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75EBB-90F2-414E-A4E8-C561ACA12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2157</properties:Characters>
  <properties:Lines>56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2018-06-11T12:41:00Z</dcterms:created>
  <dc:creator>Snježana Andrijanić</dc:creator>
  <cp:lastModifiedBy>Renata Horvat</cp:lastModifiedBy>
  <cp:lastPrinted>2018-05-24T07:06:00Z</cp:lastPrinted>
  <dcterms:modified xmlns:xsi="http://www.w3.org/2001/XMLSchema-instance" xsi:type="dcterms:W3CDTF">2018-06-12T07:56:00Z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(St-919-18 -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