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2282" w14:paraId="6dc2282" w:rsidRDefault="00CF5ED4" w:rsidP="00CF5ED4" w:rsidR="00CF5ED4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ED4" w:rsidP="00CF5ED4" w:rsidR="00CF5ED4">
      <w:pPr>
        <w:spacing w:after="0"/>
      </w:pPr>
      <w:r>
        <w:t xml:space="preserve">         REPUBLIKA HRVATSKA</w:t>
      </w:r>
    </w:p>
    <w:p w:rsidRDefault="00CF5ED4" w:rsidP="00CF5ED4" w:rsidR="00CF5ED4">
      <w:pPr>
        <w:spacing w:after="0"/>
      </w:pPr>
      <w:r>
        <w:t xml:space="preserve"> TRGOVAČKI SUD U VARAŽDINU</w:t>
      </w:r>
    </w:p>
    <w:p w:rsidRDefault="00CF5ED4" w:rsidP="00CF5ED4" w:rsidR="00CF5ED4">
      <w:pPr>
        <w:spacing w:after="0"/>
        <w:ind w:firstLine="720"/>
      </w:pPr>
      <w:r>
        <w:t xml:space="preserve">         B. Radić 2</w:t>
      </w:r>
    </w:p>
    <w:p w:rsidRDefault="00CF5ED4" w:rsidP="00CF5ED4" w:rsidR="00CF5ED4">
      <w:pPr>
        <w:spacing w:after="0"/>
        <w:jc w:val="center"/>
      </w:pPr>
    </w:p>
    <w:p w:rsidRDefault="00CF5ED4" w:rsidP="00CF5ED4" w:rsidR="00CF5ED4">
      <w:pPr>
        <w:spacing w:after="0"/>
        <w:jc w:val="center"/>
      </w:pPr>
    </w:p>
    <w:p w:rsidRDefault="00CF5ED4" w:rsidP="00CF5ED4" w:rsidR="00CF5ED4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WISTON – VIZER d.o.o., OIB: 84130029134</w:t>
      </w:r>
      <w:r>
        <w:t xml:space="preserve">, sa sjedištem u </w:t>
      </w:r>
      <w:r>
        <w:t>Čakovečka 14</w:t>
      </w:r>
      <w:r>
        <w:t xml:space="preserve">, </w:t>
      </w:r>
      <w:r>
        <w:t>40323 Prelog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WISTON – VIZER d.o.o., OIB: 84130029134, sa sjedištem u Čakovečka 14, 40323 Prelog, iznosi </w:t>
      </w:r>
      <w:r>
        <w:t>181.155,45</w:t>
      </w:r>
      <w:r>
        <w:t xml:space="preserve"> kn.</w:t>
      </w: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Vjeran Skok, Prelog</w:t>
      </w:r>
      <w:r>
        <w:t xml:space="preserve">, </w:t>
      </w:r>
      <w:r>
        <w:t>Ivana Meštrovića 5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  <w:r>
        <w:tab/>
        <w:t xml:space="preserve">III/ Upozorava se </w:t>
      </w:r>
      <w:r>
        <w:t xml:space="preserve">direktor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F5ED4" w:rsidP="00CF5ED4" w:rsidR="00CF5ED4">
      <w:pPr>
        <w:spacing w:after="0"/>
        <w:ind w:firstLine="720"/>
        <w:jc w:val="both"/>
      </w:pPr>
    </w:p>
    <w:p w:rsidRDefault="00CF5ED4" w:rsidP="00CF5ED4" w:rsidR="00CF5ED4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</w:p>
    <w:p w:rsidRDefault="00CF5ED4" w:rsidP="00CF5ED4" w:rsidR="00CF5ED4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CF5ED4" w:rsidP="00CF5ED4" w:rsidR="00CF5ED4">
      <w:pPr>
        <w:spacing w:after="0"/>
        <w:outlineLvl w:val="0"/>
      </w:pPr>
    </w:p>
    <w:p w:rsidRDefault="00CF5ED4" w:rsidP="00CF5ED4" w:rsidR="00CF5ED4">
      <w:pPr>
        <w:spacing w:after="0"/>
        <w:jc w:val="center"/>
        <w:outlineLvl w:val="0"/>
      </w:pPr>
    </w:p>
    <w:p w:rsidRDefault="00CF5ED4" w:rsidP="00CF5ED4" w:rsidR="00CF5ED4">
      <w:pPr>
        <w:spacing w:after="0"/>
        <w:jc w:val="center"/>
        <w:outlineLvl w:val="0"/>
      </w:pPr>
      <w:r>
        <w:t>Obrazloženje</w:t>
      </w:r>
    </w:p>
    <w:p w:rsidRDefault="00CF5ED4" w:rsidP="00CF5ED4" w:rsidR="00CF5ED4">
      <w:pPr>
        <w:spacing w:after="0"/>
        <w:outlineLvl w:val="0"/>
      </w:pPr>
    </w:p>
    <w:p w:rsidRDefault="00CF5ED4" w:rsidP="00CF5ED4" w:rsidR="00CF5ED4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CF5ED4">
        <w:t xml:space="preserve"> </w:t>
      </w:r>
      <w:r>
        <w:t xml:space="preserve">WISTON – VIZER d.o.o., OIB: 84130029134, sa sjedištem u Čakovečka 14, 40323 Prelog,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>181.155,45</w:t>
      </w:r>
      <w:r>
        <w:t xml:space="preserve"> kn te da dužnik nema zaposlenih.</w:t>
      </w:r>
    </w:p>
    <w:p w:rsidRDefault="00CF5ED4" w:rsidP="00CF5ED4" w:rsidR="00CF5ED4">
      <w:pPr>
        <w:spacing w:after="0"/>
        <w:jc w:val="both"/>
        <w:outlineLvl w:val="0"/>
      </w:pPr>
    </w:p>
    <w:p w:rsidRDefault="00CF5ED4" w:rsidP="00CF5ED4" w:rsidR="00CF5ED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F5ED4" w:rsidP="00CF5ED4" w:rsidR="00CF5ED4">
      <w:pPr>
        <w:spacing w:after="0"/>
        <w:jc w:val="both"/>
        <w:outlineLvl w:val="0"/>
      </w:pPr>
    </w:p>
    <w:p w:rsidRDefault="00CF5ED4" w:rsidP="00CF5ED4" w:rsidR="00CF5ED4">
      <w:pPr>
        <w:spacing w:after="0"/>
        <w:jc w:val="center"/>
        <w:outlineLvl w:val="0"/>
      </w:pPr>
    </w:p>
    <w:p w:rsidRDefault="00CF5ED4" w:rsidP="00CF5ED4" w:rsidR="00CF5ED4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CF5ED4" w:rsidP="00CF5ED4" w:rsidR="00CF5ED4">
      <w:pPr>
        <w:spacing w:after="0"/>
        <w:jc w:val="center"/>
        <w:outlineLvl w:val="0"/>
      </w:pPr>
    </w:p>
    <w:p w:rsidRDefault="00CF5ED4" w:rsidP="00CF5ED4" w:rsidR="00CF5ED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5ED4" w:rsidP="00CF5ED4" w:rsidR="00CF5ED4">
      <w:pPr>
        <w:spacing w:after="0"/>
        <w:jc w:val="center"/>
        <w:outlineLvl w:val="0"/>
      </w:pPr>
    </w:p>
    <w:p w:rsidRDefault="00CF5ED4" w:rsidP="00CF5ED4" w:rsidR="00CF5ED4">
      <w:pPr>
        <w:spacing w:after="0"/>
        <w:ind w:firstLine="720" w:left="3600"/>
        <w:jc w:val="center"/>
        <w:outlineLvl w:val="0"/>
      </w:pPr>
      <w:r>
        <w:t>STEČAJNI SUDAC:</w:t>
      </w:r>
    </w:p>
    <w:p w:rsidRDefault="00CF5ED4" w:rsidP="00CF5ED4" w:rsidR="00CF5ED4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CF5ED4" w:rsidP="00CF5ED4" w:rsidR="00CF5ED4">
      <w:pPr>
        <w:spacing w:after="0"/>
        <w:ind w:firstLine="720" w:left="3600"/>
        <w:jc w:val="center"/>
        <w:outlineLvl w:val="0"/>
      </w:pPr>
    </w:p>
    <w:p w:rsidRDefault="00CF5ED4" w:rsidP="00CF5ED4" w:rsidR="00CF5ED4">
      <w:pPr>
        <w:spacing w:after="0"/>
        <w:outlineLvl w:val="0"/>
      </w:pPr>
    </w:p>
    <w:p w:rsidRDefault="00CF5ED4" w:rsidP="00CF5ED4" w:rsidR="00CF5ED4">
      <w:pPr>
        <w:spacing w:after="0"/>
        <w:outlineLvl w:val="0"/>
      </w:pPr>
    </w:p>
    <w:p w:rsidRDefault="00CF5ED4" w:rsidP="00CF5ED4" w:rsidR="00CF5ED4">
      <w:pPr>
        <w:spacing w:after="0"/>
        <w:outlineLvl w:val="0"/>
      </w:pPr>
    </w:p>
    <w:p w:rsidRDefault="00CF5ED4" w:rsidP="00CF5ED4" w:rsidR="00CF5ED4">
      <w:pPr>
        <w:spacing w:after="0"/>
        <w:outlineLvl w:val="0"/>
      </w:pPr>
    </w:p>
    <w:p w:rsidRDefault="00CF5ED4" w:rsidP="00CF5ED4" w:rsidR="00CF5ED4">
      <w:pPr>
        <w:spacing w:after="0"/>
        <w:outlineLvl w:val="0"/>
      </w:pPr>
      <w:r>
        <w:t>DNA:</w:t>
      </w:r>
    </w:p>
    <w:p w:rsidRDefault="00CF5ED4" w:rsidP="00CF5ED4" w:rsidR="00CF5ED4">
      <w:pPr>
        <w:spacing w:after="0"/>
        <w:outlineLvl w:val="0"/>
      </w:pPr>
      <w:r>
        <w:t>- e-Oglasna ploča suda</w:t>
      </w:r>
    </w:p>
    <w:p w:rsidRDefault="00AE649C" w:rsidP="00CF5ED4" w:rsidR="00AE649C" w:rsidRPr="00B76F3C">
      <w:pPr>
        <w:pStyle w:val="Naslov3"/>
        <w:numPr>
          <w:ilvl w:val="0"/>
          <w:numId w:val="0"/>
        </w:numPr>
      </w:pPr>
    </w:p>
    <w:p w:rsidRDefault="00CF5E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F5ED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ED4" w:rsidP="00CF5ED4" w:rsidR="008333A9">
    <w:pPr>
      <w:pStyle w:val="Zaglavlje"/>
      <w:tabs>
        <w:tab w:pos="4077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St-602/15-4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ED4" w:rsidR="00CF5ED4">
    <w:pPr>
      <w:pStyle w:val="Zaglavlje"/>
    </w:pPr>
    <w:r>
      <w:t>Poslovni broj: 6 St-602/15-4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ED4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846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St-602/2015-4</izvorni_sadrzaj>
    <derivirana_varijabla naziv="DomainObject.Oznaka_1">St-602/2015-4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St-602/2015</izvorni_sadrzaj>
    <derivirana_varijabla naziv="DomainObject.Predmet.OznakaBroj_1">St-602/2015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WISTON-VIZER, društvo s ograničenom odgovornošću za proizvodnju, promet, vanjsku trgovinu, transport, ugostiteljstvo i turiz</izvorni_sadrzaj>
    <derivirana_varijabla naziv="DomainObject.Predmet.ProtustrankaFormated_1">  WISTON-VIZER, društvo s ograničenom odgovornošću za proizvodnju, promet, vanjsku trgovinu, transport, ugostiteljstvo i turiz</derivirana_varijabla>
  </DomainObject.Predmet.ProtustrankaFormated>
  <DomainObject.Predmet.ProtustrankaFormatedOIB>
    <izvorni_sadrzaj>  WISTON-VIZER, društvo s ograničenom odgovornošću za proizvodnju, promet, vanjsku trgovinu, transport, ugostiteljstvo i turiz, OIB 84130029134</izvorni_sadrzaj>
    <derivirana_varijabla naziv="DomainObject.Predmet.ProtustrankaFormatedOIB_1">  WISTON-VIZER, društvo s ograničenom odgovornošću za proizvodnju, promet, vanjsku trgovinu, transport, ugostiteljstvo i turiz, OIB 84130029134</derivirana_varijabla>
  </DomainObject.Predmet.ProtustrankaFormatedOIB>
  <DomainObject.Predmet.ProtustrankaFormatedWithAdress>
    <izvorni_sadrzaj> WISTON-VIZER, društvo s ograničenom odgovornošću za proizvodnju, promet, vanjsku trgovinu, transport, ugostiteljstvo i turiz, Čakovečka 14, 40323 Prelog</izvorni_sadrzaj>
    <derivirana_varijabla naziv="DomainObject.Predmet.ProtustrankaFormatedWithAdress_1"> WISTON-VIZER, društvo s ograničenom odgovornošću za proizvodnju, promet, vanjsku trgovinu, transport, ugostiteljstvo i turiz, Čakovečka 14, 40323 Prelog</derivirana_varijabla>
  </DomainObject.Predmet.ProtustrankaFormatedWithAdress>
  <DomainObject.Predmet.ProtustrankaFormatedWithAdressOIB>
    <izvorni_sadrzaj> WISTON-VIZER, društvo s ograničenom odgovornošću za proizvodnju, promet, vanjsku trgovinu, transport, ugostiteljstvo i turiz, OIB 84130029134, Čakovečka 14, 40323 Prelog</izvorni_sadrzaj>
    <derivirana_varijabla naziv="DomainObject.Predmet.ProtustrankaFormatedWithAdressOIB_1"> WISTON-VIZER, društvo s ograničenom odgovornošću za proizvodnju, promet, vanjsku trgovinu, transport, ugostiteljstvo i turiz, OIB 84130029134, Čakovečka 14, 40323 Prelog</derivirana_varijabla>
  </DomainObject.Predmet.ProtustrankaFormatedWithAdressOIB>
  <DomainObject.Predmet.ProtustrankaWithAdress>
    <izvorni_sadrzaj>WISTON-VIZER, društvo s ograničenom odgovornošću za proizvodnju, promet, vanjsku trgovinu, transport, ugostiteljstvo i turiz Čakovečka 14, 40323 Prelog</izvorni_sadrzaj>
    <derivirana_varijabla naziv="DomainObject.Predmet.ProtustrankaWithAdress_1">WISTON-VIZER, društvo s ograničenom odgovornošću za proizvodnju, promet, vanjsku trgovinu, transport, ugostiteljstvo i turiz Čakovečka 14, 40323 Prelog</derivirana_varijabla>
  </DomainObject.Predmet.ProtustrankaWithAdress>
  <DomainObject.Predmet.ProtustrankaWithAdressOIB>
    <izvorni_sadrzaj>WISTON-VIZER, društvo s ograničenom odgovornošću za proizvodnju, promet, vanjsku trgovinu, transport, ugostiteljstvo i turiz, OIB 84130029134, Čakovečka 14, 40323 Prelog</izvorni_sadrzaj>
    <derivirana_varijabla naziv="DomainObject.Predmet.ProtustrankaWithAdressOIB_1">WISTON-VIZER, društvo s ograničenom odgovornošću za proizvodnju, promet, vanjsku trgovinu, transport, ugostiteljstvo i turiz, OIB 84130029134, Čakovečka 14, 40323 Prelog</derivirana_varijabla>
  </DomainObject.Predmet.ProtustrankaWithAdressOIB>
  <DomainObject.Predmet.ProtustrankaNazivFormated>
    <izvorni_sadrzaj>WISTON-VIZER, društvo s ograničenom odgovornošću za proizvodnju, promet, vanjsku trgovinu, transport, ugostiteljstvo i turiz</izvorni_sadrzaj>
    <derivirana_varijabla naziv="DomainObject.Predmet.ProtustrankaNazivFormated_1">WISTON-VIZER, društvo s ograničenom odgovornošću za proizvodnju, promet, vanjsku trgovinu, transport, ugostiteljstvo i turiz</derivirana_varijabla>
  </DomainObject.Predmet.ProtustrankaNazivFormated>
  <DomainObject.Predmet.ProtustrankaNazivFormatedOIB>
    <izvorni_sadrzaj>WISTON-VIZER, društvo s ograničenom odgovornošću za proizvodnju, promet, vanjsku trgovinu, transport, ugostiteljstvo i turiz, OIB 84130029134</izvorni_sadrzaj>
    <derivirana_varijabla naziv="DomainObject.Predmet.ProtustrankaNazivFormatedOIB_1">WISTON-VIZER, društvo s ograničenom odgovornošću za proizvodnju, promet, vanjsku trgovinu, transport, ugostiteljstvo i turiz, OIB 84130029134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181155.45</izvorni_sadrzaj>
    <derivirana_varijabla naziv="DomainObject.Predmet.TrenutnaVrijednost_1">181155.45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WISTON-VIZER, društvo s ograničenom odgovornošću za proizvodnju, promet, vanjsku trgovinu, transport, ugostiteljstvo i turiz</item>
    </izvorni_sadrzaj>
    <derivirana_varijabla naziv="DomainObject.Predmet.ProtuStrankaListFormated_1">
      <item>WISTON-VIZER, društvo s ograničenom odgovornošću za proizvodnju, promet, vanjsku trgovinu, transport, ugostiteljstvo i turiz</item>
    </derivirana_varijabla>
  </DomainObject.Predmet.ProtuStrankaListFormated>
  <DomainObject.Predmet.ProtuStrankaListFormatedOIB>
    <izvorni_sadrzaj>
      <item>WISTON-VIZER, društvo s ograničenom odgovornošću za proizvodnju, promet, vanjsku trgovinu, transport, ugostiteljstvo i turiz, OIB 84130029134</item>
    </izvorni_sadrzaj>
    <derivirana_varijabla naziv="DomainObject.Predmet.ProtuStrankaListFormatedOIB_1">
      <item>WISTON-VIZER, društvo s ograničenom odgovornošću za proizvodnju, promet, vanjsku trgovinu, transport, ugostiteljstvo i turiz, OIB 84130029134</item>
    </derivirana_varijabla>
  </DomainObject.Predmet.ProtuStrankaListFormatedOIB>
  <DomainObject.Predmet.ProtuStrankaListFormatedWithAdress>
    <izvorni_sadrzaj>
      <item>WISTON-VIZER, društvo s ograničenom odgovornošću za proizvodnju, promet, vanjsku trgovinu, transport, ugostiteljstvo i turiz, Čakovečka 14, 40323 Prelog</item>
    </izvorni_sadrzaj>
    <derivirana_varijabla naziv="DomainObject.Predmet.ProtuStrankaListFormatedWithAdress_1">
      <item>WISTON-VIZER, društvo s ograničenom odgovornošću za proizvodnju, promet, vanjsku trgovinu, transport, ugostiteljstvo i turiz, Čakovečka 14, 40323 Prelog</item>
    </derivirana_varijabla>
  </DomainObject.Predmet.ProtuStrankaListFormatedWithAdress>
  <DomainObject.Predmet.ProtuStrankaListFormatedWithAdressOIB>
    <izvorni_sadrzaj>
      <item>WISTON-VIZER, društvo s ograničenom odgovornošću za proizvodnju, promet, vanjsku trgovinu, transport, ugostiteljstvo i turiz, OIB 84130029134, Čakovečka 14, 40323 Prelog</item>
    </izvorni_sadrzaj>
    <derivirana_varijabla naziv="DomainObject.Predmet.ProtuStrankaListFormatedWithAdressOIB_1">
      <item>WISTON-VIZER, društvo s ograničenom odgovornošću za proizvodnju, promet, vanjsku trgovinu, transport, ugostiteljstvo i turiz, OIB 84130029134, Čakovečka 14, 40323 Prelog</item>
    </derivirana_varijabla>
  </DomainObject.Predmet.ProtuStrankaListFormatedWithAdressOIB>
  <DomainObject.Predmet.ProtuStrankaListNazivFormated>
    <izvorni_sadrzaj>
      <item>WISTON-VIZER, društvo s ograničenom odgovornošću za proizvodnju, promet, vanjsku trgovinu, transport, ugostiteljstvo i turiz</item>
    </izvorni_sadrzaj>
    <derivirana_varijabla naziv="DomainObject.Predmet.ProtuStrankaListNazivFormated_1">
      <item>WISTON-VIZER, društvo s ograničenom odgovornošću za proizvodnju, promet, vanjsku trgovinu, transport, ugostiteljstvo i turiz</item>
    </derivirana_varijabla>
  </DomainObject.Predmet.ProtuStrankaListNazivFormated>
  <DomainObject.Predmet.ProtuStrankaListNazivFormatedOIB>
    <izvorni_sadrzaj>
      <item>WISTON-VIZER, društvo s ograničenom odgovornošću za proizvodnju, promet, vanjsku trgovinu, transport, ugostiteljstvo i turiz, OIB 84130029134</item>
    </izvorni_sadrzaj>
    <derivirana_varijabla naziv="DomainObject.Predmet.ProtuStrankaListNazivFormatedOIB_1">
      <item>WISTON-VIZER, društvo s ograničenom odgovornošću za proizvodnju, promet, vanjsku trgovinu, transport, ugostiteljstvo i turiz, OIB 84130029134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St-602/2015-4</izvorni_sadrzaj>
    <derivirana_varijabla naziv="DomainObject.PoslovniBrojDokumenta_1">St-602/2015-4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WISTON-VIZER, društvo s ograničenom odgovornošću za proizvodnju, promet, vanjsku trgovinu, transport, ugostiteljstvo i turiz</izvorni_sadrzaj>
    <derivirana_varijabla naziv="DomainObject.Predmet.ProtustrankaIDrugi_1">WISTON-VIZER, društvo s ograničenom odgovornošću za proizvodnju, promet, vanjsku trgovinu, transport, ugostiteljstvo i turiz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WISTON-VIZER, društvo s ograničenom odgovornošću za proizvodnju, promet, vanjsku trgovinu, transport, ugostiteljstvo i turiz, OIB 84130029134, Čakovečka 14, 40323 Prelog</izvorni_sadrzaj>
    <derivirana_varijabla naziv="DomainObject.Predmet.ProtustrankaIDrugiAdressOIB_1">WISTON-VIZER, društvo s ograničenom odgovornošću za proizvodnju, promet, vanjsku trgovinu, transport, ugostiteljstvo i turiz, OIB 84130029134, Čakovečka 14,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WISTON-VIZER, društvo s ograničenom odgovornošću za proizvodnju, promet, vanjsku trgovinu, transport, ugostiteljstvo i turiz</item>
      <item>E-oglasna ploča</item>
      <item>Sudski registar, Trgovački sud u Varaždinu</item>
    </izvorni_sadrzaj>
    <derivirana_varijabla naziv="DomainObject.Predmet.SudioniciListNaziv_1">
      <item>Financijska agencija</item>
      <item>WISTON-VIZER, društvo s ograničenom odgovornošću za proizvodnju, promet, vanjsku trgovinu, transport, ugostiteljstvo i turiz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WISTON-VIZER, društvo s ograničenom odgovornošću za proizvodnju, promet, vanjsku trgovinu, transport, ugostiteljstvo i turiz, OIB 84130029134, Čakovečka 14,40323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WISTON-VIZER, društvo s ograničenom odgovornošću za proizvodnju, promet, vanjsku trgovinu, transport, ugostiteljstvo i turiz, OIB 84130029134, Čakovečka 14,40323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6F8DD-948F-46E7-812F-3C30E8F91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2486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2015-11-11T10:54:00Z</cp:lastPrinted>
  <dcterms:modified xmlns:xsi="http://www.w3.org/2001/XMLSchema-instance" xsi:type="dcterms:W3CDTF">2015-11-11T10:54:00Z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