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6357" w14:paraId="51f6357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8D1E10" w:rsidP="008D1E10" w:rsidR="008D1E10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8D1E10" w:rsidP="008D1E10" w:rsidR="00DB26E8" w:rsidRPr="0083479A">
      <w:pPr>
        <w:jc w:val="both"/>
      </w:pPr>
      <w:r>
        <w:t>MARIJA MAJA j.d.o.o. za usluge, OIB: 62783161692, Zagreb (</w:t>
      </w:r>
      <w:proofErr w:type="spellStart"/>
      <w:r>
        <w:t>GradZagreb</w:t>
      </w:r>
      <w:proofErr w:type="spellEnd"/>
      <w:r>
        <w:t>), Ninska 23,</w:t>
      </w:r>
      <w:r w:rsidR="00DB26E8" w:rsidRPr="0083479A">
        <w:t xml:space="preserve"> </w:t>
      </w:r>
      <w:r w:rsidR="00DB26E8">
        <w:t>dana 5.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8D1E10">
        <w:t>MARIJA MAJA j.d.o.o. za usluge, OIB: 62783161692, Zagreb (</w:t>
      </w:r>
      <w:proofErr w:type="spellStart"/>
      <w:r w:rsidR="008D1E10">
        <w:t>GradZagreb</w:t>
      </w:r>
      <w:proofErr w:type="spellEnd"/>
      <w:r w:rsidR="008D1E10">
        <w:t>), Ninska 23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8D1E10">
        <w:t>3967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8D1E10" w:rsidP="008D1E10" w:rsidR="008D1E10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8D1E10" w:rsidP="008D1E10" w:rsidR="008D1E10">
      <w:pPr>
        <w:ind w:firstLine="555"/>
        <w:jc w:val="both"/>
      </w:pPr>
    </w:p>
    <w:p w:rsidRDefault="008D1E10" w:rsidP="008D1E10" w:rsidR="008D1E10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D1E10" w:rsidP="008D1E10" w:rsidR="008D1E10" w:rsidRPr="00E974B3">
      <w:pPr>
        <w:ind w:firstLine="709"/>
        <w:jc w:val="both"/>
      </w:pPr>
    </w:p>
    <w:p w:rsidRDefault="008D1E10" w:rsidP="008D1E10" w:rsidR="008D1E10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21.4.</w:t>
      </w:r>
      <w:r w:rsidRPr="003A2C37">
        <w:rPr>
          <w:color w:val="FF0000"/>
        </w:rPr>
        <w:t>201</w:t>
      </w:r>
      <w:r>
        <w:rPr>
          <w:color w:val="FF0000"/>
        </w:rPr>
        <w:t>6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56.194,60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8D1E10" w:rsidP="008D1E10" w:rsidR="008D1E10" w:rsidRPr="00E974B3">
      <w:pPr>
        <w:jc w:val="both"/>
      </w:pPr>
    </w:p>
    <w:p w:rsidRDefault="008D1E10" w:rsidP="008D1E10" w:rsidR="008D1E10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B26E8" w:rsidP="00A57E11" w:rsidR="00A57E11" w:rsidRPr="00B3101F">
      <w:pPr>
        <w:ind w:firstLine="708"/>
        <w:jc w:val="both"/>
      </w:pPr>
      <w:r>
        <w:lastRenderedPageBreak/>
        <w:t>Rješenjem od 2</w:t>
      </w:r>
      <w:r w:rsidR="009E534C">
        <w:t>6</w:t>
      </w:r>
      <w:r w:rsidR="00A57E11" w:rsidRPr="00B3101F">
        <w:t>.</w:t>
      </w:r>
      <w:r>
        <w:t xml:space="preserve"> listopada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DB26E8">
        <w:t>5</w:t>
      </w:r>
      <w:r w:rsidR="00193B40">
        <w:t>.</w:t>
      </w:r>
      <w:r w:rsidR="00DB26E8">
        <w:t xml:space="preserve"> prosinca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B26E8">
        <w:t>5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DB26E8" w:rsidRPr="00DB26E8">
        <w:t xml:space="preserve">potvrda MUP-a od </w:t>
      </w:r>
      <w:r w:rsidR="008D1E10">
        <w:t>6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 xml:space="preserve">vidljivo kako predloženi </w:t>
      </w:r>
      <w:proofErr w:type="spellStart"/>
      <w:r w:rsidR="00DB26E8" w:rsidRPr="00DB26E8">
        <w:t>steč</w:t>
      </w:r>
      <w:proofErr w:type="spellEnd"/>
      <w:r w:rsidR="00DB26E8" w:rsidRPr="00DB26E8">
        <w:t>. dužnik nije evidentiran kao vlasnik nekretnin</w:t>
      </w:r>
      <w:r w:rsidR="00DB26E8">
        <w:t>a</w:t>
      </w:r>
      <w:r w:rsidR="008D1E10">
        <w:t xml:space="preserve"> (list 14</w:t>
      </w:r>
      <w:r w:rsidR="00DB26E8" w:rsidRPr="00DB26E8">
        <w:t xml:space="preserve"> spisa).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EB5A62">
        <w:t>5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8D1E10">
      <w:t>3967/2016</w:t>
    </w:r>
    <w:r w:rsidR="006953E5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D661A"/>
    <w:rsid w:val="003411E4"/>
    <w:rsid w:val="00375B8B"/>
    <w:rsid w:val="003A0BB1"/>
    <w:rsid w:val="003F5890"/>
    <w:rsid w:val="00495665"/>
    <w:rsid w:val="005D44E8"/>
    <w:rsid w:val="005E7FCF"/>
    <w:rsid w:val="005F4A3E"/>
    <w:rsid w:val="006524D3"/>
    <w:rsid w:val="006953E5"/>
    <w:rsid w:val="006C4B59"/>
    <w:rsid w:val="007841DE"/>
    <w:rsid w:val="00795B3B"/>
    <w:rsid w:val="007D120C"/>
    <w:rsid w:val="007D1AC1"/>
    <w:rsid w:val="007E737C"/>
    <w:rsid w:val="007F6DB2"/>
    <w:rsid w:val="008D1E10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DB26E8"/>
    <w:rsid w:val="00E21980"/>
    <w:rsid w:val="00E41C33"/>
    <w:rsid w:val="00E50374"/>
    <w:rsid w:val="00EB5A62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53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5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3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53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5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3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3967</izvorni_sadrzaj>
    <derivirana_varijabla naziv="DomainObject.Predmet.Broj_1">3967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St-3967/2016</izvorni_sadrzaj>
    <derivirana_varijabla naziv="DomainObject.Predmet.OznakaBroj_1">St-3967/2016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MARIJA MAJA j.d.o.o.</izvorni_sadrzaj>
    <derivirana_varijabla naziv="DomainObject.Predmet.ProtustrankaFormated_1">  MARIJA MAJA j.d.o.o.</derivirana_varijabla>
  </DomainObject.Predmet.ProtustrankaFormated>
  <DomainObject.Predmet.ProtustrankaFormatedOIB>
    <izvorni_sadrzaj>  MARIJA MAJA j.d.o.o., OIB 62783161692</izvorni_sadrzaj>
    <derivirana_varijabla naziv="DomainObject.Predmet.ProtustrankaFormatedOIB_1">  MARIJA MAJA j.d.o.o., OIB 62783161692</derivirana_varijabla>
  </DomainObject.Predmet.ProtustrankaFormatedOIB>
  <DomainObject.Predmet.ProtustrankaFormatedWithAdress>
    <izvorni_sadrzaj> MARIJA MAJA j.d.o.o., Ninska 23, 10000 Zagreb</izvorni_sadrzaj>
    <derivirana_varijabla naziv="DomainObject.Predmet.ProtustrankaFormatedWithAdress_1"> MARIJA MAJA j.d.o.o., Ninska 23, 10000 Zagreb</derivirana_varijabla>
  </DomainObject.Predmet.ProtustrankaFormatedWithAdress>
  <DomainObject.Predmet.ProtustrankaFormatedWithAdressOIB>
    <izvorni_sadrzaj> MARIJA MAJA j.d.o.o., OIB 62783161692, Ninska 23, 10000 Zagreb</izvorni_sadrzaj>
    <derivirana_varijabla naziv="DomainObject.Predmet.ProtustrankaFormatedWithAdressOIB_1"> MARIJA MAJA j.d.o.o., OIB 62783161692, Ninska 23, 10000 Zagreb</derivirana_varijabla>
  </DomainObject.Predmet.ProtustrankaFormatedWithAdressOIB>
  <DomainObject.Predmet.ProtustrankaWithAdress>
    <izvorni_sadrzaj>MARIJA MAJA j.d.o.o. Ninska 23, 10000 Zagreb</izvorni_sadrzaj>
    <derivirana_varijabla naziv="DomainObject.Predmet.ProtustrankaWithAdress_1">MARIJA MAJA j.d.o.o. Ninska 23, 10000 Zagreb</derivirana_varijabla>
  </DomainObject.Predmet.ProtustrankaWithAdress>
  <DomainObject.Predmet.ProtustrankaWithAdressOIB>
    <izvorni_sadrzaj>MARIJA MAJA j.d.o.o., OIB 62783161692, Ninska 23, 10000 Zagreb</izvorni_sadrzaj>
    <derivirana_varijabla naziv="DomainObject.Predmet.ProtustrankaWithAdressOIB_1">MARIJA MAJA j.d.o.o., OIB 62783161692, Ninska 23, 10000 Zagreb</derivirana_varijabla>
  </DomainObject.Predmet.ProtustrankaWithAdressOIB>
  <DomainObject.Predmet.ProtustrankaNazivFormated>
    <izvorni_sadrzaj>MARIJA MAJA j.d.o.o.</izvorni_sadrzaj>
    <derivirana_varijabla naziv="DomainObject.Predmet.ProtustrankaNazivFormated_1">MARIJA MAJA j.d.o.o.</derivirana_varijabla>
  </DomainObject.Predmet.ProtustrankaNazivFormated>
  <DomainObject.Predmet.ProtustrankaNazivFormatedOIB>
    <izvorni_sadrzaj>MARIJA MAJA j.d.o.o., OIB 62783161692</izvorni_sadrzaj>
    <derivirana_varijabla naziv="DomainObject.Predmet.ProtustrankaNazivFormatedOIB_1">MARIJA MAJA j.d.o.o., OIB 62783161692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Radanović</izvorni_sadrzaj>
    <derivirana_varijabla naziv="DomainObject.Predmet.StrankaFormated_1">  FINA Regionalni centar Zagreb; Marija Radanović</derivirana_varijabla>
  </DomainObject.Predmet.StrankaFormated>
  <DomainObject.Predmet.StrankaFormatedOIB>
    <izvorni_sadrzaj>  FINA Regionalni centar Zagreb, OIB 85821130368; Marija Radanović, OIB 27621703047</izvorni_sadrzaj>
    <derivirana_varijabla naziv="DomainObject.Predmet.StrankaFormatedOIB_1">  FINA Regionalni centar Zagreb, OIB 85821130368; Marija Radanović, OIB 27621703047</derivirana_varijabla>
  </DomainObject.Predmet.StrankaFormatedOIB>
  <DomainObject.Predmet.StrankaFormatedWithAdress>
    <izvorni_sadrzaj> FINA Regionalni centar Zagreb, Trg svibanjskih žrtava 1995. 1, 10000 Zagreb; Marija Radanović, Klekova 17, 10000 Zagreb</izvorni_sadrzaj>
    <derivirana_varijabla naziv="DomainObject.Predmet.StrankaFormatedWithAdress_1"> FINA Regionalni centar Zagreb, Trg svibanjskih žrtava 1995. 1, 10000 Zagreb; Marija Radanović, Klekova 17, 10000 Zagreb</derivirana_varijabla>
  </DomainObject.Predmet.StrankaFormatedWithAdress>
  <DomainObject.Predmet.StrankaFormatedWithAdressOIB>
    <izvorni_sadrzaj> FINA Regionalni centar Zagreb, OIB 85821130368, Trg svibanjskih žrtava 1995. 1, 10000 Zagreb; Marija Radanović, OIB 27621703047, Klekova 17, 10000 Zagreb</izvorni_sadrzaj>
    <derivirana_varijabla naziv="DomainObject.Predmet.StrankaFormatedWithAdressOIB_1"> FINA Regionalni centar Zagreb, OIB 85821130368, Trg svibanjskih žrtava 1995. 1, 10000 Zagreb; Marija Radanović, OIB 27621703047, Klekova 17, 10000 Zagreb</derivirana_varijabla>
  </DomainObject.Predmet.StrankaFormatedWithAdressOIB>
  <DomainObject.Predmet.StrankaWithAdress>
    <izvorni_sadrzaj>FINA Regionalni centar Zagreb Trg svibanjskih žrtava 1995. 1,10000 Zagreb,Marija Radanović Klekova 17,10000 Zagreb</izvorni_sadrzaj>
    <derivirana_varijabla naziv="DomainObject.Predmet.StrankaWithAdress_1">FINA Regionalni centar Zagreb Trg svibanjskih žrtava 1995. 1,10000 Zagreb,Marija Radanović Klekova 17,10000 Zagreb</derivirana_varijabla>
  </DomainObject.Predmet.StrankaWithAdress>
  <DomainObject.Predmet.StrankaWithAdressOIB>
    <izvorni_sadrzaj>FINA Regionalni centar Zagreb, OIB 85821130368, Trg svibanjskih žrtava 1995. 1,10000 Zagreb,Marija Radanović, OIB 27621703047, Klekova 17,10000 Zagreb</izvorni_sadrzaj>
    <derivirana_varijabla naziv="DomainObject.Predmet.StrankaWithAdressOIB_1">FINA Regionalni centar Zagreb, OIB 85821130368, Trg svibanjskih žrtava 1995. 1,10000 Zagreb,Marija Radanović, OIB 27621703047, Klekova 17,10000 Zagreb</derivirana_varijabla>
  </DomainObject.Predmet.StrankaWithAdressOIB>
  <DomainObject.Predmet.StrankaNazivFormated>
    <izvorni_sadrzaj>FINA Regionalni centar Zagreb,Marija Radanović</izvorni_sadrzaj>
    <derivirana_varijabla naziv="DomainObject.Predmet.StrankaNazivFormated_1">FINA Regionalni centar Zagreb,Marija Radanović</derivirana_varijabla>
  </DomainObject.Predmet.StrankaNazivFormated>
  <DomainObject.Predmet.StrankaNazivFormatedOIB>
    <izvorni_sadrzaj>FINA Regionalni centar Zagreb, OIB 85821130368,Marija Radanović, OIB 27621703047</izvorni_sadrzaj>
    <derivirana_varijabla naziv="DomainObject.Predmet.StrankaNazivFormatedOIB_1">FINA Regionalni centar Zagreb, OIB 85821130368,Marija Radanović, OIB 27621703047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Marija Radanović</item>
    </izvorni_sadrzaj>
    <derivirana_varijabla naziv="DomainObject.Predmet.StrankaListFormated_1">
      <item>FINA Regionalni centar Zagreb</item>
      <item>Marija Radanović</item>
    </derivirana_varijabla>
  </DomainObject.Predmet.StrankaListFormated>
  <DomainObject.Predmet.StrankaListFormatedOIB>
    <izvorni_sadrzaj>
      <item>FINA Regionalni centar Zagreb, OIB 85821130368</item>
      <item>Marija Radanović, OIB 27621703047</item>
    </izvorni_sadrzaj>
    <derivirana_varijabla naziv="DomainObject.Predmet.StrankaListFormatedOIB_1">
      <item>FINA Regionalni centar Zagreb, OIB 85821130368</item>
      <item>Marija Radanović, OIB 27621703047</item>
    </derivirana_varijabla>
  </DomainObject.Predmet.StrankaListFormatedOIB>
  <DomainObject.Predmet.StrankaListFormatedWithAdress>
    <izvorni_sadrzaj>
      <item>FINA Regionalni centar Zagreb, Trg svibanjskih žrtava 1995. 1, 10000 Zagreb</item>
      <item>Marija Radanović, Klekova 17, 10000 Zagreb</item>
    </izvorni_sadrzaj>
    <derivirana_varijabla naziv="DomainObject.Predmet.StrankaListFormatedWithAdress_1">
      <item>FINA Regionalni centar Zagreb, Trg svibanjskih žrtava 1995. 1, 10000 Zagreb</item>
      <item>Marija Radanović, Klekova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 Radanović, OIB 27621703047, Klekova 17, 10000 Zagreb</item>
    </izvorni_sadrzaj>
    <derivirana_varijabla naziv="DomainObject.Predmet.StrankaListFormatedWithAdressOIB_1">
      <item>FINA Regionalni centar Zagreb, OIB 85821130368, Trg svibanjskih žrtava 1995. 1, 10000 Zagreb</item>
      <item>Marija Radanović, OIB 27621703047, Klekova 17, 10000 Zagreb</item>
    </derivirana_varijabla>
  </DomainObject.Predmet.StrankaListFormatedWithAdressOIB>
  <DomainObject.Predmet.StrankaListNazivFormated>
    <izvorni_sadrzaj>
      <item>FINA Regionalni centar Zagreb</item>
      <item>Marija Radanović</item>
    </izvorni_sadrzaj>
    <derivirana_varijabla naziv="DomainObject.Predmet.StrankaListNazivFormated_1">
      <item>FINA Regionalni centar Zagreb</item>
      <item>Marija Radanović</item>
    </derivirana_varijabla>
  </DomainObject.Predmet.StrankaListNazivFormated>
  <DomainObject.Predmet.StrankaListNazivFormatedOIB>
    <izvorni_sadrzaj>
      <item>FINA Regionalni centar Zagreb, OIB 85821130368</item>
      <item>Marija Radanović, OIB 27621703047</item>
    </izvorni_sadrzaj>
    <derivirana_varijabla naziv="DomainObject.Predmet.StrankaListNazivFormatedOIB_1">
      <item>FINA Regionalni centar Zagreb, OIB 85821130368</item>
      <item>Marija Radanović, OIB 27621703047</item>
    </derivirana_varijabla>
  </DomainObject.Predmet.StrankaListNazivFormatedOIB>
  <DomainObject.Predmet.ProtuStrankaListFormated>
    <izvorni_sadrzaj>
      <item>MARIJA MAJA j.d.o.o.</item>
    </izvorni_sadrzaj>
    <derivirana_varijabla naziv="DomainObject.Predmet.ProtuStrankaListFormated_1">
      <item>MARIJA MAJA j.d.o.o.</item>
    </derivirana_varijabla>
  </DomainObject.Predmet.ProtuStrankaListFormated>
  <DomainObject.Predmet.ProtuStrankaListFormatedOIB>
    <izvorni_sadrzaj>
      <item>MARIJA MAJA j.d.o.o., OIB 62783161692</item>
    </izvorni_sadrzaj>
    <derivirana_varijabla naziv="DomainObject.Predmet.ProtuStrankaListFormatedOIB_1">
      <item>MARIJA MAJA j.d.o.o., OIB 62783161692</item>
    </derivirana_varijabla>
  </DomainObject.Predmet.ProtuStrankaListFormatedOIB>
  <DomainObject.Predmet.ProtuStrankaListFormatedWithAdress>
    <izvorni_sadrzaj>
      <item>MARIJA MAJA j.d.o.o., Ninska 23, 10000 Zagreb</item>
    </izvorni_sadrzaj>
    <derivirana_varijabla naziv="DomainObject.Predmet.ProtuStrankaListFormatedWithAdress_1">
      <item>MARIJA MAJA j.d.o.o., Ninska 23, 10000 Zagreb</item>
    </derivirana_varijabla>
  </DomainObject.Predmet.ProtuStrankaListFormatedWithAdress>
  <DomainObject.Predmet.ProtuStrankaListFormatedWithAdressOIB>
    <izvorni_sadrzaj>
      <item>MARIJA MAJA j.d.o.o., OIB 62783161692, Ninska 23, 10000 Zagreb</item>
    </izvorni_sadrzaj>
    <derivirana_varijabla naziv="DomainObject.Predmet.ProtuStrankaListFormatedWithAdressOIB_1">
      <item>MARIJA MAJA j.d.o.o., OIB 62783161692, Ninska 23, 10000 Zagreb</item>
    </derivirana_varijabla>
  </DomainObject.Predmet.ProtuStrankaListFormatedWithAdressOIB>
  <DomainObject.Predmet.ProtuStrankaListNazivFormated>
    <izvorni_sadrzaj>
      <item>MARIJA MAJA j.d.o.o.</item>
    </izvorni_sadrzaj>
    <derivirana_varijabla naziv="DomainObject.Predmet.ProtuStrankaListNazivFormated_1">
      <item>MARIJA MAJA j.d.o.o.</item>
    </derivirana_varijabla>
  </DomainObject.Predmet.ProtuStrankaListNazivFormated>
  <DomainObject.Predmet.ProtuStrankaListNazivFormatedOIB>
    <izvorni_sadrzaj>
      <item>MARIJA MAJA j.d.o.o., OIB 62783161692</item>
    </izvorni_sadrzaj>
    <derivirana_varijabla naziv="DomainObject.Predmet.ProtuStrankaListNazivFormatedOIB_1">
      <item>MARIJA MAJA j.d.o.o., OIB 62783161692</item>
    </derivirana_varijabla>
  </DomainObject.Predmet.ProtuStrankaListNazivFormatedOIB>
  <DomainObject.Predmet.OstaliListFormated>
    <izvorni_sadrzaj>
      <item>Marija Radanović</item>
      <item>RH MUP</item>
      <item>FINA</item>
      <item>Raiffeisenbank Austria d.d.</item>
    </izvorni_sadrzaj>
    <derivirana_varijabla naziv="DomainObject.Predmet.OstaliListFormated_1">
      <item>Marija Radanović</item>
      <item>RH MUP</item>
      <item>FINA</item>
      <item>Raiffeisenbank Austria d.d.</item>
    </derivirana_varijabla>
  </DomainObject.Predmet.OstaliListFormated>
  <DomainObject.Predmet.OstaliListFormatedOIB>
    <izvorni_sadrzaj>
      <item>Marija Radanović, OIB 27621703047</item>
      <item>RH MUP</item>
      <item>FINA, OIB 85821130368</item>
      <item>Raiffeisenbank Austria d.d., OIB 53056966535</item>
    </izvorni_sadrzaj>
    <derivirana_varijabla naziv="DomainObject.Predmet.OstaliListFormatedOIB_1">
      <item>Marija Radanović, OIB 27621703047</item>
      <item>RH MUP</item>
      <item>FINA, OIB 85821130368</item>
      <item>Raiffeisenbank Austria d.d., OIB 53056966535</item>
    </derivirana_varijabla>
  </DomainObject.Predmet.OstaliListFormatedOIB>
  <DomainObject.Predmet.OstaliListFormatedWithAdress>
    <izvorni_sadrzaj>
      <item>Marija Radanović, Klekova 17, 10000 Zagreb</item>
      <item>RH MUP, Heinzelova 98, 10000 Zagreb</item>
      <item>FINA, Ul. grada Vukovara 70, 10000 Zagreb</item>
      <item>Raiffeisenbank Austria d.d., Magazinska cesta 69, 10000 Zagreb</item>
    </izvorni_sadrzaj>
    <derivirana_varijabla naziv="DomainObject.Predmet.OstaliListFormatedWithAdress_1">
      <item>Marija Radanović, Klekova 17, 10000 Zagreb</item>
      <item>RH MUP, Heinzelova 98, 10000 Zagreb</item>
      <item>FINA, Ul. grada Vukovara 70, 10000 Zagreb</item>
      <item>Raiffeisenbank Austria d.d., Magazinska cesta 69, 10000 Zagreb</item>
    </derivirana_varijabla>
  </DomainObject.Predmet.OstaliListFormatedWithAdress>
  <DomainObject.Predmet.OstaliListFormatedWithAdressOIB>
    <izvorni_sadrzaj>
      <item>Marija Radanović, OIB 27621703047, Klekova 17, 10000 Zagreb</item>
      <item>RH MUP, Heinzelova 98, 10000 Zagreb</item>
      <item>FINA, OIB 85821130368, Ul. grada Vukovara 70, 10000 Zagreb</item>
      <item>Raiffeisenbank Austria d.d., OIB 53056966535, Magazinska cesta 69, 10000 Zagreb</item>
    </izvorni_sadrzaj>
    <derivirana_varijabla naziv="DomainObject.Predmet.OstaliListFormatedWithAdressOIB_1">
      <item>Marija Radanović, OIB 27621703047, Klekova 17, 10000 Zagreb</item>
      <item>RH MUP, Heinzelova 98, 10000 Zagreb</item>
      <item>FINA, OIB 85821130368, Ul. grada Vukovara 70,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Marija Radanović</item>
      <item>RH MUP</item>
      <item>FINA</item>
      <item>Raiffeisenbank Austria d.d.</item>
    </izvorni_sadrzaj>
    <derivirana_varijabla naziv="DomainObject.Predmet.OstaliListNazivFormated_1">
      <item>Marija Radanović</item>
      <item>RH MUP</item>
      <item>FINA</item>
      <item>Raiffeisenbank Austria d.d.</item>
    </derivirana_varijabla>
  </DomainObject.Predmet.OstaliListNazivFormated>
  <DomainObject.Predmet.OstaliListNazivFormatedOIB>
    <izvorni_sadrzaj>
      <item>Marija Radanović, OIB 27621703047</item>
      <item>RH MUP</item>
      <item>FINA, OIB 85821130368</item>
      <item>Raiffeisenbank Austria d.d., OIB 53056966535</item>
    </izvorni_sadrzaj>
    <derivirana_varijabla naziv="DomainObject.Predmet.OstaliListNazivFormatedOIB_1">
      <item>Marija Radanović, OIB 27621703047</item>
      <item>RH MUP</item>
      <item>FINA, OIB 85821130368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 MAJA j.d.o.o.</izvorni_sadrzaj>
    <derivirana_varijabla naziv="DomainObject.Predmet.ProtustrankaIDrugi_1">MARIJA MAJA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 MAJA j.d.o.o., OIB 62783161692, Ninska 23, 10000 Zagreb</izvorni_sadrzaj>
    <derivirana_varijabla naziv="DomainObject.Predmet.ProtustrankaIDrugiAdressOIB_1">MARIJA MAJA j.d.o.o., OIB 62783161692, Ninska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 MAJA j.d.o.o.</item>
      <item>Marija Radanović</item>
      <item>Marija Radanović</item>
      <item>RH MUP</item>
      <item>FINA</item>
      <item>Raiffeisenbank Austria d.d.</item>
    </izvorni_sadrzaj>
    <derivirana_varijabla naziv="DomainObject.Predmet.SudioniciListNaziv_1">
      <item>FINA Regionalni centar Zagreb</item>
      <item>MARIJA MAJA j.d.o.o.</item>
      <item>Marija Radanović</item>
      <item>Marija Radanović</item>
      <item>RH MUP</item>
      <item>FINA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 MAJA j.d.o.o., OIB 62783161692, Ninska 23,10000 Zagreb</item>
      <item>Marija Radanović, OIB 27621703047, Klekova 17,10000 Zagreb</item>
      <item>Marija Radanović, OIB 27621703047, Klekova 17,10000 Zagreb</item>
      <item>RH MUP, Heinzelova 98,10000 Zagreb</item>
      <item>FINA, OIB 85821130368, Ul. grada Vukovara 70,10000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MARIJA MAJA j.d.o.o., OIB 62783161692, Ninska 23,10000 Zagreb</item>
      <item>Marija Radanović, OIB 27621703047, Klekova 17,10000 Zagreb</item>
      <item>Marija Radanović, OIB 27621703047, Klekova 17,10000 Zagreb</item>
      <item>RH MUP, Heinzelova 98,10000 Zagreb</item>
      <item>FINA, OIB 85821130368, Ul. grada Vukovara 70,10000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62783161692</item>
      <item>, OIB 27621703047</item>
      <item>, OIB 27621703047</item>
      <item>, OIB null</item>
      <item>, OIB 85821130368</item>
      <item>, OIB 53056966535</item>
    </izvorni_sadrzaj>
    <derivirana_varijabla naziv="DomainObject.Predmet.SudioniciListNazivOIB_1">
      <item>, OIB 85821130368</item>
      <item>, OIB 62783161692</item>
      <item>, OIB 27621703047</item>
      <item>, OIB 27621703047</item>
      <item>, OIB null</item>
      <item>, OIB 85821130368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741</properties:Words>
  <properties:Characters>4165</properties:Characters>
  <properties:Lines>96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2017-12-05T13:19:00Z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2017-12-05T14:00:00Z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