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0470385" w:rsidRDefault="0043578E" w:rsidP="0043578E" w:rsidR="0043578E" w:rsidRPr="0043578E">
      <w:pPr>
        <w:pStyle w:val="Bezproreda"/>
        <w:jc w:val="center"/>
        <w15:collapsed w:val="false"/>
        <w:rPr>
          <w:rFonts w:hAnsi="Verdana" w:ascii="Verdana"/>
          <w:b/>
          <w:sz w:val="20"/>
          <w:szCs w:val="20"/>
        </w:rPr>
      </w:pPr>
      <w:bookmarkStart w:name="_GoBack" w:id="0"/>
      <w:bookmarkEnd w:id="0"/>
      <w:r w:rsidRPr="0043578E">
        <w:rPr>
          <w:rFonts w:hAnsi="Verdana" w:ascii="Verdana"/>
          <w:b/>
          <w:sz w:val="20"/>
          <w:szCs w:val="20"/>
        </w:rPr>
        <w:t>STEČAJNI UPRAVITELJ NIKOLA REMENAR</w:t>
      </w:r>
    </w:p>
    <w:p w14:textId="77777777" w14:paraId="1F5EE54D" w:rsidRDefault="0043578E" w:rsidP="0043578E" w:rsidR="0043578E" w:rsidRPr="0043578E">
      <w:pPr>
        <w:pStyle w:val="Bezproreda"/>
        <w:jc w:val="center"/>
        <w:rPr>
          <w:rFonts w:hAnsi="Verdana" w:ascii="Verdana"/>
          <w:sz w:val="20"/>
          <w:szCs w:val="20"/>
        </w:rPr>
      </w:pPr>
      <w:r w:rsidRPr="0043578E">
        <w:rPr>
          <w:rFonts w:hAnsi="Verdana" w:ascii="Verdana"/>
          <w:sz w:val="20"/>
          <w:szCs w:val="20"/>
        </w:rPr>
        <w:t>Bolnička cesta 76, 10000 Zagreb</w:t>
      </w:r>
    </w:p>
    <w:p w14:textId="77777777" w14:paraId="168F889A" w:rsidRDefault="0043578E" w:rsidP="0043578E" w:rsidR="0043578E" w:rsidRPr="0043578E">
      <w:pPr>
        <w:pStyle w:val="Bezproreda"/>
        <w:jc w:val="center"/>
        <w:rPr>
          <w:rFonts w:hAnsi="Verdana" w:ascii="Verdana"/>
          <w:sz w:val="20"/>
          <w:szCs w:val="20"/>
        </w:rPr>
      </w:pPr>
      <w:r w:rsidRPr="0043578E">
        <w:rPr>
          <w:rFonts w:hAnsi="Verdana" w:ascii="Verdana"/>
          <w:sz w:val="20"/>
          <w:szCs w:val="20"/>
        </w:rPr>
        <w:t>(ranije Dubrovačka 14, 10410 Velika Gorica)</w:t>
      </w:r>
    </w:p>
    <w:p w14:textId="77777777" w14:paraId="1B783651" w:rsidRDefault="0043578E" w:rsidP="0043578E" w:rsidR="0043578E" w:rsidRPr="0043578E">
      <w:pPr>
        <w:pStyle w:val="Bezproreda"/>
        <w:jc w:val="center"/>
        <w:rPr>
          <w:rFonts w:hAnsi="Verdana" w:ascii="Verdana"/>
          <w:sz w:val="20"/>
          <w:szCs w:val="20"/>
        </w:rPr>
      </w:pPr>
      <w:r w:rsidRPr="0043578E">
        <w:rPr>
          <w:rFonts w:hAnsi="Verdana" w:ascii="Verdana"/>
          <w:sz w:val="20"/>
          <w:szCs w:val="20"/>
        </w:rPr>
        <w:t>e-mail: stecajni.upravitelj.nremenar@gmail.com</w:t>
      </w:r>
    </w:p>
    <w:p w14:textId="77777777" w14:paraId="6DC88801" w:rsidRDefault="0043578E" w:rsidP="0043578E" w:rsidR="0043578E" w:rsidRPr="00E67BCE">
      <w:pPr>
        <w:pBdr>
          <w:bottom w:space="1" w:sz="4" w:color="auto" w:val="single"/>
        </w:pBdr>
        <w:jc w:val="center"/>
        <w:rPr>
          <w:rFonts w:hAnsi="Verdana" w:ascii="Verdana"/>
          <w:sz w:val="20"/>
        </w:rPr>
      </w:pPr>
      <w:r w:rsidRPr="0043578E">
        <w:rPr>
          <w:rFonts w:hAnsi="Verdana" w:ascii="Verdana"/>
          <w:sz w:val="20"/>
          <w:szCs w:val="20"/>
        </w:rPr>
        <w:t>mobitel: +385 98 55 00 77</w:t>
      </w:r>
    </w:p>
    <w:p w14:textId="77777777" w14:paraId="1A035B71" w:rsidRDefault="0043578E" w:rsidP="006F2415" w:rsidR="0043578E" w:rsidRPr="0043578E">
      <w:pPr>
        <w:pStyle w:val="Bezproreda"/>
        <w:rPr>
          <w:rFonts w:hAnsi="Verdana" w:ascii="Verdana"/>
          <w:sz w:val="20"/>
          <w:szCs w:val="20"/>
        </w:rPr>
      </w:pPr>
    </w:p>
    <w:p w14:textId="77777777" w14:paraId="0DD7BFB1" w:rsidRDefault="003559FC" w:rsidP="003559FC" w:rsidR="003559FC" w:rsidRPr="003559FC">
      <w:pPr>
        <w:pStyle w:val="Bezproreda"/>
        <w:rPr>
          <w:rFonts w:hAnsi="Verdana" w:ascii="Verdana"/>
          <w:b/>
          <w:sz w:val="20"/>
          <w:szCs w:val="20"/>
          <w:lang w:val="pl-PL"/>
        </w:rPr>
      </w:pPr>
    </w:p>
    <w:p w14:textId="77777777" w14:paraId="28E1A146" w:rsidRDefault="009D0CCA" w:rsidP="0043578E" w:rsidR="00524CDC">
      <w:pPr>
        <w:pStyle w:val="Bezproreda"/>
        <w:rPr>
          <w:rFonts w:hAnsi="Verdana" w:ascii="Verdana"/>
          <w:b/>
          <w:sz w:val="20"/>
          <w:szCs w:val="20"/>
        </w:rPr>
      </w:pPr>
      <w:r w:rsidRPr="003559FC">
        <w:rPr>
          <w:rFonts w:hAnsi="Verdana" w:ascii="Verdana"/>
          <w:b/>
          <w:sz w:val="20"/>
          <w:szCs w:val="20"/>
        </w:rPr>
        <w:t xml:space="preserve">TRGOVAČKI SUD U </w:t>
      </w:r>
      <w:r w:rsidR="0043578E">
        <w:rPr>
          <w:rFonts w:hAnsi="Verdana" w:ascii="Verdana"/>
          <w:b/>
          <w:sz w:val="20"/>
          <w:szCs w:val="20"/>
        </w:rPr>
        <w:t>ZAGREBU</w:t>
      </w:r>
    </w:p>
    <w:p w14:textId="77777777" w14:paraId="72F4C834" w:rsidRDefault="0043578E" w:rsidP="0043578E" w:rsidR="0043578E">
      <w:pPr>
        <w:pStyle w:val="Bezproreda"/>
        <w:rPr>
          <w:rFonts w:hAnsi="Verdana" w:ascii="Verdana"/>
          <w:b/>
          <w:sz w:val="20"/>
          <w:szCs w:val="20"/>
        </w:rPr>
      </w:pPr>
      <w:r>
        <w:rPr>
          <w:rFonts w:hAnsi="Verdana" w:ascii="Verdana"/>
          <w:b/>
          <w:sz w:val="20"/>
          <w:szCs w:val="20"/>
        </w:rPr>
        <w:t>AMRUŠEVA 2</w:t>
      </w:r>
    </w:p>
    <w:p w14:textId="77777777" w14:paraId="33B16190" w:rsidRDefault="0043578E" w:rsidP="0043578E" w:rsidR="0043578E" w:rsidRPr="003559FC">
      <w:pPr>
        <w:pStyle w:val="Bezproreda"/>
        <w:rPr>
          <w:rFonts w:hAnsi="Verdana" w:ascii="Verdana"/>
          <w:b/>
          <w:sz w:val="20"/>
          <w:szCs w:val="20"/>
        </w:rPr>
      </w:pPr>
      <w:r>
        <w:rPr>
          <w:rFonts w:hAnsi="Verdana" w:ascii="Verdana"/>
          <w:b/>
          <w:sz w:val="20"/>
          <w:szCs w:val="20"/>
        </w:rPr>
        <w:t>10000 ZAGREB</w:t>
      </w:r>
    </w:p>
    <w:p w14:textId="77777777" w14:paraId="36F88FBB" w:rsidRDefault="009D0CCA" w:rsidP="003559FC" w:rsidR="009D0CCA">
      <w:pPr>
        <w:pStyle w:val="Bezproreda"/>
        <w:rPr>
          <w:rFonts w:hAnsi="Verdana" w:ascii="Verdana"/>
          <w:b/>
          <w:sz w:val="20"/>
          <w:szCs w:val="20"/>
        </w:rPr>
      </w:pPr>
    </w:p>
    <w:p w14:textId="77777777" w14:paraId="78AEB82C" w:rsidRDefault="003559FC" w:rsidP="003559FC" w:rsidR="003559FC">
      <w:pPr>
        <w:pStyle w:val="Bezproreda"/>
        <w:rPr>
          <w:rFonts w:hAnsi="Verdana" w:ascii="Verdana"/>
          <w:b/>
          <w:sz w:val="20"/>
          <w:szCs w:val="20"/>
        </w:rPr>
      </w:pPr>
    </w:p>
    <w:p w14:textId="77777777" w14:paraId="61DC5583" w:rsidRDefault="003559FC" w:rsidP="003559FC" w:rsidR="003559FC">
      <w:pPr>
        <w:pStyle w:val="Bezproreda"/>
        <w:rPr>
          <w:rFonts w:hAnsi="Verdana" w:ascii="Verdana"/>
          <w:b/>
          <w:sz w:val="20"/>
          <w:szCs w:val="20"/>
        </w:rPr>
      </w:pPr>
    </w:p>
    <w:p w14:textId="3D5BB3A2" w14:paraId="5CC96139" w:rsidRDefault="00FE6595" w:rsidP="00FE6595" w:rsidR="003559FC" w:rsidRPr="00FE6595">
      <w:pPr>
        <w:pStyle w:val="Bezproreda"/>
        <w:jc w:val="right"/>
        <w:rPr>
          <w:rFonts w:hAnsi="Verdana" w:ascii="Verdana"/>
          <w:sz w:val="20"/>
          <w:szCs w:val="20"/>
        </w:rPr>
      </w:pPr>
      <w:r w:rsidRPr="00FE6595">
        <w:rPr>
          <w:rFonts w:hAnsi="Verdana" w:ascii="Verdana"/>
          <w:sz w:val="20"/>
          <w:szCs w:val="20"/>
        </w:rPr>
        <w:t>Naš broj: ST-</w:t>
      </w:r>
      <w:r w:rsidR="00C42FB4">
        <w:rPr>
          <w:rFonts w:hAnsi="Verdana" w:ascii="Verdana"/>
          <w:sz w:val="20"/>
          <w:szCs w:val="20"/>
        </w:rPr>
        <w:t>415</w:t>
      </w:r>
    </w:p>
    <w:p w14:textId="77777777" w14:paraId="34A3B15B" w:rsidRDefault="003559FC" w:rsidP="003559FC" w:rsidR="003559FC" w:rsidRPr="00FE6595">
      <w:pPr>
        <w:pStyle w:val="Bezproreda"/>
        <w:rPr>
          <w:rFonts w:hAnsi="Verdana" w:ascii="Verdana"/>
          <w:sz w:val="20"/>
          <w:szCs w:val="20"/>
        </w:rPr>
      </w:pPr>
    </w:p>
    <w:p w14:textId="56AC95F6" w14:paraId="06D7CE3F" w:rsidRDefault="009D0CCA" w:rsidP="003559FC" w:rsidR="009D0CCA" w:rsidRPr="00FE6595">
      <w:pPr>
        <w:pStyle w:val="Bezproreda"/>
        <w:rPr>
          <w:rFonts w:hAnsi="Verdana" w:ascii="Verdana"/>
          <w:sz w:val="20"/>
          <w:szCs w:val="20"/>
        </w:rPr>
      </w:pPr>
      <w:r w:rsidRPr="00FE6595">
        <w:rPr>
          <w:rFonts w:hAnsi="Verdana" w:ascii="Verdana"/>
          <w:sz w:val="20"/>
          <w:szCs w:val="20"/>
        </w:rPr>
        <w:t>Posl</w:t>
      </w:r>
      <w:r w:rsidR="00524CDC" w:rsidRPr="00FE6595">
        <w:rPr>
          <w:rFonts w:hAnsi="Verdana" w:ascii="Verdana"/>
          <w:sz w:val="20"/>
          <w:szCs w:val="20"/>
        </w:rPr>
        <w:t>ov</w:t>
      </w:r>
      <w:r w:rsidR="00D774FF" w:rsidRPr="00FE6595">
        <w:rPr>
          <w:rFonts w:hAnsi="Verdana" w:ascii="Verdana"/>
          <w:sz w:val="20"/>
          <w:szCs w:val="20"/>
        </w:rPr>
        <w:t>n</w:t>
      </w:r>
      <w:r w:rsidR="00524CDC" w:rsidRPr="00FE6595">
        <w:rPr>
          <w:rFonts w:hAnsi="Verdana" w:ascii="Verdana"/>
          <w:sz w:val="20"/>
          <w:szCs w:val="20"/>
        </w:rPr>
        <w:t xml:space="preserve">i broj: </w:t>
      </w:r>
      <w:r w:rsidR="00C42FB4">
        <w:rPr>
          <w:rFonts w:hAnsi="Verdana" w:ascii="Verdana"/>
          <w:sz w:val="20"/>
          <w:szCs w:val="20"/>
        </w:rPr>
        <w:t>St-1937/2017</w:t>
      </w:r>
    </w:p>
    <w:p w14:textId="77777777" w14:paraId="201006BA" w:rsidRDefault="009D0CCA" w:rsidP="003559FC" w:rsidR="009D0CCA" w:rsidRPr="00FE6595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21DEDE1F" w:rsidRDefault="009D0CCA" w:rsidP="003559FC" w:rsidR="009D0CCA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7DFC08D9" w:rsidRDefault="009D0CCA" w:rsidP="003559FC" w:rsidR="009D0CCA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48EC78DF" w:rsidRDefault="009D0CCA" w:rsidP="003559FC" w:rsidR="009D0CCA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32E5EF95" w:rsidRDefault="009D0CCA" w:rsidP="003559FC" w:rsidR="009D0CCA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3A250889" w:rsidRDefault="009D0CCA" w:rsidP="003559FC" w:rsidR="009D0CCA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39C54EB4" w:rsidRDefault="009D0CCA" w:rsidP="003559FC" w:rsidR="009D0CCA" w:rsidRPr="000C1299">
      <w:pPr>
        <w:pStyle w:val="Bezproreda"/>
        <w:rPr>
          <w:rFonts w:hAnsi="Verdana" w:ascii="Verdana"/>
          <w:sz w:val="20"/>
          <w:szCs w:val="20"/>
          <w:highlight w:val="yellow"/>
        </w:rPr>
      </w:pPr>
    </w:p>
    <w:p w14:textId="77777777" w14:paraId="61692E8C" w:rsidRDefault="000C1299" w:rsidP="003559FC" w:rsidR="009D0CCA" w:rsidRPr="000C1299">
      <w:pPr>
        <w:pStyle w:val="Bezproreda"/>
        <w:jc w:val="center"/>
        <w:rPr>
          <w:rFonts w:hAnsi="Verdana" w:ascii="Verdana"/>
          <w:b/>
          <w:sz w:val="20"/>
          <w:szCs w:val="20"/>
        </w:rPr>
      </w:pPr>
      <w:r w:rsidRPr="000C1299">
        <w:rPr>
          <w:rFonts w:hAnsi="Verdana" w:ascii="Verdana"/>
          <w:b/>
          <w:sz w:val="20"/>
          <w:szCs w:val="20"/>
        </w:rPr>
        <w:t>IZVJEŠĆE</w:t>
      </w:r>
    </w:p>
    <w:p w14:textId="77777777" w14:paraId="1B2BA4ED" w:rsidRDefault="000C1299" w:rsidP="00AB7728" w:rsidR="009D0CCA" w:rsidRPr="000C1299">
      <w:pPr>
        <w:pStyle w:val="Bezproreda"/>
        <w:jc w:val="center"/>
        <w:rPr>
          <w:rFonts w:hAnsi="Verdana" w:ascii="Verdana"/>
          <w:b/>
          <w:sz w:val="20"/>
          <w:szCs w:val="20"/>
        </w:rPr>
      </w:pPr>
      <w:r w:rsidRPr="000C1299">
        <w:rPr>
          <w:rFonts w:hAnsi="Verdana" w:ascii="Verdana"/>
          <w:b/>
          <w:sz w:val="20"/>
          <w:szCs w:val="20"/>
        </w:rPr>
        <w:t xml:space="preserve">STEČAJNOG UPRAVITELJA O GOSPODARSKOM POLOŽAJU </w:t>
      </w:r>
    </w:p>
    <w:p w14:textId="77777777" w14:paraId="7462D96F" w:rsidRDefault="000C1299" w:rsidP="0043578E" w:rsidR="000C1299" w:rsidRPr="000C1299">
      <w:pPr>
        <w:pStyle w:val="Bezproreda"/>
        <w:jc w:val="center"/>
        <w:rPr>
          <w:rFonts w:hAnsi="Verdana" w:ascii="Verdana"/>
          <w:b/>
          <w:sz w:val="20"/>
          <w:szCs w:val="20"/>
        </w:rPr>
      </w:pPr>
      <w:r w:rsidRPr="000C1299">
        <w:rPr>
          <w:rFonts w:hAnsi="Verdana" w:ascii="Verdana"/>
          <w:b/>
          <w:sz w:val="20"/>
          <w:szCs w:val="20"/>
        </w:rPr>
        <w:t xml:space="preserve">DUŽNIKA </w:t>
      </w:r>
    </w:p>
    <w:p w14:textId="5AA8ED5C" w14:paraId="0F3C6027" w:rsidRDefault="0045168C" w:rsidP="0043578E" w:rsidR="002001EB" w:rsidRPr="002001EB">
      <w:pPr>
        <w:pStyle w:val="Bezproreda"/>
        <w:jc w:val="center"/>
        <w:rPr>
          <w:rFonts w:hAnsi="Verdana" w:ascii="Verdana"/>
          <w:b/>
          <w:sz w:val="26"/>
          <w:szCs w:val="26"/>
          <w:lang w:val="pl-PL"/>
        </w:rPr>
      </w:pPr>
      <w:r>
        <w:rPr>
          <w:rFonts w:hAnsi="Verdana" w:ascii="Verdana"/>
          <w:b/>
          <w:sz w:val="26"/>
          <w:szCs w:val="26"/>
          <w:lang w:val="pl-PL"/>
        </w:rPr>
        <w:t>STEČAJNA MASA IZA VISMARK</w:t>
      </w:r>
      <w:r w:rsidR="002001EB" w:rsidRPr="002001EB">
        <w:rPr>
          <w:rFonts w:hAnsi="Verdana" w:ascii="Verdana"/>
          <w:b/>
          <w:sz w:val="26"/>
          <w:szCs w:val="26"/>
          <w:lang w:val="pl-PL"/>
        </w:rPr>
        <w:t xml:space="preserve"> d.o.o. u stečaju, OIB: </w:t>
      </w:r>
      <w:r>
        <w:rPr>
          <w:rFonts w:hAnsi="Verdana" w:ascii="Verdana"/>
          <w:b/>
          <w:sz w:val="26"/>
          <w:szCs w:val="26"/>
          <w:lang w:val="pl-PL"/>
        </w:rPr>
        <w:t>62120928812</w:t>
      </w:r>
      <w:r w:rsidR="002001EB" w:rsidRPr="002001EB">
        <w:rPr>
          <w:rFonts w:hAnsi="Verdana" w:ascii="Verdana"/>
          <w:b/>
          <w:sz w:val="26"/>
          <w:szCs w:val="26"/>
          <w:lang w:val="pl-PL"/>
        </w:rPr>
        <w:t xml:space="preserve">, </w:t>
      </w:r>
      <w:r w:rsidR="00174832">
        <w:rPr>
          <w:rFonts w:hAnsi="Verdana" w:ascii="Verdana"/>
          <w:b/>
          <w:sz w:val="26"/>
          <w:szCs w:val="26"/>
          <w:lang w:val="pl-PL"/>
        </w:rPr>
        <w:t>Zagreb, Bolnička cesta 76</w:t>
      </w:r>
    </w:p>
    <w:p w14:textId="77777777" w14:paraId="1A417024" w:rsidRDefault="000C1299" w:rsidP="0043578E" w:rsidR="000C1299" w:rsidRPr="000C1299">
      <w:pPr>
        <w:pStyle w:val="Bezproreda"/>
        <w:jc w:val="center"/>
        <w:rPr>
          <w:rFonts w:hAnsi="Verdana" w:ascii="Verdana"/>
          <w:b/>
          <w:sz w:val="20"/>
          <w:szCs w:val="20"/>
          <w:lang w:val="pl-PL"/>
        </w:rPr>
      </w:pPr>
      <w:r w:rsidRPr="000C1299">
        <w:rPr>
          <w:rFonts w:hAnsi="Verdana" w:ascii="Verdana"/>
          <w:b/>
          <w:sz w:val="20"/>
          <w:szCs w:val="20"/>
          <w:lang w:val="pl-PL"/>
        </w:rPr>
        <w:t>I NJEGOVIM UZROCIMA</w:t>
      </w:r>
    </w:p>
    <w:p w14:textId="77777777" w14:paraId="5B77E2DA" w:rsidRDefault="009D0CCA" w:rsidP="003559FC" w:rsidR="009D0CCA" w:rsidRPr="000C1299">
      <w:pPr>
        <w:pStyle w:val="Bezproreda"/>
        <w:rPr>
          <w:rFonts w:hAnsi="Verdana" w:ascii="Verdana"/>
          <w:b/>
          <w:sz w:val="20"/>
          <w:szCs w:val="20"/>
          <w:lang w:val="pl-PL"/>
        </w:rPr>
      </w:pPr>
    </w:p>
    <w:p w14:textId="77777777" w14:paraId="2146B3DE" w:rsidRDefault="009D0CCA" w:rsidP="003559FC" w:rsidR="009D0CCA" w:rsidRPr="000C1299">
      <w:pPr>
        <w:pStyle w:val="Bezproreda"/>
        <w:rPr>
          <w:rFonts w:hAnsi="Verdana" w:ascii="Verdana"/>
          <w:b/>
          <w:sz w:val="20"/>
          <w:szCs w:val="20"/>
          <w:lang w:val="pl-PL"/>
        </w:rPr>
      </w:pPr>
    </w:p>
    <w:p w14:textId="77777777" w14:paraId="306F09FD" w:rsidRDefault="009D0CCA" w:rsidP="003559FC" w:rsidR="009D0CCA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2EDF0D8C" w:rsidRDefault="00524CDC" w:rsidP="003559FC" w:rsidR="00524CDC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3E177725" w:rsidRDefault="00524CDC" w:rsidP="003559FC" w:rsidR="00524CDC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2542A4A1" w:rsidRDefault="00524CDC" w:rsidP="003559FC" w:rsidR="00524CDC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08B27455" w:rsidRDefault="00524CDC" w:rsidP="003559FC" w:rsidR="00524CDC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41258B10" w:rsidRDefault="00524CDC" w:rsidP="003559FC" w:rsidR="00524CDC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5854C8C4" w:rsidRDefault="00524CDC" w:rsidP="003559FC" w:rsidR="00524CDC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47A6ECE1" w:rsidRDefault="009D0CCA" w:rsidP="003559FC" w:rsidR="009D0CCA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69DA603B" w:rsidRDefault="009D0CCA" w:rsidP="003559FC" w:rsidR="009D0CCA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79AAB83B" w:rsidRDefault="009D0CCA" w:rsidP="003559FC" w:rsidR="009D0CCA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256AB8DB" w:rsidRDefault="009D0CCA" w:rsidP="003559FC" w:rsidR="009D0CCA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0A426222" w:rsidRDefault="009D0CCA" w:rsidP="003559FC" w:rsidR="009D0CCA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2FBB6B26" w:rsidRDefault="009D0CCA" w:rsidP="003559FC" w:rsidR="009D0CCA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440A5E81" w:rsidRDefault="003559FC" w:rsidP="003559FC" w:rsid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5CD86290" w:rsidRDefault="003559FC" w:rsidP="003559FC" w:rsid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744A1722" w:rsidRDefault="003559FC" w:rsidP="003559FC" w:rsid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596677F9" w:rsidRDefault="003559FC" w:rsidP="003559FC" w:rsid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4B1578C7" w:rsidRDefault="003559FC" w:rsidP="003559FC" w:rsid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0B86ED38" w14:paraId="11C744A9" w:rsidRDefault="003559FC" w:rsidP="003559FC" w:rsid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0F84E156" w14:paraId="52472C8C" w:rsidRDefault="0045168C" w:rsidP="003559FC" w:rsidR="0045168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69A6CC37" w14:paraId="77C557FC" w:rsidRDefault="0045168C" w:rsidP="003559FC" w:rsidR="0045168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64D99705" w14:paraId="3EF55563" w:rsidRDefault="00174832" w:rsidP="003559FC" w:rsidR="00174832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515A98A" w14:paraId="0A8395C7" w:rsidRDefault="00174832" w:rsidP="003559FC" w:rsidR="00174832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5B160074" w:rsidRDefault="00174832" w:rsidP="003559FC" w:rsidR="00174832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24A1BD1F" w:rsidRDefault="009D0CCA" w:rsidP="003559FC" w:rsidR="009D0CCA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77777777" w14:paraId="6BE10ACD" w:rsidRDefault="009D0CCA" w:rsidP="003559FC" w:rsidR="009D0CCA" w:rsidRPr="003559FC">
      <w:pPr>
        <w:pStyle w:val="Bezproreda"/>
        <w:rPr>
          <w:rFonts w:hAnsi="Verdana" w:ascii="Verdana"/>
          <w:sz w:val="20"/>
          <w:szCs w:val="20"/>
          <w:lang w:val="pl-PL"/>
        </w:rPr>
      </w:pPr>
    </w:p>
    <w:p w14:textId="31A91B46" w14:paraId="336851AF" w:rsidRDefault="009D0CCA" w:rsidP="0043578E" w:rsidR="0043578E">
      <w:pPr>
        <w:pStyle w:val="Bezproreda"/>
        <w:jc w:val="center"/>
        <w:rPr>
          <w:rFonts w:hAnsi="Verdana" w:ascii="Verdana"/>
          <w:sz w:val="20"/>
          <w:szCs w:val="20"/>
        </w:rPr>
      </w:pPr>
      <w:r w:rsidRPr="003559FC">
        <w:rPr>
          <w:rFonts w:hAnsi="Verdana" w:ascii="Verdana"/>
          <w:sz w:val="20"/>
          <w:szCs w:val="20"/>
        </w:rPr>
        <w:t xml:space="preserve">U Zagrebu, </w:t>
      </w:r>
      <w:r w:rsidR="00527931">
        <w:rPr>
          <w:rFonts w:hAnsi="Verdana" w:ascii="Verdana"/>
          <w:sz w:val="20"/>
          <w:szCs w:val="20"/>
        </w:rPr>
        <w:t xml:space="preserve">31.12.2018. </w:t>
      </w:r>
      <w:r w:rsidR="0043578E">
        <w:rPr>
          <w:rFonts w:hAnsi="Verdana" w:ascii="Verdana"/>
          <w:sz w:val="20"/>
          <w:szCs w:val="20"/>
        </w:rPr>
        <w:br w:type="page"/>
      </w:r>
    </w:p>
    <w:p w14:textId="249359D8" w14:paraId="4412801D" w:rsidRDefault="009D0CCA" w:rsidP="009D0CCA" w:rsidR="009D0CCA" w:rsidRPr="00524CDC">
      <w:pPr>
        <w:jc w:val="both"/>
        <w:rPr>
          <w:rFonts w:cs="Times New Roman" w:hAnsi="Verdana" w:ascii="Verdana"/>
          <w:sz w:val="20"/>
          <w:szCs w:val="20"/>
        </w:rPr>
      </w:pPr>
      <w:r w:rsidRPr="00524CDC">
        <w:rPr>
          <w:rFonts w:cs="Times New Roman" w:hAnsi="Verdana" w:ascii="Verdana"/>
          <w:sz w:val="20"/>
          <w:szCs w:val="20"/>
        </w:rPr>
        <w:lastRenderedPageBreak/>
        <w:t>Sukladno odredbi članka 227. Stečajnog zakona („Narodne novine” broj: 71/15</w:t>
      </w:r>
      <w:r w:rsidR="003559FC">
        <w:rPr>
          <w:rFonts w:cs="Times New Roman" w:hAnsi="Verdana" w:ascii="Verdana"/>
          <w:sz w:val="20"/>
          <w:szCs w:val="20"/>
        </w:rPr>
        <w:t>, 104/17</w:t>
      </w:r>
      <w:r w:rsidRPr="00524CDC">
        <w:rPr>
          <w:rFonts w:cs="Times New Roman" w:hAnsi="Verdana" w:ascii="Verdana"/>
          <w:sz w:val="20"/>
          <w:szCs w:val="20"/>
        </w:rPr>
        <w:t xml:space="preserve">), </w:t>
      </w:r>
      <w:r w:rsidR="00524CDC">
        <w:rPr>
          <w:rFonts w:cs="Times New Roman" w:hAnsi="Verdana" w:ascii="Verdana"/>
          <w:sz w:val="20"/>
          <w:szCs w:val="20"/>
        </w:rPr>
        <w:t>po zaprimanju</w:t>
      </w:r>
      <w:r w:rsidRPr="00524CDC">
        <w:rPr>
          <w:rFonts w:cs="Times New Roman" w:hAnsi="Verdana" w:ascii="Verdana"/>
          <w:sz w:val="20"/>
          <w:szCs w:val="20"/>
        </w:rPr>
        <w:t xml:space="preserve"> </w:t>
      </w:r>
      <w:r w:rsidR="00524CDC">
        <w:rPr>
          <w:rFonts w:cs="Times New Roman" w:hAnsi="Verdana" w:ascii="Verdana"/>
          <w:sz w:val="20"/>
          <w:szCs w:val="20"/>
        </w:rPr>
        <w:t>rješenja</w:t>
      </w:r>
      <w:r w:rsidRPr="00524CDC">
        <w:rPr>
          <w:rFonts w:cs="Times New Roman" w:hAnsi="Verdana" w:ascii="Verdana"/>
          <w:sz w:val="20"/>
          <w:szCs w:val="20"/>
        </w:rPr>
        <w:t xml:space="preserve"> Trgovačkog suda u </w:t>
      </w:r>
      <w:r w:rsidR="0043578E">
        <w:rPr>
          <w:rFonts w:cs="Times New Roman" w:hAnsi="Verdana" w:ascii="Verdana"/>
          <w:sz w:val="20"/>
          <w:szCs w:val="20"/>
        </w:rPr>
        <w:t>Zagrebu</w:t>
      </w:r>
      <w:r w:rsidR="00524CDC">
        <w:rPr>
          <w:rFonts w:cs="Times New Roman" w:hAnsi="Verdana" w:ascii="Verdana"/>
          <w:sz w:val="20"/>
          <w:szCs w:val="20"/>
        </w:rPr>
        <w:t xml:space="preserve"> pod poslovnim brojem </w:t>
      </w:r>
      <w:r w:rsidR="00C42FB4">
        <w:rPr>
          <w:rFonts w:cs="Times New Roman" w:hAnsi="Verdana" w:ascii="Verdana"/>
          <w:sz w:val="20"/>
          <w:szCs w:val="20"/>
        </w:rPr>
        <w:t>St-1937/2017</w:t>
      </w:r>
      <w:r w:rsidR="00524CDC">
        <w:rPr>
          <w:rFonts w:cs="Times New Roman" w:hAnsi="Verdana" w:ascii="Verdana"/>
          <w:sz w:val="20"/>
          <w:szCs w:val="20"/>
        </w:rPr>
        <w:t xml:space="preserve"> od </w:t>
      </w:r>
      <w:r w:rsidR="00174832">
        <w:rPr>
          <w:rFonts w:cs="Times New Roman" w:hAnsi="Verdana" w:ascii="Verdana"/>
          <w:sz w:val="20"/>
          <w:szCs w:val="20"/>
        </w:rPr>
        <w:t>21</w:t>
      </w:r>
      <w:r w:rsidR="002001EB">
        <w:rPr>
          <w:rFonts w:cs="Times New Roman" w:hAnsi="Verdana" w:ascii="Verdana"/>
          <w:sz w:val="20"/>
          <w:szCs w:val="20"/>
        </w:rPr>
        <w:t xml:space="preserve">. </w:t>
      </w:r>
      <w:r w:rsidR="00174832">
        <w:rPr>
          <w:rFonts w:cs="Times New Roman" w:hAnsi="Verdana" w:ascii="Verdana"/>
          <w:sz w:val="20"/>
          <w:szCs w:val="20"/>
        </w:rPr>
        <w:t>RUJNA</w:t>
      </w:r>
      <w:r w:rsidR="0043578E">
        <w:rPr>
          <w:rFonts w:cs="Times New Roman" w:hAnsi="Verdana" w:ascii="Verdana"/>
          <w:sz w:val="20"/>
          <w:szCs w:val="20"/>
        </w:rPr>
        <w:t xml:space="preserve"> 2018</w:t>
      </w:r>
      <w:r w:rsidR="00524CDC">
        <w:rPr>
          <w:rFonts w:cs="Times New Roman" w:hAnsi="Verdana" w:ascii="Verdana"/>
          <w:sz w:val="20"/>
          <w:szCs w:val="20"/>
        </w:rPr>
        <w:t>.</w:t>
      </w:r>
      <w:r w:rsidRPr="00524CDC">
        <w:rPr>
          <w:rFonts w:cs="Times New Roman" w:hAnsi="Verdana" w:ascii="Verdana"/>
          <w:sz w:val="20"/>
          <w:szCs w:val="20"/>
        </w:rPr>
        <w:t xml:space="preserve"> u nastavku iznosim izvješće o gospodarskom položaju stečajnog dužnika </w:t>
      </w:r>
      <w:r w:rsidR="00AB7728">
        <w:rPr>
          <w:rFonts w:cs="Times New Roman" w:hAnsi="Verdana" w:ascii="Verdana"/>
          <w:sz w:val="20"/>
          <w:szCs w:val="20"/>
        </w:rPr>
        <w:t xml:space="preserve">i njegovim uzrocima i to za društvo </w:t>
      </w:r>
      <w:r w:rsidR="0045168C">
        <w:rPr>
          <w:rFonts w:hAnsi="Verdana" w:ascii="Verdana"/>
          <w:b/>
          <w:sz w:val="20"/>
          <w:szCs w:val="20"/>
        </w:rPr>
        <w:t>STEČAJNA MASA IZA VISMARK</w:t>
      </w:r>
      <w:r w:rsidR="002001EB" w:rsidRPr="002001EB">
        <w:rPr>
          <w:rFonts w:hAnsi="Verdana" w:ascii="Verdana"/>
          <w:b/>
          <w:sz w:val="20"/>
          <w:szCs w:val="20"/>
        </w:rPr>
        <w:t xml:space="preserve"> d.o.o. u stečaju, OIB: </w:t>
      </w:r>
      <w:r w:rsidR="0045168C">
        <w:rPr>
          <w:rFonts w:hAnsi="Verdana" w:ascii="Verdana"/>
          <w:b/>
          <w:sz w:val="20"/>
          <w:szCs w:val="20"/>
        </w:rPr>
        <w:t>62120928812</w:t>
      </w:r>
      <w:r w:rsidR="002001EB" w:rsidRPr="002001EB">
        <w:rPr>
          <w:rFonts w:hAnsi="Verdana" w:ascii="Verdana"/>
          <w:b/>
          <w:sz w:val="20"/>
          <w:szCs w:val="20"/>
        </w:rPr>
        <w:t xml:space="preserve">, </w:t>
      </w:r>
      <w:r w:rsidR="00174832">
        <w:rPr>
          <w:rFonts w:hAnsi="Verdana" w:ascii="Verdana"/>
          <w:b/>
          <w:sz w:val="20"/>
          <w:szCs w:val="20"/>
        </w:rPr>
        <w:t>Zagreb, Bolnička cesta 76</w:t>
      </w:r>
      <w:r w:rsidR="002001EB">
        <w:rPr>
          <w:rFonts w:hAnsi="Verdana" w:ascii="Verdana"/>
          <w:b/>
          <w:sz w:val="20"/>
          <w:szCs w:val="20"/>
        </w:rPr>
        <w:t>.</w:t>
      </w:r>
    </w:p>
    <w:p w14:textId="77777777" w14:paraId="1925FA8A" w:rsidRDefault="009D0CCA" w:rsidP="009D0CCA" w:rsidR="009D0CCA" w:rsidRPr="00524CDC">
      <w:pPr>
        <w:spacing w:lineRule="auto" w:line="240" w:after="80"/>
        <w:rPr>
          <w:rFonts w:cs="Times New Roman" w:eastAsia="Calibri" w:hAnsi="Verdana" w:ascii="Verdana"/>
          <w:b/>
          <w:sz w:val="20"/>
          <w:szCs w:val="20"/>
          <w:lang w:val="pl-PL"/>
        </w:rPr>
      </w:pPr>
      <w:r w:rsidRPr="00524CDC">
        <w:rPr>
          <w:rFonts w:cs="Times New Roman" w:eastAsia="Calibri" w:hAnsi="Verdana" w:ascii="Verdana"/>
          <w:b/>
          <w:sz w:val="20"/>
          <w:szCs w:val="20"/>
          <w:lang w:val="pl-PL"/>
        </w:rPr>
        <w:t>I.</w:t>
      </w:r>
      <w:r w:rsidR="00B439E7" w:rsidRPr="00524CDC">
        <w:rPr>
          <w:rFonts w:cs="Times New Roman" w:eastAsia="Calibri" w:hAnsi="Verdana" w:ascii="Verdana"/>
          <w:b/>
          <w:sz w:val="20"/>
          <w:szCs w:val="20"/>
          <w:lang w:val="pl-PL"/>
        </w:rPr>
        <w:tab/>
      </w:r>
      <w:r w:rsidRPr="00524CDC">
        <w:rPr>
          <w:rFonts w:cs="Times New Roman" w:eastAsia="Calibri" w:hAnsi="Verdana" w:ascii="Verdana"/>
          <w:b/>
          <w:sz w:val="20"/>
          <w:szCs w:val="20"/>
          <w:lang w:val="pl-PL"/>
        </w:rPr>
        <w:t>UVOD</w:t>
      </w:r>
    </w:p>
    <w:p w14:textId="675304B6" w14:paraId="3CD66DC3" w:rsidRDefault="009D0CCA" w:rsidP="00B439E7" w:rsidR="00B439E7">
      <w:pPr>
        <w:spacing w:lineRule="auto" w:line="240" w:after="80"/>
        <w:jc w:val="both"/>
        <w:rPr>
          <w:rFonts w:cs="Times New Roman" w:eastAsia="Calibri" w:hAnsi="Verdana" w:ascii="Verdana"/>
          <w:sz w:val="20"/>
          <w:szCs w:val="20"/>
          <w:lang w:val="pl-PL"/>
        </w:rPr>
      </w:pPr>
      <w:r w:rsidRPr="00524CDC">
        <w:rPr>
          <w:rFonts w:cs="Times New Roman" w:eastAsia="Calibri" w:hAnsi="Verdana" w:ascii="Verdana"/>
          <w:sz w:val="20"/>
          <w:szCs w:val="20"/>
          <w:lang w:val="pl-PL"/>
        </w:rPr>
        <w:t xml:space="preserve">Prijedlog za </w:t>
      </w:r>
      <w:r w:rsidR="002001EB">
        <w:rPr>
          <w:rFonts w:cs="Times New Roman" w:eastAsia="Calibri" w:hAnsi="Verdana" w:ascii="Verdana"/>
          <w:sz w:val="20"/>
          <w:szCs w:val="20"/>
          <w:lang w:val="pl-PL"/>
        </w:rPr>
        <w:t xml:space="preserve">otvaranje stečajnog postupka </w:t>
      </w:r>
      <w:r w:rsidR="005F321E">
        <w:rPr>
          <w:rFonts w:cs="Times New Roman" w:eastAsia="Calibri" w:hAnsi="Verdana" w:ascii="Verdana"/>
          <w:sz w:val="20"/>
          <w:szCs w:val="20"/>
          <w:lang w:val="pl-PL"/>
        </w:rPr>
        <w:t>podnio je likvidator društva VISMARK d.o.o., OIB: 62906447888, Sisak, Slovenski trg 7 6. srpnja 2017. n</w:t>
      </w:r>
      <w:r w:rsidR="002001EB">
        <w:rPr>
          <w:rFonts w:cs="Times New Roman" w:eastAsia="Calibri" w:hAnsi="Verdana" w:ascii="Verdana"/>
          <w:sz w:val="20"/>
          <w:szCs w:val="20"/>
          <w:lang w:val="pl-PL"/>
        </w:rPr>
        <w:t>a</w:t>
      </w:r>
      <w:r w:rsidR="005F321E">
        <w:rPr>
          <w:rFonts w:cs="Times New Roman" w:eastAsia="Calibri" w:hAnsi="Verdana" w:ascii="Verdana"/>
          <w:sz w:val="20"/>
          <w:szCs w:val="20"/>
          <w:lang w:val="pl-PL"/>
        </w:rPr>
        <w:t>d imovinom pravne osobe koja je prestala postojati, s obzirom da je navedena pravna osoba brisana iz registra. Likvidator je ocijenio da postojeća imovina nije dovoljna za namirenje obveza.</w:t>
      </w:r>
    </w:p>
    <w:p w14:textId="152FBFD9" w14:paraId="093DA384" w:rsidRDefault="0085591B" w:rsidP="00B439E7" w:rsidR="006A710A">
      <w:pPr>
        <w:spacing w:lineRule="auto" w:line="240" w:after="80"/>
        <w:jc w:val="both"/>
        <w:rPr>
          <w:rFonts w:cs="Times New Roman" w:eastAsia="Calibri" w:hAnsi="Verdana" w:ascii="Verdana"/>
          <w:sz w:val="20"/>
          <w:szCs w:val="20"/>
          <w:lang w:val="pl-PL"/>
        </w:rPr>
      </w:pPr>
      <w:r w:rsidRPr="0085591B">
        <w:rPr>
          <w:rFonts w:cs="Times New Roman" w:eastAsia="Calibri" w:hAnsi="Verdana" w:ascii="Verdana"/>
          <w:sz w:val="20"/>
          <w:szCs w:val="20"/>
          <w:lang w:val="pl-PL"/>
        </w:rPr>
        <w:t xml:space="preserve">Trgovački sud u Zagrebu, rješenjem broj St-1937/2017 od 21.09.2018. godine otvara stečajni postupak nad dužnikom Stečajna </w:t>
      </w:r>
      <w:r>
        <w:rPr>
          <w:rFonts w:cs="Times New Roman" w:eastAsia="Calibri" w:hAnsi="Verdana" w:ascii="Verdana"/>
          <w:sz w:val="20"/>
          <w:szCs w:val="20"/>
          <w:lang w:val="pl-PL"/>
        </w:rPr>
        <w:t xml:space="preserve"> </w:t>
      </w:r>
      <w:r w:rsidRPr="0085591B">
        <w:rPr>
          <w:rFonts w:cs="Times New Roman" w:eastAsia="Calibri" w:hAnsi="Verdana" w:ascii="Verdana"/>
          <w:sz w:val="20"/>
          <w:szCs w:val="20"/>
          <w:lang w:val="pl-PL"/>
        </w:rPr>
        <w:t xml:space="preserve">masa iza VISMARK društvo s ograničenom odgovornošću za </w:t>
      </w:r>
      <w:r>
        <w:rPr>
          <w:rFonts w:cs="Times New Roman" w:eastAsia="Calibri" w:hAnsi="Verdana" w:ascii="Verdana"/>
          <w:sz w:val="20"/>
          <w:szCs w:val="20"/>
          <w:lang w:val="pl-PL"/>
        </w:rPr>
        <w:t xml:space="preserve"> </w:t>
      </w:r>
      <w:r w:rsidRPr="0085591B">
        <w:rPr>
          <w:rFonts w:cs="Times New Roman" w:eastAsia="Calibri" w:hAnsi="Verdana" w:ascii="Verdana"/>
          <w:sz w:val="20"/>
          <w:szCs w:val="20"/>
          <w:lang w:val="pl-PL"/>
        </w:rPr>
        <w:t xml:space="preserve">proizvodnju, trgovinu i usluge, Zagreb, Bolnička cesta 76, MBS: </w:t>
      </w:r>
      <w:r>
        <w:rPr>
          <w:rFonts w:cs="Times New Roman" w:eastAsia="Calibri" w:hAnsi="Verdana" w:ascii="Verdana"/>
          <w:sz w:val="20"/>
          <w:szCs w:val="20"/>
          <w:lang w:val="pl-PL"/>
        </w:rPr>
        <w:t xml:space="preserve"> </w:t>
      </w:r>
      <w:r w:rsidRPr="0085591B">
        <w:rPr>
          <w:rFonts w:cs="Times New Roman" w:eastAsia="Calibri" w:hAnsi="Verdana" w:ascii="Verdana"/>
          <w:sz w:val="20"/>
          <w:szCs w:val="20"/>
          <w:lang w:val="pl-PL"/>
        </w:rPr>
        <w:t>081169981, OIB: 62120928812</w:t>
      </w:r>
    </w:p>
    <w:p w14:textId="77777777" w14:paraId="4604C688" w:rsidRDefault="00B728A6" w:rsidP="00B439E7" w:rsidR="00B728A6">
      <w:pPr>
        <w:spacing w:lineRule="auto" w:line="240" w:after="80"/>
        <w:jc w:val="both"/>
        <w:rPr>
          <w:rFonts w:cs="Times New Roman" w:eastAsia="Calibri" w:hAnsi="Verdana" w:ascii="Verdana"/>
          <w:sz w:val="20"/>
          <w:szCs w:val="20"/>
          <w:lang w:val="pl-PL"/>
        </w:rPr>
      </w:pPr>
    </w:p>
    <w:p w14:textId="77777777" w14:paraId="40413070" w:rsidRDefault="00B439E7" w:rsidP="009D0CCA" w:rsidR="009D0CCA" w:rsidRPr="00524CDC">
      <w:pPr>
        <w:spacing w:lineRule="auto" w:line="240" w:after="80"/>
        <w:rPr>
          <w:rFonts w:cs="Times New Roman" w:eastAsia="Calibri" w:hAnsi="Verdana" w:ascii="Verdana"/>
          <w:b/>
          <w:sz w:val="20"/>
          <w:szCs w:val="20"/>
          <w:lang w:val="pl-PL"/>
        </w:rPr>
      </w:pPr>
      <w:r w:rsidRPr="00524CDC">
        <w:rPr>
          <w:rFonts w:cs="Times New Roman" w:eastAsia="Calibri" w:hAnsi="Verdana" w:ascii="Verdana"/>
          <w:b/>
          <w:sz w:val="20"/>
          <w:szCs w:val="20"/>
          <w:lang w:val="pl-PL"/>
        </w:rPr>
        <w:t>II.</w:t>
      </w:r>
      <w:r w:rsidRPr="00524CDC">
        <w:rPr>
          <w:rFonts w:cs="Times New Roman" w:eastAsia="Calibri" w:hAnsi="Verdana" w:ascii="Verdana"/>
          <w:b/>
          <w:sz w:val="20"/>
          <w:szCs w:val="20"/>
          <w:lang w:val="pl-PL"/>
        </w:rPr>
        <w:tab/>
      </w:r>
      <w:r w:rsidR="009D0CCA" w:rsidRPr="00524CDC">
        <w:rPr>
          <w:rFonts w:cs="Times New Roman" w:eastAsia="Calibri" w:hAnsi="Verdana" w:ascii="Verdana"/>
          <w:b/>
          <w:sz w:val="20"/>
          <w:szCs w:val="20"/>
          <w:lang w:val="pl-PL"/>
        </w:rPr>
        <w:t>OSNOVNI PODACI O STEČAJNOM DUŽNIKU</w:t>
      </w:r>
    </w:p>
    <w:p w14:textId="77777777" w14:paraId="1FEC1B25" w:rsidRDefault="009D0CCA" w:rsidP="009D0CCA" w:rsidR="009D0CCA" w:rsidRPr="00524CDC">
      <w:pPr>
        <w:spacing w:lineRule="auto" w:line="240" w:after="80"/>
        <w:rPr>
          <w:rFonts w:cs="Times New Roman" w:eastAsia="Calibri" w:hAnsi="Verdana" w:ascii="Verdana"/>
          <w:sz w:val="20"/>
          <w:szCs w:val="20"/>
          <w:lang w:val="pl-PL"/>
        </w:rPr>
      </w:pPr>
    </w:p>
    <w:p w14:textId="77777777" w14:paraId="3FDA27D8" w:rsidRDefault="00BB652D" w:rsidP="009D0CCA" w:rsidR="00BB652D" w:rsidRPr="00524CDC">
      <w:pPr>
        <w:spacing w:lineRule="auto" w:line="240" w:after="80"/>
        <w:rPr>
          <w:rFonts w:cs="Times New Roman" w:eastAsia="Calibri" w:hAnsi="Verdana" w:ascii="Verdana"/>
          <w:b/>
          <w:sz w:val="20"/>
          <w:szCs w:val="20"/>
          <w:lang w:val="pl-PL"/>
        </w:rPr>
      </w:pPr>
      <w:r w:rsidRPr="00524CDC">
        <w:rPr>
          <w:rFonts w:cs="Times New Roman" w:eastAsia="Calibri" w:hAnsi="Verdana" w:ascii="Verdana"/>
          <w:b/>
          <w:sz w:val="20"/>
          <w:szCs w:val="20"/>
          <w:lang w:val="pl-PL"/>
        </w:rPr>
        <w:t>UPIS IZ SUDSKOG REGISTRA</w:t>
      </w:r>
    </w:p>
    <w:p w14:textId="77777777" w14:paraId="2F37554C" w:rsidRDefault="00BB652D" w:rsidP="009D0CCA" w:rsidR="00BB652D" w:rsidRPr="00524CDC">
      <w:pPr>
        <w:spacing w:lineRule="auto" w:line="240" w:after="80"/>
        <w:rPr>
          <w:rFonts w:cs="Times New Roman" w:eastAsia="Calibri" w:hAnsi="Verdana" w:ascii="Verdana"/>
          <w:sz w:val="20"/>
          <w:szCs w:val="20"/>
          <w:lang w:val="pl-PL"/>
        </w:rPr>
      </w:pPr>
    </w:p>
    <w:p w14:textId="63DF9191" w14:paraId="1E636771" w:rsidRDefault="009D0CCA" w:rsidP="0085591B" w:rsidR="0001444B">
      <w:pPr>
        <w:spacing w:lineRule="auto" w:line="240" w:after="80"/>
        <w:jc w:val="both"/>
        <w:rPr>
          <w:rFonts w:cs="Times New Roman" w:eastAsia="Calibri" w:hAnsi="Verdana" w:ascii="Verdana"/>
          <w:b/>
          <w:sz w:val="20"/>
          <w:szCs w:val="20"/>
          <w:lang w:val="pl-PL"/>
        </w:rPr>
      </w:pPr>
      <w:r w:rsidRPr="00524CDC">
        <w:rPr>
          <w:rFonts w:cs="Times New Roman" w:eastAsia="Calibri" w:hAnsi="Verdana" w:ascii="Verdana"/>
          <w:sz w:val="20"/>
          <w:szCs w:val="20"/>
          <w:lang w:val="pl-PL"/>
        </w:rPr>
        <w:t xml:space="preserve">Stečajni dužnik </w:t>
      </w:r>
      <w:r w:rsidR="0085591B">
        <w:rPr>
          <w:rFonts w:cs="Times New Roman" w:eastAsia="Calibri" w:hAnsi="Verdana" w:ascii="Verdana"/>
          <w:sz w:val="20"/>
          <w:szCs w:val="20"/>
          <w:lang w:val="pl-PL"/>
        </w:rPr>
        <w:t xml:space="preserve">upisan je kao stečajna masa rješenjem </w:t>
      </w:r>
      <w:r w:rsidR="0085591B" w:rsidRPr="0085591B">
        <w:rPr>
          <w:rFonts w:cs="Times New Roman" w:eastAsia="Calibri" w:hAnsi="Verdana" w:ascii="Verdana"/>
          <w:sz w:val="20"/>
          <w:szCs w:val="20"/>
          <w:lang w:val="pl-PL"/>
        </w:rPr>
        <w:t>Trgovačk</w:t>
      </w:r>
      <w:r w:rsidR="0085591B">
        <w:rPr>
          <w:rFonts w:cs="Times New Roman" w:eastAsia="Calibri" w:hAnsi="Verdana" w:ascii="Verdana"/>
          <w:sz w:val="20"/>
          <w:szCs w:val="20"/>
          <w:lang w:val="pl-PL"/>
        </w:rPr>
        <w:t>og</w:t>
      </w:r>
      <w:r w:rsidR="0085591B" w:rsidRPr="0085591B">
        <w:rPr>
          <w:rFonts w:cs="Times New Roman" w:eastAsia="Calibri" w:hAnsi="Verdana" w:ascii="Verdana"/>
          <w:sz w:val="20"/>
          <w:szCs w:val="20"/>
          <w:lang w:val="pl-PL"/>
        </w:rPr>
        <w:t xml:space="preserve"> sud</w:t>
      </w:r>
      <w:r w:rsidR="0085591B">
        <w:rPr>
          <w:rFonts w:cs="Times New Roman" w:eastAsia="Calibri" w:hAnsi="Verdana" w:ascii="Verdana"/>
          <w:sz w:val="20"/>
          <w:szCs w:val="20"/>
          <w:lang w:val="pl-PL"/>
        </w:rPr>
        <w:t>a</w:t>
      </w:r>
      <w:r w:rsidR="0085591B" w:rsidRPr="0085591B">
        <w:rPr>
          <w:rFonts w:cs="Times New Roman" w:eastAsia="Calibri" w:hAnsi="Verdana" w:ascii="Verdana"/>
          <w:sz w:val="20"/>
          <w:szCs w:val="20"/>
          <w:lang w:val="pl-PL"/>
        </w:rPr>
        <w:t xml:space="preserve"> u Zagrebu, rješenje broj 48 St-1937/17 od 26.04.2018.</w:t>
      </w:r>
      <w:r w:rsidR="0085591B">
        <w:rPr>
          <w:rFonts w:cs="Times New Roman" w:eastAsia="Calibri" w:hAnsi="Verdana" w:ascii="Verdana"/>
          <w:sz w:val="20"/>
          <w:szCs w:val="20"/>
          <w:lang w:val="pl-PL"/>
        </w:rPr>
        <w:t xml:space="preserve"> </w:t>
      </w:r>
    </w:p>
    <w:p w14:textId="77777777" w14:paraId="66841D09" w:rsidRDefault="00BB652D" w:rsidP="009D0CCA" w:rsidR="009D0CCA" w:rsidRPr="00524CDC">
      <w:pPr>
        <w:spacing w:lineRule="auto" w:line="240" w:after="0"/>
        <w:jc w:val="both"/>
        <w:rPr>
          <w:rFonts w:cs="Times New Roman" w:eastAsia="Times New Roman" w:hAnsi="Verdana" w:ascii="Verdana"/>
          <w:b/>
          <w:bCs/>
          <w:sz w:val="20"/>
          <w:szCs w:val="20"/>
          <w:lang w:eastAsia="hr-HR"/>
        </w:rPr>
      </w:pPr>
      <w:r w:rsidRPr="00524CDC">
        <w:rPr>
          <w:rFonts w:cs="Times New Roman" w:eastAsia="Times New Roman" w:hAnsi="Verdana" w:ascii="Verdana"/>
          <w:b/>
          <w:bCs/>
          <w:sz w:val="20"/>
          <w:szCs w:val="20"/>
          <w:lang w:eastAsia="hr-HR"/>
        </w:rPr>
        <w:t>ZAPOSLENICI</w:t>
      </w:r>
    </w:p>
    <w:p w14:textId="77777777" w14:paraId="755ACAF1" w:rsidRDefault="00BB652D" w:rsidP="009D0CCA" w:rsidR="00BB652D" w:rsidRPr="00524CDC">
      <w:pPr>
        <w:spacing w:lineRule="auto" w:line="240" w:after="0"/>
        <w:jc w:val="both"/>
        <w:rPr>
          <w:rFonts w:cs="Times New Roman" w:eastAsia="Times New Roman" w:hAnsi="Verdana" w:ascii="Verdana"/>
          <w:b/>
          <w:bCs/>
          <w:sz w:val="20"/>
          <w:szCs w:val="20"/>
          <w:lang w:eastAsia="hr-HR"/>
        </w:rPr>
      </w:pPr>
    </w:p>
    <w:p w14:textId="77777777" w14:paraId="3728763D" w:rsidRDefault="00BB652D" w:rsidP="009D0CCA" w:rsidR="00843385" w:rsidRPr="00524CDC">
      <w:pPr>
        <w:spacing w:lineRule="auto" w:line="240" w:after="0"/>
        <w:jc w:val="both"/>
        <w:rPr>
          <w:rFonts w:cs="Times New Roman" w:eastAsia="Times New Roman" w:hAnsi="Verdana" w:ascii="Verdana"/>
          <w:bCs/>
          <w:sz w:val="20"/>
          <w:szCs w:val="20"/>
          <w:lang w:eastAsia="hr-HR"/>
        </w:rPr>
      </w:pPr>
      <w:r w:rsidRPr="00524CDC">
        <w:rPr>
          <w:rFonts w:cs="Times New Roman" w:eastAsia="Times New Roman" w:hAnsi="Verdana" w:ascii="Verdana"/>
          <w:bCs/>
          <w:sz w:val="20"/>
          <w:szCs w:val="20"/>
          <w:lang w:eastAsia="hr-HR"/>
        </w:rPr>
        <w:t xml:space="preserve">Prema podacima </w:t>
      </w:r>
      <w:r w:rsidR="00FF18DD">
        <w:rPr>
          <w:rFonts w:cs="Times New Roman" w:eastAsia="Times New Roman" w:hAnsi="Verdana" w:ascii="Verdana"/>
          <w:bCs/>
          <w:sz w:val="20"/>
          <w:szCs w:val="20"/>
          <w:lang w:eastAsia="hr-HR"/>
        </w:rPr>
        <w:t xml:space="preserve">Hrvatskog zavoda za mirovinsko osiguranje, </w:t>
      </w:r>
      <w:r w:rsidR="0001444B">
        <w:rPr>
          <w:rFonts w:cs="Times New Roman" w:eastAsia="Times New Roman" w:hAnsi="Verdana" w:ascii="Verdana"/>
          <w:bCs/>
          <w:sz w:val="20"/>
          <w:szCs w:val="20"/>
          <w:lang w:eastAsia="hr-HR"/>
        </w:rPr>
        <w:t>stečajni dužnik nema zaposlenika.</w:t>
      </w:r>
    </w:p>
    <w:p w14:textId="77777777" w14:paraId="264CD136" w:rsidRDefault="009F2CD0" w:rsidP="009D0CCA" w:rsidR="009F2CD0">
      <w:pPr>
        <w:spacing w:lineRule="auto" w:line="240" w:after="0"/>
        <w:jc w:val="both"/>
        <w:rPr>
          <w:rFonts w:cs="Times New Roman" w:eastAsia="Times New Roman" w:hAnsi="Verdana" w:ascii="Verdana"/>
          <w:b/>
          <w:sz w:val="20"/>
          <w:szCs w:val="20"/>
        </w:rPr>
      </w:pPr>
    </w:p>
    <w:p w14:textId="2DFCF9D7" w14:paraId="6C02D04B" w:rsidRDefault="00BB652D" w:rsidP="0085591B" w:rsidR="009D0CCA" w:rsidRPr="0085591B">
      <w:pPr>
        <w:spacing w:lineRule="auto" w:line="240" w:after="0"/>
        <w:jc w:val="both"/>
        <w:rPr>
          <w:rFonts w:cs="Times New Roman" w:eastAsia="Times New Roman" w:hAnsi="Verdana" w:ascii="Verdana"/>
          <w:b/>
          <w:sz w:val="20"/>
          <w:szCs w:val="20"/>
        </w:rPr>
      </w:pPr>
      <w:r w:rsidRPr="0085591B">
        <w:rPr>
          <w:rFonts w:cs="Times New Roman" w:eastAsia="Times New Roman" w:hAnsi="Verdana" w:ascii="Verdana"/>
          <w:b/>
          <w:sz w:val="20"/>
          <w:szCs w:val="20"/>
        </w:rPr>
        <w:t>UZROCI GOSPODARSKOG POLOŽAJA</w:t>
      </w:r>
    </w:p>
    <w:p w14:textId="77777777" w14:paraId="42FDB89E" w:rsidRDefault="00FE6595" w:rsidP="009D0CCA" w:rsidR="00FE6595">
      <w:pPr>
        <w:spacing w:lineRule="auto" w:line="240" w:after="0"/>
        <w:jc w:val="both"/>
        <w:rPr>
          <w:rFonts w:cs="Times New Roman" w:eastAsia="Calibri" w:hAnsi="Verdana" w:ascii="Verdana"/>
          <w:sz w:val="20"/>
          <w:szCs w:val="20"/>
        </w:rPr>
      </w:pPr>
    </w:p>
    <w:p w14:textId="49337515" w14:paraId="00D4685F" w:rsidRDefault="0085591B" w:rsidP="009D0CCA" w:rsidR="009D0CCA">
      <w:pPr>
        <w:spacing w:lineRule="auto" w:line="240" w:after="0"/>
        <w:jc w:val="both"/>
        <w:rPr>
          <w:rFonts w:cs="Times New Roman" w:eastAsia="Calibri" w:hAnsi="Verdana" w:ascii="Verdana"/>
          <w:sz w:val="20"/>
          <w:szCs w:val="20"/>
        </w:rPr>
      </w:pPr>
      <w:r>
        <w:rPr>
          <w:rFonts w:cs="Times New Roman" w:eastAsia="Calibri" w:hAnsi="Verdana" w:ascii="Verdana"/>
          <w:sz w:val="20"/>
          <w:szCs w:val="20"/>
        </w:rPr>
        <w:t xml:space="preserve">Stečajni dužnik nije poslovao odnosno nije obavljao gospodarsku ili drugu djelatnost. Stečajna masa osniva se uslijed činjenice da postoji </w:t>
      </w:r>
      <w:r w:rsidR="00B8170C">
        <w:rPr>
          <w:rFonts w:cs="Times New Roman" w:eastAsia="Calibri" w:hAnsi="Verdana" w:ascii="Verdana"/>
          <w:sz w:val="20"/>
          <w:szCs w:val="20"/>
        </w:rPr>
        <w:t>imovina stečajnog dužnika.</w:t>
      </w:r>
      <w:r>
        <w:rPr>
          <w:rFonts w:cs="Times New Roman" w:eastAsia="Calibri" w:hAnsi="Verdana" w:ascii="Verdana"/>
          <w:sz w:val="20"/>
          <w:szCs w:val="20"/>
        </w:rPr>
        <w:t xml:space="preserve"> </w:t>
      </w:r>
    </w:p>
    <w:p w14:textId="77777777" w14:paraId="6FB4BE34" w:rsidRDefault="00E44B69" w:rsidP="009D0CCA" w:rsidR="00E44B69">
      <w:pPr>
        <w:spacing w:lineRule="auto" w:line="240" w:after="0"/>
        <w:jc w:val="both"/>
        <w:rPr>
          <w:rFonts w:cs="Times New Roman" w:eastAsia="Calibri" w:hAnsi="Verdana" w:ascii="Verdana"/>
          <w:sz w:val="20"/>
          <w:szCs w:val="20"/>
        </w:rPr>
      </w:pPr>
    </w:p>
    <w:p w14:textId="5785EF41" w14:paraId="49750853" w:rsidRDefault="00A53735" w:rsidP="000865B2" w:rsidR="0036277E" w:rsidRPr="00524CDC">
      <w:pPr>
        <w:ind w:hanging="705" w:left="705"/>
        <w:jc w:val="both"/>
        <w:rPr>
          <w:rFonts w:cs="Times New Roman" w:hAnsi="Verdana" w:ascii="Verdana"/>
          <w:b/>
          <w:sz w:val="20"/>
          <w:szCs w:val="20"/>
        </w:rPr>
      </w:pPr>
      <w:r w:rsidRPr="00524CDC">
        <w:rPr>
          <w:rFonts w:cs="Times New Roman" w:hAnsi="Verdana" w:ascii="Verdana"/>
          <w:b/>
          <w:sz w:val="20"/>
          <w:szCs w:val="20"/>
        </w:rPr>
        <w:t>III.</w:t>
      </w:r>
      <w:r w:rsidRPr="00524CDC">
        <w:rPr>
          <w:rFonts w:cs="Times New Roman" w:hAnsi="Verdana" w:ascii="Verdana"/>
          <w:b/>
          <w:sz w:val="20"/>
          <w:szCs w:val="20"/>
        </w:rPr>
        <w:tab/>
        <w:t xml:space="preserve">TIJEK STEČAJNOG POSTUPKA </w:t>
      </w:r>
      <w:r w:rsidR="00B8170C">
        <w:rPr>
          <w:rFonts w:cs="Times New Roman" w:hAnsi="Verdana" w:ascii="Verdana"/>
          <w:b/>
          <w:sz w:val="20"/>
          <w:szCs w:val="20"/>
        </w:rPr>
        <w:t xml:space="preserve">DO 30. PROSINCA </w:t>
      </w:r>
      <w:r w:rsidR="000B4581">
        <w:rPr>
          <w:rFonts w:cs="Times New Roman" w:hAnsi="Verdana" w:ascii="Verdana"/>
          <w:b/>
          <w:sz w:val="20"/>
          <w:szCs w:val="20"/>
        </w:rPr>
        <w:t>2018.</w:t>
      </w:r>
    </w:p>
    <w:p w14:textId="77777777" w14:paraId="29CD4014" w:rsidRDefault="00A53735" w:rsidP="009F2CD0" w:rsidR="00A53735">
      <w:pPr>
        <w:jc w:val="both"/>
        <w:rPr>
          <w:rFonts w:cs="Times New Roman" w:hAnsi="Verdana" w:ascii="Verdana"/>
          <w:sz w:val="20"/>
          <w:szCs w:val="20"/>
        </w:rPr>
      </w:pPr>
      <w:r w:rsidRPr="00524CDC">
        <w:rPr>
          <w:rFonts w:cs="Times New Roman" w:hAnsi="Verdana" w:ascii="Verdana"/>
          <w:sz w:val="20"/>
          <w:szCs w:val="20"/>
        </w:rPr>
        <w:t xml:space="preserve">U razdoblju od stupanja na dužnost stečajnog upravitelja do </w:t>
      </w:r>
      <w:r w:rsidR="009F2CD0">
        <w:rPr>
          <w:rFonts w:cs="Times New Roman" w:hAnsi="Verdana" w:ascii="Verdana"/>
          <w:sz w:val="20"/>
          <w:szCs w:val="20"/>
        </w:rPr>
        <w:t>dana pisanja ovog izvještaja</w:t>
      </w:r>
      <w:r w:rsidRPr="00524CDC">
        <w:rPr>
          <w:rFonts w:cs="Times New Roman" w:hAnsi="Verdana" w:ascii="Verdana"/>
          <w:sz w:val="20"/>
          <w:szCs w:val="20"/>
        </w:rPr>
        <w:t>, obavio sam sljedeće radnje:</w:t>
      </w:r>
    </w:p>
    <w:p w14:textId="7CBA8846" w14:paraId="422016A2" w:rsidRDefault="00D14971" w:rsidP="00AA1FF6" w:rsidR="00A53735">
      <w:pPr>
        <w:ind w:hanging="705" w:left="705"/>
        <w:jc w:val="both"/>
        <w:rPr>
          <w:rFonts w:cs="Times New Roman" w:hAnsi="Verdana" w:ascii="Verdana"/>
          <w:sz w:val="20"/>
          <w:szCs w:val="20"/>
        </w:rPr>
      </w:pPr>
      <w:r w:rsidRPr="00524CDC">
        <w:rPr>
          <w:rFonts w:cs="Times New Roman" w:hAnsi="Verdana" w:ascii="Verdana"/>
          <w:sz w:val="20"/>
          <w:szCs w:val="20"/>
        </w:rPr>
        <w:t>1.</w:t>
      </w:r>
      <w:r w:rsidRPr="00524CDC">
        <w:rPr>
          <w:rFonts w:cs="Times New Roman" w:hAnsi="Verdana" w:ascii="Verdana"/>
          <w:sz w:val="20"/>
          <w:szCs w:val="20"/>
        </w:rPr>
        <w:tab/>
      </w:r>
      <w:r w:rsidR="00D75E29">
        <w:rPr>
          <w:rFonts w:cs="Times New Roman" w:hAnsi="Verdana" w:ascii="Verdana"/>
          <w:sz w:val="20"/>
          <w:szCs w:val="20"/>
        </w:rPr>
        <w:t>P</w:t>
      </w:r>
      <w:r w:rsidR="00A53735" w:rsidRPr="00524CDC">
        <w:rPr>
          <w:rFonts w:cs="Times New Roman" w:hAnsi="Verdana" w:ascii="Verdana"/>
          <w:sz w:val="20"/>
          <w:szCs w:val="20"/>
        </w:rPr>
        <w:t xml:space="preserve">reuzeo sam dužnost stečajnog upravitelja </w:t>
      </w:r>
      <w:r w:rsidR="00AA1FF6">
        <w:rPr>
          <w:rFonts w:cs="Times New Roman" w:hAnsi="Verdana" w:ascii="Verdana"/>
          <w:sz w:val="20"/>
          <w:szCs w:val="20"/>
        </w:rPr>
        <w:t>nakon imenovanja rješenjem Trgovačkog suda u</w:t>
      </w:r>
      <w:r w:rsidR="006D553A">
        <w:rPr>
          <w:rFonts w:cs="Times New Roman" w:hAnsi="Verdana" w:ascii="Verdana"/>
          <w:sz w:val="20"/>
          <w:szCs w:val="20"/>
        </w:rPr>
        <w:t xml:space="preserve"> Zagrebu</w:t>
      </w:r>
      <w:r w:rsidR="00AA1FF6">
        <w:rPr>
          <w:rFonts w:cs="Times New Roman" w:hAnsi="Verdana" w:ascii="Verdana"/>
          <w:sz w:val="20"/>
          <w:szCs w:val="20"/>
        </w:rPr>
        <w:t xml:space="preserve"> pod poslovnim brojem St-</w:t>
      </w:r>
      <w:r w:rsidR="00B8170C">
        <w:rPr>
          <w:rFonts w:cs="Times New Roman" w:hAnsi="Verdana" w:ascii="Verdana"/>
          <w:sz w:val="20"/>
          <w:szCs w:val="20"/>
        </w:rPr>
        <w:t>1937</w:t>
      </w:r>
      <w:r w:rsidR="000865B2">
        <w:rPr>
          <w:rFonts w:cs="Times New Roman" w:hAnsi="Verdana" w:ascii="Verdana"/>
          <w:sz w:val="20"/>
          <w:szCs w:val="20"/>
        </w:rPr>
        <w:t>/1</w:t>
      </w:r>
      <w:r w:rsidR="00B8170C">
        <w:rPr>
          <w:rFonts w:cs="Times New Roman" w:hAnsi="Verdana" w:ascii="Verdana"/>
          <w:sz w:val="20"/>
          <w:szCs w:val="20"/>
        </w:rPr>
        <w:t>7</w:t>
      </w:r>
      <w:r w:rsidR="00E44B69">
        <w:rPr>
          <w:rFonts w:cs="Times New Roman" w:hAnsi="Verdana" w:ascii="Verdana"/>
          <w:sz w:val="20"/>
          <w:szCs w:val="20"/>
        </w:rPr>
        <w:t xml:space="preserve"> </w:t>
      </w:r>
      <w:r w:rsidR="00AA1FF6">
        <w:rPr>
          <w:rFonts w:cs="Times New Roman" w:hAnsi="Verdana" w:ascii="Verdana"/>
          <w:sz w:val="20"/>
          <w:szCs w:val="20"/>
        </w:rPr>
        <w:t xml:space="preserve">od </w:t>
      </w:r>
      <w:r w:rsidR="00B8170C">
        <w:rPr>
          <w:rFonts w:cs="Times New Roman" w:hAnsi="Verdana" w:ascii="Verdana"/>
          <w:sz w:val="20"/>
          <w:szCs w:val="20"/>
        </w:rPr>
        <w:t>21</w:t>
      </w:r>
      <w:r w:rsidR="000865B2">
        <w:rPr>
          <w:rFonts w:cs="Times New Roman" w:hAnsi="Verdana" w:ascii="Verdana"/>
          <w:sz w:val="20"/>
          <w:szCs w:val="20"/>
        </w:rPr>
        <w:t xml:space="preserve">. </w:t>
      </w:r>
      <w:r w:rsidR="00B8170C">
        <w:rPr>
          <w:rFonts w:cs="Times New Roman" w:hAnsi="Verdana" w:ascii="Verdana"/>
          <w:sz w:val="20"/>
          <w:szCs w:val="20"/>
        </w:rPr>
        <w:t>rujna</w:t>
      </w:r>
      <w:r w:rsidR="00AA1FF6">
        <w:rPr>
          <w:rFonts w:cs="Times New Roman" w:hAnsi="Verdana" w:ascii="Verdana"/>
          <w:sz w:val="20"/>
          <w:szCs w:val="20"/>
        </w:rPr>
        <w:t xml:space="preserve"> 2018</w:t>
      </w:r>
      <w:r w:rsidRPr="00524CDC">
        <w:rPr>
          <w:rFonts w:cs="Times New Roman" w:hAnsi="Verdana" w:ascii="Verdana"/>
          <w:sz w:val="20"/>
          <w:szCs w:val="20"/>
        </w:rPr>
        <w:t>.</w:t>
      </w:r>
    </w:p>
    <w:p w14:textId="1B0AE004" w14:paraId="641116BF" w:rsidRDefault="00D14971" w:rsidP="00AA1FF6" w:rsidR="00D14971">
      <w:pPr>
        <w:ind w:hanging="705" w:left="705"/>
        <w:jc w:val="both"/>
        <w:rPr>
          <w:rFonts w:cs="Times New Roman" w:hAnsi="Verdana" w:ascii="Verdana"/>
          <w:sz w:val="20"/>
          <w:szCs w:val="20"/>
        </w:rPr>
      </w:pPr>
      <w:r w:rsidRPr="00524CDC">
        <w:rPr>
          <w:rFonts w:cs="Times New Roman" w:hAnsi="Verdana" w:ascii="Verdana"/>
          <w:sz w:val="20"/>
          <w:szCs w:val="20"/>
        </w:rPr>
        <w:t>2.</w:t>
      </w:r>
      <w:r w:rsidRPr="00524CDC">
        <w:rPr>
          <w:rFonts w:cs="Times New Roman" w:hAnsi="Verdana" w:ascii="Verdana"/>
          <w:sz w:val="20"/>
          <w:szCs w:val="20"/>
        </w:rPr>
        <w:tab/>
      </w:r>
      <w:r w:rsidR="00E44B69">
        <w:rPr>
          <w:rFonts w:cs="Times New Roman" w:hAnsi="Verdana" w:ascii="Verdana"/>
          <w:sz w:val="20"/>
          <w:szCs w:val="20"/>
        </w:rPr>
        <w:t>P</w:t>
      </w:r>
      <w:r w:rsidRPr="00524CDC">
        <w:rPr>
          <w:rFonts w:cs="Times New Roman" w:hAnsi="Verdana" w:ascii="Verdana"/>
          <w:sz w:val="20"/>
          <w:szCs w:val="20"/>
        </w:rPr>
        <w:t>oslovn</w:t>
      </w:r>
      <w:r w:rsidR="00E44B69">
        <w:rPr>
          <w:rFonts w:cs="Times New Roman" w:hAnsi="Verdana" w:ascii="Verdana"/>
          <w:sz w:val="20"/>
          <w:szCs w:val="20"/>
        </w:rPr>
        <w:t>a</w:t>
      </w:r>
      <w:r w:rsidRPr="00524CDC">
        <w:rPr>
          <w:rFonts w:cs="Times New Roman" w:hAnsi="Verdana" w:ascii="Verdana"/>
          <w:sz w:val="20"/>
          <w:szCs w:val="20"/>
        </w:rPr>
        <w:t xml:space="preserve"> dokumentacij</w:t>
      </w:r>
      <w:r w:rsidR="00E44B69">
        <w:rPr>
          <w:rFonts w:cs="Times New Roman" w:hAnsi="Verdana" w:ascii="Verdana"/>
          <w:sz w:val="20"/>
          <w:szCs w:val="20"/>
        </w:rPr>
        <w:t>a</w:t>
      </w:r>
      <w:r w:rsidRPr="00524CDC">
        <w:rPr>
          <w:rFonts w:cs="Times New Roman" w:hAnsi="Verdana" w:ascii="Verdana"/>
          <w:sz w:val="20"/>
          <w:szCs w:val="20"/>
        </w:rPr>
        <w:t xml:space="preserve"> stečajnog dužnika mi nije do današnjeg dana dostavljena</w:t>
      </w:r>
      <w:r w:rsidR="00B728A6">
        <w:rPr>
          <w:rFonts w:cs="Times New Roman" w:hAnsi="Verdana" w:ascii="Verdana"/>
          <w:sz w:val="20"/>
          <w:szCs w:val="20"/>
        </w:rPr>
        <w:t>.</w:t>
      </w:r>
    </w:p>
    <w:p w14:textId="4C286D45" w14:paraId="54FC10AD" w:rsidRDefault="00B8170C" w:rsidP="00181F61" w:rsidR="00181F61">
      <w:pPr>
        <w:ind w:hanging="705" w:left="705"/>
        <w:jc w:val="both"/>
        <w:rPr>
          <w:rFonts w:cs="Times New Roman" w:hAnsi="Verdana" w:ascii="Verdana"/>
          <w:sz w:val="20"/>
          <w:szCs w:val="20"/>
        </w:rPr>
      </w:pPr>
      <w:r>
        <w:rPr>
          <w:rFonts w:cs="Times New Roman" w:hAnsi="Verdana" w:ascii="Verdana"/>
          <w:sz w:val="20"/>
          <w:szCs w:val="20"/>
        </w:rPr>
        <w:t>3</w:t>
      </w:r>
      <w:r w:rsidR="00181F61" w:rsidRPr="00524CDC">
        <w:rPr>
          <w:rFonts w:cs="Times New Roman" w:hAnsi="Verdana" w:ascii="Verdana"/>
          <w:sz w:val="20"/>
          <w:szCs w:val="20"/>
        </w:rPr>
        <w:t>.</w:t>
      </w:r>
      <w:r w:rsidR="00181F61" w:rsidRPr="00524CDC">
        <w:rPr>
          <w:rFonts w:cs="Times New Roman" w:hAnsi="Verdana" w:ascii="Verdana"/>
          <w:sz w:val="20"/>
          <w:szCs w:val="20"/>
        </w:rPr>
        <w:tab/>
      </w:r>
      <w:r w:rsidR="00181F61">
        <w:rPr>
          <w:rFonts w:cs="Times New Roman" w:hAnsi="Verdana" w:ascii="Verdana"/>
          <w:sz w:val="20"/>
          <w:szCs w:val="20"/>
        </w:rPr>
        <w:t>P</w:t>
      </w:r>
      <w:r w:rsidR="00181F61" w:rsidRPr="00524CDC">
        <w:rPr>
          <w:rFonts w:cs="Times New Roman" w:hAnsi="Verdana" w:ascii="Verdana"/>
          <w:sz w:val="20"/>
          <w:szCs w:val="20"/>
        </w:rPr>
        <w:t>oslani su zahtjevi nadležnim tijelima radi utvrđivanja imovine i to</w:t>
      </w:r>
      <w:r w:rsidR="00181F61">
        <w:rPr>
          <w:rFonts w:cs="Times New Roman" w:hAnsi="Verdana" w:ascii="Verdana"/>
          <w:sz w:val="20"/>
          <w:szCs w:val="20"/>
        </w:rPr>
        <w:t xml:space="preserve"> na:</w:t>
      </w:r>
    </w:p>
    <w:p w14:textId="61B56797" w14:paraId="6518975C" w:rsidRDefault="00181F61" w:rsidP="00181F61" w:rsidR="00181F61">
      <w:pPr>
        <w:ind w:left="705"/>
        <w:jc w:val="both"/>
        <w:rPr>
          <w:rFonts w:cs="Times New Roman" w:hAnsi="Verdana" w:ascii="Verdana"/>
          <w:sz w:val="20"/>
          <w:szCs w:val="20"/>
        </w:rPr>
      </w:pPr>
      <w:r>
        <w:rPr>
          <w:rFonts w:cs="Times New Roman" w:hAnsi="Verdana" w:ascii="Verdana"/>
          <w:sz w:val="20"/>
          <w:szCs w:val="20"/>
        </w:rPr>
        <w:t xml:space="preserve">- </w:t>
      </w:r>
      <w:r w:rsidR="00B8170C">
        <w:rPr>
          <w:rFonts w:cs="Times New Roman" w:hAnsi="Verdana" w:ascii="Verdana"/>
          <w:sz w:val="20"/>
          <w:szCs w:val="20"/>
        </w:rPr>
        <w:t>Općinski sud u Sisku</w:t>
      </w:r>
    </w:p>
    <w:p w14:textId="2D75B70C" w14:paraId="7B738E71" w:rsidRDefault="00181F61" w:rsidP="00181F61" w:rsidR="00181F61">
      <w:pPr>
        <w:ind w:left="705"/>
        <w:jc w:val="both"/>
        <w:rPr>
          <w:rFonts w:cs="Times New Roman" w:hAnsi="Verdana" w:ascii="Verdana"/>
          <w:sz w:val="20"/>
          <w:szCs w:val="20"/>
        </w:rPr>
      </w:pPr>
      <w:r>
        <w:rPr>
          <w:rFonts w:cs="Times New Roman" w:hAnsi="Verdana" w:ascii="Verdana"/>
          <w:sz w:val="20"/>
          <w:szCs w:val="20"/>
        </w:rPr>
        <w:t xml:space="preserve">- </w:t>
      </w:r>
      <w:r w:rsidR="00B8170C">
        <w:rPr>
          <w:rFonts w:cs="Times New Roman" w:hAnsi="Verdana" w:ascii="Verdana"/>
          <w:sz w:val="20"/>
          <w:szCs w:val="20"/>
        </w:rPr>
        <w:t>Gradski ured za katastar i geodetske poslove grada Zagreba</w:t>
      </w:r>
    </w:p>
    <w:p w14:textId="77777777" w14:paraId="1B2C8614" w:rsidRDefault="00181F61" w:rsidP="00181F61" w:rsidR="00181F61">
      <w:pPr>
        <w:ind w:left="705"/>
        <w:jc w:val="both"/>
        <w:rPr>
          <w:rFonts w:cs="Times New Roman" w:hAnsi="Verdana" w:ascii="Verdana"/>
          <w:sz w:val="20"/>
          <w:szCs w:val="20"/>
        </w:rPr>
      </w:pPr>
      <w:r>
        <w:rPr>
          <w:rFonts w:cs="Times New Roman" w:hAnsi="Verdana" w:ascii="Verdana"/>
          <w:sz w:val="20"/>
          <w:szCs w:val="20"/>
        </w:rPr>
        <w:t>- Središnje klirinško depozitarno društvo d.d.</w:t>
      </w:r>
    </w:p>
    <w:p w14:textId="784959FD" w14:paraId="60CBA091" w:rsidRDefault="00B8170C" w:rsidP="00181F61" w:rsidR="00B8170C">
      <w:pPr>
        <w:ind w:hanging="705" w:left="705"/>
        <w:jc w:val="both"/>
        <w:rPr>
          <w:rFonts w:cs="Times New Roman" w:hAnsi="Verdana" w:ascii="Verdana"/>
          <w:sz w:val="20"/>
          <w:szCs w:val="20"/>
        </w:rPr>
      </w:pPr>
      <w:r>
        <w:rPr>
          <w:rFonts w:cs="Times New Roman" w:hAnsi="Verdana" w:ascii="Verdana"/>
          <w:sz w:val="20"/>
          <w:szCs w:val="20"/>
        </w:rPr>
        <w:t>4</w:t>
      </w:r>
      <w:r w:rsidR="00181F61">
        <w:rPr>
          <w:rFonts w:cs="Times New Roman" w:hAnsi="Verdana" w:ascii="Verdana"/>
          <w:sz w:val="20"/>
          <w:szCs w:val="20"/>
        </w:rPr>
        <w:t>.</w:t>
      </w:r>
      <w:r w:rsidR="00181F61">
        <w:rPr>
          <w:rFonts w:cs="Times New Roman" w:hAnsi="Verdana" w:ascii="Verdana"/>
          <w:sz w:val="20"/>
          <w:szCs w:val="20"/>
        </w:rPr>
        <w:tab/>
      </w:r>
      <w:r>
        <w:rPr>
          <w:rFonts w:cs="Times New Roman" w:hAnsi="Verdana" w:ascii="Verdana"/>
          <w:sz w:val="20"/>
          <w:szCs w:val="20"/>
        </w:rPr>
        <w:t>Izvršen je upit na Hrvatski zavod za mirovinsko osiguranje radi dobivalja obavijesti o postojanju osoba u radnom odnosu kod dužnika.</w:t>
      </w:r>
    </w:p>
    <w:p w14:textId="5116CF57" w14:paraId="078DE3E3" w:rsidRDefault="00B8170C" w:rsidP="00181F61" w:rsidR="00181F61">
      <w:pPr>
        <w:ind w:hanging="705" w:left="705"/>
        <w:jc w:val="both"/>
        <w:rPr>
          <w:rFonts w:cs="Times New Roman" w:hAnsi="Verdana" w:ascii="Verdana"/>
          <w:sz w:val="20"/>
          <w:szCs w:val="20"/>
        </w:rPr>
      </w:pPr>
      <w:r>
        <w:rPr>
          <w:rFonts w:cs="Times New Roman" w:hAnsi="Verdana" w:ascii="Verdana"/>
          <w:sz w:val="20"/>
          <w:szCs w:val="20"/>
        </w:rPr>
        <w:t xml:space="preserve">5. </w:t>
      </w:r>
      <w:r>
        <w:rPr>
          <w:rFonts w:cs="Times New Roman" w:hAnsi="Verdana" w:ascii="Verdana"/>
          <w:sz w:val="20"/>
          <w:szCs w:val="20"/>
        </w:rPr>
        <w:tab/>
      </w:r>
      <w:r w:rsidR="00E83E02">
        <w:rPr>
          <w:rFonts w:cs="Times New Roman" w:hAnsi="Verdana" w:ascii="Verdana"/>
          <w:sz w:val="20"/>
          <w:szCs w:val="20"/>
        </w:rPr>
        <w:t xml:space="preserve">Kao stečajni upravitelj </w:t>
      </w:r>
      <w:r>
        <w:rPr>
          <w:rFonts w:cs="Times New Roman" w:hAnsi="Verdana" w:ascii="Verdana"/>
          <w:sz w:val="20"/>
          <w:szCs w:val="20"/>
        </w:rPr>
        <w:t xml:space="preserve">nisam </w:t>
      </w:r>
      <w:r w:rsidR="00E83E02">
        <w:rPr>
          <w:rFonts w:cs="Times New Roman" w:hAnsi="Verdana" w:ascii="Verdana"/>
          <w:sz w:val="20"/>
          <w:szCs w:val="20"/>
        </w:rPr>
        <w:t xml:space="preserve">zaprimio </w:t>
      </w:r>
      <w:r>
        <w:rPr>
          <w:rFonts w:cs="Times New Roman" w:hAnsi="Verdana" w:ascii="Verdana"/>
          <w:sz w:val="20"/>
          <w:szCs w:val="20"/>
        </w:rPr>
        <w:t>niti jednu prijavu tražbina, niti obavijest o postojanju razlučnih ili izlučnih prava.</w:t>
      </w:r>
      <w:r w:rsidR="00E83E02">
        <w:rPr>
          <w:rFonts w:cs="Times New Roman" w:hAnsi="Verdana" w:ascii="Verdana"/>
          <w:sz w:val="20"/>
          <w:szCs w:val="20"/>
        </w:rPr>
        <w:t>.</w:t>
      </w:r>
    </w:p>
    <w:p w14:textId="77777777" w14:paraId="696C214D" w:rsidRDefault="00994E18" w:rsidP="00AA1FF6" w:rsidR="00994E18" w:rsidRPr="00994E18">
      <w:pPr>
        <w:ind w:hanging="705" w:left="705"/>
        <w:jc w:val="both"/>
        <w:rPr>
          <w:rFonts w:cs="Times New Roman" w:hAnsi="Verdana" w:ascii="Verdana"/>
          <w:b/>
          <w:sz w:val="20"/>
          <w:szCs w:val="20"/>
        </w:rPr>
      </w:pPr>
      <w:r w:rsidRPr="00994E18">
        <w:rPr>
          <w:rFonts w:cs="Times New Roman" w:hAnsi="Verdana" w:ascii="Verdana"/>
          <w:b/>
          <w:sz w:val="20"/>
          <w:szCs w:val="20"/>
        </w:rPr>
        <w:lastRenderedPageBreak/>
        <w:t>IV.</w:t>
      </w:r>
      <w:r w:rsidRPr="00994E18">
        <w:rPr>
          <w:rFonts w:cs="Times New Roman" w:hAnsi="Verdana" w:ascii="Verdana"/>
          <w:b/>
          <w:sz w:val="20"/>
          <w:szCs w:val="20"/>
        </w:rPr>
        <w:tab/>
        <w:t>IMOVINA</w:t>
      </w:r>
    </w:p>
    <w:p w14:textId="1CEC10F0" w14:paraId="74467CC2" w:rsidRDefault="00D75E29" w:rsidP="00B8170C" w:rsidR="00970E1E">
      <w:pPr>
        <w:ind w:hanging="705" w:left="705"/>
        <w:jc w:val="both"/>
        <w:rPr>
          <w:rFonts w:cs="Times New Roman" w:hAnsi="Verdana" w:ascii="Verdana"/>
          <w:sz w:val="20"/>
          <w:szCs w:val="20"/>
        </w:rPr>
      </w:pPr>
      <w:r>
        <w:rPr>
          <w:rFonts w:cs="Times New Roman" w:hAnsi="Verdana" w:ascii="Verdana"/>
          <w:sz w:val="20"/>
          <w:szCs w:val="20"/>
        </w:rPr>
        <w:tab/>
      </w:r>
      <w:r w:rsidR="000B4581">
        <w:rPr>
          <w:rFonts w:cs="Times New Roman" w:hAnsi="Verdana" w:ascii="Verdana"/>
          <w:sz w:val="20"/>
          <w:szCs w:val="20"/>
        </w:rPr>
        <w:t xml:space="preserve">Stečajni dužnik je </w:t>
      </w:r>
      <w:r w:rsidR="00B91122">
        <w:rPr>
          <w:rFonts w:cs="Times New Roman" w:hAnsi="Verdana" w:ascii="Verdana"/>
          <w:sz w:val="20"/>
          <w:szCs w:val="20"/>
        </w:rPr>
        <w:t xml:space="preserve">očito potonji </w:t>
      </w:r>
      <w:r w:rsidR="000B4581">
        <w:rPr>
          <w:rFonts w:cs="Times New Roman" w:hAnsi="Verdana" w:ascii="Verdana"/>
          <w:sz w:val="20"/>
          <w:szCs w:val="20"/>
        </w:rPr>
        <w:t xml:space="preserve">vlasnik </w:t>
      </w:r>
      <w:r w:rsidR="00B91122">
        <w:rPr>
          <w:rFonts w:cs="Times New Roman" w:hAnsi="Verdana" w:ascii="Verdana"/>
          <w:sz w:val="20"/>
          <w:szCs w:val="20"/>
        </w:rPr>
        <w:t xml:space="preserve">(iako to nije upisano u zk ulošku) </w:t>
      </w:r>
      <w:r w:rsidR="000B4581">
        <w:rPr>
          <w:rFonts w:cs="Times New Roman" w:hAnsi="Verdana" w:ascii="Verdana"/>
          <w:sz w:val="20"/>
          <w:szCs w:val="20"/>
        </w:rPr>
        <w:t xml:space="preserve">nekretnine koja je pred zemljišnoknjižnim odjelom Općinskog </w:t>
      </w:r>
      <w:r w:rsidR="000865B2">
        <w:rPr>
          <w:rFonts w:cs="Times New Roman" w:hAnsi="Verdana" w:ascii="Verdana"/>
          <w:sz w:val="20"/>
          <w:szCs w:val="20"/>
        </w:rPr>
        <w:t xml:space="preserve">suda u </w:t>
      </w:r>
      <w:r w:rsidR="00B91122">
        <w:rPr>
          <w:rFonts w:cs="Times New Roman" w:hAnsi="Verdana" w:ascii="Verdana"/>
          <w:sz w:val="20"/>
          <w:szCs w:val="20"/>
        </w:rPr>
        <w:t xml:space="preserve">Sisku </w:t>
      </w:r>
      <w:r w:rsidR="000B4581">
        <w:rPr>
          <w:rFonts w:cs="Times New Roman" w:hAnsi="Verdana" w:ascii="Verdana"/>
          <w:sz w:val="20"/>
          <w:szCs w:val="20"/>
        </w:rPr>
        <w:t>upisana kao:</w:t>
      </w:r>
    </w:p>
    <w:tbl>
      <w:tblPr>
        <w:tblW w:type="dxa" w:w="8925"/>
        <w:tblInd w:type="dxa" w:w="727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90"/>
        <w:gridCol w:w="422"/>
        <w:gridCol w:w="264"/>
        <w:gridCol w:w="392"/>
        <w:gridCol w:w="3106"/>
        <w:gridCol w:w="249"/>
        <w:gridCol w:w="369"/>
        <w:gridCol w:w="376"/>
        <w:gridCol w:w="376"/>
        <w:gridCol w:w="660"/>
        <w:gridCol w:w="902"/>
        <w:gridCol w:w="876"/>
        <w:gridCol w:w="6"/>
        <w:gridCol w:w="637"/>
      </w:tblGrid>
      <w:tr w14:textId="77777777" w14:paraId="2ED5E959" w:rsidTr="00B91122" w:rsidR="00B91122" w:rsidRPr="00B91122">
        <w:trPr>
          <w:gridAfter w:val="13"/>
          <w:wAfter w:type="dxa" w:w="8630"/>
        </w:trPr>
        <w:tc>
          <w:tcPr>
            <w:tcW w:type="auto" w:w="0"/>
            <w:shd w:fill="FFFFFF" w:color="auto" w:val="clear"/>
            <w:vAlign w:val="center"/>
            <w:hideMark/>
          </w:tcPr>
          <w:p w14:textId="77777777" w14:paraId="24D23206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14:textId="77777777" w14:paraId="69C67F47" w:rsidTr="00B91122" w:rsidR="00B91122" w:rsidRPr="00B91122">
        <w:trPr>
          <w:gridAfter w:val="2"/>
          <w:wAfter w:type="dxa" w:w="704"/>
          <w:trHeight w:val="270"/>
        </w:trPr>
        <w:tc>
          <w:tcPr>
            <w:tcW w:type="dxa" w:w="73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5F65B4A7" w:rsidRDefault="00141371" w:rsidP="00B91122" w:rsidR="00B91122" w:rsidRPr="00B91122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hyperlink r:id="rId9" w:history="true">
              <w:r w:rsidR="00B91122" w:rsidRPr="00B91122">
                <w:rPr>
                  <w:rFonts w:cs="Times New Roman" w:eastAsia="Times New Roman" w:hAnsi="Times New Roman" w:ascii="Times New Roman"/>
                  <w:b/>
                  <w:bCs/>
                  <w:color w:val="0000FF"/>
                  <w:sz w:val="15"/>
                  <w:szCs w:val="15"/>
                  <w:u w:val="single"/>
                  <w:bdr w:frame="true" w:space="0" w:sz="0" w:color="auto" w:val="none"/>
                  <w:lang w:eastAsia="hr-HR"/>
                </w:rPr>
                <w:br/>
                <w:t>4890/70</w:t>
              </w:r>
            </w:hyperlink>
          </w:p>
        </w:tc>
        <w:tc>
          <w:tcPr>
            <w:tcW w:type="dxa" w:w="40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5BD042C8" w:rsidRDefault="00B91122" w:rsidP="00B91122" w:rsidR="00B91122" w:rsidRPr="00B91122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B91122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U LOGORIŠTU</w:t>
            </w:r>
          </w:p>
        </w:tc>
        <w:tc>
          <w:tcPr>
            <w:tcW w:type="dxa" w:w="67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5F9EE3DF" w:rsidRDefault="00B91122" w:rsidP="00B91122" w:rsidR="00B91122" w:rsidRPr="00B91122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6D98CD75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1A0EED7A" w:rsidRDefault="00B91122" w:rsidP="00B91122" w:rsidR="00B91122" w:rsidRPr="00B9112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B91122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903</w:t>
            </w:r>
          </w:p>
        </w:tc>
        <w:tc>
          <w:tcPr>
            <w:tcW w:type="dxa" w:w="968"/>
            <w:vMerge w:val="restart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49B9316B" w:rsidRDefault="00B91122" w:rsidP="00B91122" w:rsidR="00B91122" w:rsidRPr="00B9112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2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60A9B661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1740F71F" w:rsidTr="00B91122" w:rsidR="00B91122" w:rsidRPr="00B91122">
        <w:trPr>
          <w:gridAfter w:val="2"/>
          <w:wAfter w:type="dxa" w:w="704"/>
          <w:trHeight w:val="270"/>
        </w:trPr>
        <w:tc>
          <w:tcPr>
            <w:tcW w:type="dxa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7F0DB10A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4B4DBC33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0039DC34" w:rsidRDefault="00B91122" w:rsidP="00B91122" w:rsidR="00B91122" w:rsidRPr="00B91122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B91122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KUĆA  U LOGORIŠTU</w:t>
            </w:r>
          </w:p>
        </w:tc>
        <w:tc>
          <w:tcPr>
            <w:tcW w:type="dxa" w:w="81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46C16B0A" w:rsidRDefault="00B91122" w:rsidP="00B91122" w:rsidR="00B91122" w:rsidRPr="00B91122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053448A9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41D43E15" w:rsidRDefault="00B91122" w:rsidP="00B91122" w:rsidR="00B91122" w:rsidRPr="00B9112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B91122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137</w:t>
            </w:r>
          </w:p>
        </w:tc>
        <w:tc>
          <w:tcPr>
            <w:tcW w:type="auto" w:w="0"/>
            <w:vMerge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hideMark/>
          </w:tcPr>
          <w:p w14:textId="77777777" w14:paraId="065E786F" w:rsidRDefault="00B91122" w:rsidP="00B91122" w:rsidR="00B91122" w:rsidRPr="00B91122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2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713EF4C4" w:rsidRDefault="00B91122" w:rsidP="00B91122" w:rsidR="00B91122" w:rsidRPr="00B9112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14:textId="77777777" w14:paraId="6955793B" w:rsidTr="00B91122" w:rsidR="00B91122" w:rsidRPr="00B91122">
        <w:trPr>
          <w:gridAfter w:val="1"/>
          <w:wAfter w:type="dxa" w:w="704"/>
          <w:trHeight w:val="270"/>
        </w:trPr>
        <w:tc>
          <w:tcPr>
            <w:tcW w:type="dxa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325513BD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04E30B56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15369545" w:rsidRDefault="00B91122" w:rsidP="00B91122" w:rsidR="00B91122" w:rsidRPr="00B91122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B91122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ZGRADA U LOGORIŠTU</w:t>
            </w:r>
          </w:p>
        </w:tc>
        <w:tc>
          <w:tcPr>
            <w:tcW w:type="dxa" w:w="81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6A09464A" w:rsidRDefault="00B91122" w:rsidP="00B91122" w:rsidR="00B91122" w:rsidRPr="00B91122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00DA7701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581406FA" w:rsidRDefault="00B91122" w:rsidP="00B91122" w:rsidR="00B91122" w:rsidRPr="00B9112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B91122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115</w:t>
            </w:r>
          </w:p>
        </w:tc>
        <w:tc>
          <w:tcPr>
            <w:tcW w:type="auto" w:w="0"/>
            <w:vMerge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hideMark/>
          </w:tcPr>
          <w:p w14:textId="77777777" w14:paraId="135C85B5" w:rsidRDefault="00B91122" w:rsidP="00B91122" w:rsidR="00B91122" w:rsidRPr="00B91122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9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5F822A5F" w:rsidRDefault="00B91122" w:rsidP="00B91122" w:rsidR="00B91122" w:rsidRPr="00B9112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14:textId="77777777" w14:paraId="1FA07281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53DC3938" w:rsidTr="00B91122" w:rsidR="00B91122" w:rsidRPr="00B91122">
        <w:trPr>
          <w:gridAfter w:val="1"/>
          <w:wAfter w:type="dxa" w:w="704"/>
          <w:trHeight w:val="270"/>
        </w:trPr>
        <w:tc>
          <w:tcPr>
            <w:tcW w:type="dxa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0F18B962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428C9C20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274E41F5" w:rsidRDefault="00B91122" w:rsidP="00B91122" w:rsidR="00B91122" w:rsidRPr="00B91122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B91122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DVORIŠTE U LOGORIŠTU</w:t>
            </w:r>
          </w:p>
        </w:tc>
        <w:tc>
          <w:tcPr>
            <w:tcW w:type="dxa" w:w="81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00450EAD" w:rsidRDefault="00B91122" w:rsidP="00B91122" w:rsidR="00B91122" w:rsidRPr="00B91122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7450BEF0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58B9F0F4" w:rsidRDefault="00B91122" w:rsidP="00B91122" w:rsidR="00B91122" w:rsidRPr="00B9112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B91122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500</w:t>
            </w:r>
          </w:p>
        </w:tc>
        <w:tc>
          <w:tcPr>
            <w:tcW w:type="auto" w:w="0"/>
            <w:vMerge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hideMark/>
          </w:tcPr>
          <w:p w14:textId="77777777" w14:paraId="705D9AED" w:rsidRDefault="00B91122" w:rsidP="00B91122" w:rsidR="00B91122" w:rsidRPr="00B91122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9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520D7194" w:rsidRDefault="00B91122" w:rsidP="00B91122" w:rsidR="00B91122" w:rsidRPr="00B9112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14:textId="77777777" w14:paraId="68CB21CA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742C86AA" w:rsidTr="00B91122" w:rsidR="00B91122" w:rsidRPr="00B91122">
        <w:trPr>
          <w:gridAfter w:val="1"/>
          <w:wAfter w:type="dxa" w:w="704"/>
          <w:trHeight w:val="270"/>
        </w:trPr>
        <w:tc>
          <w:tcPr>
            <w:tcW w:type="dxa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428BF654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0E75DE51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5ADE8F2F" w:rsidRDefault="00B91122" w:rsidP="00B91122" w:rsidR="00B91122" w:rsidRPr="00B91122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B91122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PAŠNJAK  U LOGORIŠTU</w:t>
            </w:r>
          </w:p>
        </w:tc>
        <w:tc>
          <w:tcPr>
            <w:tcW w:type="dxa" w:w="81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2727DC09" w:rsidRDefault="00B91122" w:rsidP="00B91122" w:rsidR="00B91122" w:rsidRPr="00B91122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3F311691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593B9596" w:rsidRDefault="00B91122" w:rsidP="00B91122" w:rsidR="00B91122" w:rsidRPr="00B9112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B91122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151</w:t>
            </w:r>
          </w:p>
        </w:tc>
        <w:tc>
          <w:tcPr>
            <w:tcW w:type="auto" w:w="0"/>
            <w:vMerge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hideMark/>
          </w:tcPr>
          <w:p w14:textId="77777777" w14:paraId="5DE67E52" w:rsidRDefault="00B91122" w:rsidP="00B91122" w:rsidR="00B91122" w:rsidRPr="00B91122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9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6E890007" w:rsidRDefault="00B91122" w:rsidP="00B91122" w:rsidR="00B91122" w:rsidRPr="00B9112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14:textId="77777777" w14:paraId="18D3107F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2989CE64" w:rsidTr="00B91122" w:rsidR="00B91122" w:rsidRPr="00B91122">
        <w:trPr>
          <w:trHeight w:val="15"/>
        </w:trPr>
        <w:tc>
          <w:tcPr>
            <w:tcW w:type="dxa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6B37203D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932"/>
            <w:gridSpan w:val="12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14:textId="77777777" w14:paraId="3CDCC75C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7CD8F05B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14:textId="77777777" w14:paraId="6E9AF16C" w:rsidTr="00B91122" w:rsidR="00B91122" w:rsidRPr="00B91122">
        <w:tc>
          <w:tcPr>
            <w:tcW w:type="dxa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26BFAB92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35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2225C054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98"/>
            <w:gridSpan w:val="2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1D502A83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38"/>
            <w:gridSpan w:val="3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277BAED2" w:rsidRDefault="00B91122" w:rsidP="00B91122" w:rsidR="00B91122" w:rsidRPr="00B91122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B91122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UKUPNO:</w:t>
            </w:r>
          </w:p>
        </w:tc>
        <w:tc>
          <w:tcPr>
            <w:tcW w:type="dxa" w:w="818"/>
            <w:gridSpan w:val="2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4EEE6FDA" w:rsidRDefault="00B91122" w:rsidP="00B91122" w:rsidR="00B91122" w:rsidRPr="00B91122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2C45D590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8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14:textId="77777777" w14:paraId="0E1EC736" w:rsidRDefault="00B91122" w:rsidP="00B91122" w:rsidR="00B91122" w:rsidRPr="00B9112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B91122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903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14:textId="77777777" w14:paraId="4DCD2A8C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14:textId="77777777" w14:paraId="52E62515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14:textId="77777777" w14:paraId="622989DE" w:rsidRDefault="00B91122" w:rsidP="00B91122" w:rsidR="00B91122" w:rsidRPr="00B9112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14:textId="492CAC07" w14:paraId="4F2D0CFF" w:rsidRDefault="000B4581" w:rsidP="000865B2" w:rsidR="000B4581" w:rsidRPr="000865B2">
      <w:pPr>
        <w:pStyle w:val="Bezproreda"/>
        <w:ind w:left="705"/>
        <w:jc w:val="both"/>
        <w:rPr>
          <w:rFonts w:hAnsi="Verdana" w:ascii="Verdana"/>
          <w:i/>
          <w:sz w:val="20"/>
          <w:szCs w:val="20"/>
          <w:lang w:val="pl-PL"/>
        </w:rPr>
      </w:pPr>
    </w:p>
    <w:p w14:textId="228CDD10" w14:paraId="0E58697B" w:rsidRDefault="00B91122" w:rsidP="000865B2" w:rsidR="000865B2">
      <w:pPr>
        <w:pStyle w:val="Bezproreda"/>
        <w:ind w:left="705"/>
        <w:jc w:val="both"/>
        <w:rPr>
          <w:rFonts w:hAnsi="Verdana" w:ascii="Verdana"/>
          <w:sz w:val="20"/>
          <w:szCs w:val="20"/>
          <w:lang w:val="pl-PL"/>
        </w:rPr>
      </w:pPr>
      <w:r>
        <w:rPr>
          <w:rFonts w:hAnsi="Verdana" w:ascii="Verdana"/>
          <w:sz w:val="20"/>
          <w:szCs w:val="20"/>
          <w:lang w:val="pl-PL"/>
        </w:rPr>
        <w:t xml:space="preserve">Kao prethodni vlasnik, vlasnik na kojeg je vlasništvo preneseno radi osiguranja javlja se: </w:t>
      </w:r>
    </w:p>
    <w:p w14:textId="1056F3A8" w14:paraId="05EFB007" w:rsidRDefault="00B91122" w:rsidP="000865B2" w:rsidR="00CD386B">
      <w:pPr>
        <w:pStyle w:val="Bezproreda"/>
        <w:ind w:left="705"/>
        <w:jc w:val="both"/>
        <w:rPr>
          <w:rFonts w:hAnsi="Verdana" w:ascii="Verdana"/>
          <w:sz w:val="20"/>
          <w:szCs w:val="20"/>
          <w:lang w:val="pl-PL"/>
        </w:rPr>
      </w:pPr>
      <w:r w:rsidRPr="00B91122">
        <w:rPr>
          <w:rFonts w:hAnsi="Verdana" w:ascii="Verdana"/>
          <w:sz w:val="20"/>
          <w:szCs w:val="20"/>
          <w:lang w:val="pl-PL"/>
        </w:rPr>
        <w:t>HYPO-LEASING KROATIEN D.O.O ZAGREB</w:t>
      </w:r>
    </w:p>
    <w:p w14:textId="77777777" w14:paraId="65CD7715" w:rsidRDefault="00CD386B" w:rsidP="000865B2" w:rsidR="00CD386B">
      <w:pPr>
        <w:pStyle w:val="Bezproreda"/>
        <w:ind w:left="705"/>
        <w:jc w:val="both"/>
        <w:rPr>
          <w:rFonts w:hAnsi="Verdana" w:ascii="Verdana"/>
          <w:sz w:val="20"/>
          <w:szCs w:val="20"/>
          <w:lang w:val="pl-PL"/>
        </w:rPr>
      </w:pPr>
    </w:p>
    <w:p w14:textId="26FE20A3" w14:paraId="7AC77487" w:rsidRDefault="00B91122" w:rsidP="000865B2" w:rsidR="00CD386B" w:rsidRPr="00285B85">
      <w:pPr>
        <w:pStyle w:val="Bezproreda"/>
        <w:ind w:left="705"/>
        <w:jc w:val="both"/>
        <w:rPr>
          <w:rFonts w:hAnsi="Verdana" w:ascii="Verdana"/>
          <w:sz w:val="20"/>
          <w:szCs w:val="20"/>
          <w:lang w:val="pl-PL"/>
        </w:rPr>
      </w:pPr>
      <w:r>
        <w:rPr>
          <w:rFonts w:hAnsi="Verdana" w:ascii="Verdana"/>
          <w:sz w:val="20"/>
          <w:szCs w:val="20"/>
          <w:lang w:val="pl-PL"/>
        </w:rPr>
        <w:t>Stečajni upravitelj nema podataka o drugoj imovini vjerovnika.</w:t>
      </w:r>
    </w:p>
    <w:p w14:textId="77777777" w14:paraId="0D457799" w:rsidRDefault="00285B85" w:rsidP="000865B2" w:rsidR="00285B85" w:rsidRPr="000865B2">
      <w:pPr>
        <w:pStyle w:val="Bezproreda"/>
        <w:ind w:left="705"/>
        <w:jc w:val="both"/>
        <w:rPr>
          <w:rFonts w:hAnsi="Verdana" w:ascii="Verdana"/>
          <w:i/>
          <w:sz w:val="20"/>
          <w:szCs w:val="20"/>
          <w:lang w:val="pl-PL"/>
        </w:rPr>
      </w:pPr>
    </w:p>
    <w:p w14:textId="77777777" w14:paraId="1D4B2D7D" w:rsidRDefault="00505FA9" w:rsidP="00505FA9" w:rsidR="00FE6595">
      <w:pPr>
        <w:spacing w:lineRule="auto" w:line="240" w:after="80"/>
        <w:ind w:hanging="705" w:left="705"/>
        <w:jc w:val="both"/>
        <w:rPr>
          <w:rFonts w:cs="Times New Roman" w:hAnsi="Verdana" w:ascii="Verdana"/>
          <w:b/>
          <w:sz w:val="20"/>
          <w:szCs w:val="20"/>
        </w:rPr>
      </w:pPr>
      <w:r>
        <w:rPr>
          <w:rFonts w:cs="Times New Roman" w:eastAsia="Times New Roman" w:hAnsi="Verdana" w:ascii="Verdana"/>
          <w:b/>
          <w:sz w:val="20"/>
          <w:szCs w:val="20"/>
        </w:rPr>
        <w:t>V</w:t>
      </w:r>
      <w:r w:rsidR="00423A7A" w:rsidRPr="00524CDC">
        <w:rPr>
          <w:rFonts w:cs="Times New Roman" w:eastAsia="Times New Roman" w:hAnsi="Verdana" w:ascii="Verdana"/>
          <w:b/>
          <w:sz w:val="20"/>
          <w:szCs w:val="20"/>
        </w:rPr>
        <w:t>.</w:t>
      </w:r>
      <w:r w:rsidR="00423A7A" w:rsidRPr="00524CDC">
        <w:rPr>
          <w:rFonts w:cs="Times New Roman" w:eastAsia="Times New Roman" w:hAnsi="Verdana" w:ascii="Verdana"/>
          <w:b/>
          <w:sz w:val="20"/>
          <w:szCs w:val="20"/>
        </w:rPr>
        <w:tab/>
      </w:r>
      <w:r w:rsidR="000B4581" w:rsidRPr="00524CDC">
        <w:rPr>
          <w:rFonts w:cs="Times New Roman" w:eastAsia="Times New Roman" w:hAnsi="Verdana" w:ascii="Verdana"/>
          <w:b/>
          <w:sz w:val="20"/>
          <w:szCs w:val="20"/>
        </w:rPr>
        <w:t xml:space="preserve">PREDRAČUN TROŠKOVA ZA NAREDNO ŠESTOMJESEČNO RAZDOBLJE </w:t>
      </w:r>
      <w:r w:rsidR="000B4581">
        <w:rPr>
          <w:rFonts w:cs="Times New Roman" w:eastAsia="Times New Roman" w:hAnsi="Verdana" w:ascii="Verdana"/>
          <w:b/>
          <w:sz w:val="20"/>
          <w:szCs w:val="20"/>
        </w:rPr>
        <w:t xml:space="preserve">OD </w:t>
      </w:r>
      <w:r w:rsidR="000865B2">
        <w:rPr>
          <w:rFonts w:cs="Times New Roman" w:hAnsi="Verdana" w:ascii="Verdana"/>
          <w:b/>
          <w:sz w:val="20"/>
          <w:szCs w:val="20"/>
        </w:rPr>
        <w:t>28</w:t>
      </w:r>
      <w:r w:rsidR="000B4581">
        <w:rPr>
          <w:rFonts w:cs="Times New Roman" w:hAnsi="Verdana" w:ascii="Verdana"/>
          <w:b/>
          <w:sz w:val="20"/>
          <w:szCs w:val="20"/>
        </w:rPr>
        <w:t xml:space="preserve">. </w:t>
      </w:r>
      <w:r w:rsidR="000865B2">
        <w:rPr>
          <w:rFonts w:cs="Times New Roman" w:hAnsi="Verdana" w:ascii="Verdana"/>
          <w:b/>
          <w:sz w:val="20"/>
          <w:szCs w:val="20"/>
        </w:rPr>
        <w:t xml:space="preserve">STUDENOGA </w:t>
      </w:r>
      <w:r w:rsidR="000B4581">
        <w:rPr>
          <w:rFonts w:cs="Times New Roman" w:hAnsi="Verdana" w:ascii="Verdana"/>
          <w:b/>
          <w:sz w:val="20"/>
          <w:szCs w:val="20"/>
        </w:rPr>
        <w:t xml:space="preserve">2018. DO </w:t>
      </w:r>
      <w:r w:rsidR="000865B2">
        <w:rPr>
          <w:rFonts w:cs="Times New Roman" w:hAnsi="Verdana" w:ascii="Verdana"/>
          <w:b/>
          <w:sz w:val="20"/>
          <w:szCs w:val="20"/>
        </w:rPr>
        <w:t>28. SVIBNJA</w:t>
      </w:r>
      <w:r w:rsidR="000B4581">
        <w:rPr>
          <w:rFonts w:cs="Times New Roman" w:hAnsi="Verdana" w:ascii="Verdana"/>
          <w:b/>
          <w:sz w:val="20"/>
          <w:szCs w:val="20"/>
        </w:rPr>
        <w:t xml:space="preserve"> 2018.</w:t>
      </w:r>
    </w:p>
    <w:p w14:textId="77777777" w14:paraId="681CCF74" w:rsidRDefault="000B4581" w:rsidP="00505FA9" w:rsidR="000B4581" w:rsidRPr="00524CDC">
      <w:pPr>
        <w:spacing w:lineRule="auto" w:line="240" w:after="80"/>
        <w:ind w:hanging="705" w:left="705"/>
        <w:jc w:val="both"/>
        <w:rPr>
          <w:rFonts w:cs="Times New Roman" w:eastAsia="Times New Roman" w:hAnsi="Verdana" w:ascii="Verdana"/>
          <w:b/>
          <w:sz w:val="20"/>
          <w:szCs w:val="20"/>
        </w:rPr>
      </w:pPr>
    </w:p>
    <w:p w14:textId="77777777" w14:paraId="344F7413" w:rsidRDefault="001A4963" w:rsidP="00423A7A" w:rsidR="001A4963" w:rsidRPr="00524CDC">
      <w:pPr>
        <w:spacing w:lineRule="auto" w:line="240" w:after="80"/>
        <w:jc w:val="both"/>
        <w:rPr>
          <w:rFonts w:cs="Times New Roman" w:eastAsia="Times New Roman" w:hAnsi="Verdana" w:ascii="Verdana"/>
          <w:sz w:val="20"/>
          <w:szCs w:val="20"/>
        </w:rPr>
      </w:pPr>
      <w:r w:rsidRPr="00524CDC">
        <w:rPr>
          <w:rFonts w:cs="Times New Roman" w:eastAsia="Times New Roman" w:hAnsi="Verdana" w:ascii="Verdana"/>
          <w:sz w:val="20"/>
          <w:szCs w:val="20"/>
        </w:rPr>
        <w:t>U skladu sa čl</w:t>
      </w:r>
      <w:r w:rsidR="003559FC">
        <w:rPr>
          <w:rFonts w:cs="Times New Roman" w:eastAsia="Times New Roman" w:hAnsi="Verdana" w:ascii="Verdana"/>
          <w:sz w:val="20"/>
          <w:szCs w:val="20"/>
        </w:rPr>
        <w:t xml:space="preserve">ankom </w:t>
      </w:r>
      <w:r w:rsidRPr="00524CDC">
        <w:rPr>
          <w:rFonts w:cs="Times New Roman" w:eastAsia="Times New Roman" w:hAnsi="Verdana" w:ascii="Verdana"/>
          <w:sz w:val="20"/>
          <w:szCs w:val="20"/>
        </w:rPr>
        <w:t>89. S</w:t>
      </w:r>
      <w:r w:rsidR="003559FC">
        <w:rPr>
          <w:rFonts w:cs="Times New Roman" w:eastAsia="Times New Roman" w:hAnsi="Verdana" w:ascii="Verdana"/>
          <w:sz w:val="20"/>
          <w:szCs w:val="20"/>
        </w:rPr>
        <w:t>tečajnog zakona,</w:t>
      </w:r>
      <w:r w:rsidRPr="00524CDC">
        <w:rPr>
          <w:rFonts w:cs="Times New Roman" w:eastAsia="Times New Roman" w:hAnsi="Verdana" w:ascii="Verdana"/>
          <w:sz w:val="20"/>
          <w:szCs w:val="20"/>
        </w:rPr>
        <w:t xml:space="preserve"> predračun troškova stečajnog postupka za šestomjesečno razdoblje slijed</w:t>
      </w:r>
      <w:r w:rsidR="00034E67">
        <w:rPr>
          <w:rFonts w:cs="Times New Roman" w:eastAsia="Times New Roman" w:hAnsi="Verdana" w:ascii="Verdana"/>
          <w:sz w:val="20"/>
          <w:szCs w:val="20"/>
        </w:rPr>
        <w:t>e</w:t>
      </w:r>
      <w:r w:rsidRPr="00524CDC">
        <w:rPr>
          <w:rFonts w:cs="Times New Roman" w:eastAsia="Times New Roman" w:hAnsi="Verdana" w:ascii="Verdana"/>
          <w:sz w:val="20"/>
          <w:szCs w:val="20"/>
        </w:rPr>
        <w:t xml:space="preserve"> iznosi:</w:t>
      </w:r>
    </w:p>
    <w:p w14:textId="77777777" w14:paraId="6724DC0F" w:rsidRDefault="001A4963" w:rsidP="00423A7A" w:rsidR="001A4963" w:rsidRPr="00524CDC">
      <w:pPr>
        <w:spacing w:lineRule="auto" w:line="240" w:after="80"/>
        <w:jc w:val="both"/>
        <w:rPr>
          <w:rFonts w:cs="Times New Roman" w:eastAsia="Times New Roman" w:hAnsi="Verdana" w:ascii="Verdana"/>
          <w:b/>
          <w:sz w:val="20"/>
          <w:szCs w:val="20"/>
        </w:rPr>
      </w:pPr>
    </w:p>
    <w:tbl>
      <w:tblPr>
        <w:tblW w:type="dxa" w:w="900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489"/>
        <w:gridCol w:w="1175"/>
        <w:gridCol w:w="981"/>
        <w:gridCol w:w="1356"/>
      </w:tblGrid>
      <w:tr w14:textId="77777777" w14:paraId="2FAAD969" w:rsidTr="001A4963" w:rsidR="00423A7A" w:rsidRPr="00524CDC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0C1B1F84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0794CC4B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mjesečno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726E1BB4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mjeseci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0529CD05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ukupno</w:t>
            </w:r>
          </w:p>
        </w:tc>
      </w:tr>
      <w:tr w14:textId="77777777" w14:paraId="656FEE03" w:rsidTr="001A4963" w:rsidR="00423A7A" w:rsidRPr="00524CDC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48636B82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Troškovi računovodstva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29203651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1.250,00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53D07DF8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007D63F2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7.500,00</w:t>
            </w:r>
          </w:p>
        </w:tc>
      </w:tr>
      <w:tr w14:textId="77777777" w14:paraId="73A1B812" w:rsidTr="001A4963" w:rsidR="00423A7A" w:rsidRPr="00524CDC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120AE4A7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Bank</w:t>
            </w:r>
            <w:r w:rsidR="001A4963" w:rsidRPr="00524CDC">
              <w:rPr>
                <w:rFonts w:cs="Times New Roman" w:eastAsia="Times New Roman" w:hAnsi="Verdana" w:ascii="Verdana"/>
                <w:sz w:val="20"/>
                <w:szCs w:val="20"/>
              </w:rPr>
              <w:t>arski troškovi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46F28766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150,00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61413EC0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1F113EC4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900,00</w:t>
            </w:r>
          </w:p>
        </w:tc>
      </w:tr>
      <w:tr w14:textId="77777777" w14:paraId="0D05E818" w:rsidTr="001A4963" w:rsidR="00423A7A" w:rsidRPr="00524CDC">
        <w:trPr>
          <w:trHeight w:val="251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1E1F86B3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Materijalni troškovi (poštarina, uredski materijal, biljezi)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3A7F33C1" w:rsidRDefault="001A4963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150</w:t>
            </w:r>
            <w:r w:rsidR="00423A7A" w:rsidRPr="00524CDC">
              <w:rPr>
                <w:rFonts w:cs="Times New Roman" w:eastAsia="Times New Roman" w:hAnsi="Verdana" w:ascii="Verdana"/>
                <w:sz w:val="20"/>
                <w:szCs w:val="20"/>
              </w:rPr>
              <w:t>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3CF14BD4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0FF6E041" w:rsidRDefault="001A4963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900</w:t>
            </w:r>
            <w:r w:rsidR="00423A7A" w:rsidRPr="00524CDC">
              <w:rPr>
                <w:rFonts w:cs="Times New Roman" w:eastAsia="Times New Roman" w:hAnsi="Verdana" w:ascii="Verdana"/>
                <w:sz w:val="20"/>
                <w:szCs w:val="20"/>
              </w:rPr>
              <w:t>,00</w:t>
            </w:r>
          </w:p>
        </w:tc>
      </w:tr>
      <w:tr w14:textId="77777777" w14:paraId="627689C1" w:rsidTr="001A4963" w:rsidR="00423A7A" w:rsidRPr="00524CDC">
        <w:trPr>
          <w:trHeight w:val="241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36A5A953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Bankarska naknada (trošak zatvaranja računa)</w:t>
            </w:r>
          </w:p>
        </w:tc>
        <w:tc>
          <w:tcPr>
            <w:tcW w:type="dxa" w:w="21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0C5DAF5F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011D774E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200,00</w:t>
            </w:r>
          </w:p>
        </w:tc>
      </w:tr>
      <w:tr w14:textId="77777777" w14:paraId="51D0A3C5" w:rsidTr="001A4963" w:rsidR="00423A7A" w:rsidRPr="00524CDC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788FA793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Troškovi procjene imovine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3A1C9E60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76F498F8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209D68F8" w:rsidRDefault="001A4963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1.5</w:t>
            </w:r>
            <w:r w:rsidR="00423A7A" w:rsidRPr="00524CDC">
              <w:rPr>
                <w:rFonts w:cs="Times New Roman" w:eastAsia="Times New Roman" w:hAnsi="Verdana" w:ascii="Verdana"/>
                <w:sz w:val="20"/>
                <w:szCs w:val="20"/>
              </w:rPr>
              <w:t>00,00</w:t>
            </w:r>
          </w:p>
        </w:tc>
      </w:tr>
      <w:tr w14:textId="77777777" w14:paraId="26C22F7E" w:rsidTr="001A4963" w:rsidR="00423A7A" w:rsidRPr="00524CDC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4C27A6D0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Troškovi unovčenja imovine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28376922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70C90295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6A750809" w:rsidRDefault="0025442D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1.5</w:t>
            </w:r>
            <w:r w:rsidR="00423A7A" w:rsidRPr="00524CDC">
              <w:rPr>
                <w:rFonts w:cs="Times New Roman" w:eastAsia="Times New Roman" w:hAnsi="Verdana" w:ascii="Verdana"/>
                <w:sz w:val="20"/>
                <w:szCs w:val="20"/>
              </w:rPr>
              <w:t>00,00</w:t>
            </w:r>
          </w:p>
        </w:tc>
      </w:tr>
      <w:tr w14:textId="77777777" w14:paraId="4418FEC5" w:rsidTr="001A4963" w:rsidR="00423A7A" w:rsidRPr="00524CDC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02A4AFAC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Bruto nagrada stečajnog upravitelja*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02F4041F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b/>
                <w:sz w:val="20"/>
                <w:szCs w:val="20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664EDA4D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b/>
                <w:sz w:val="20"/>
                <w:szCs w:val="20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7A199FEB" w:rsidRDefault="00423A7A" w:rsidP="00423A7A" w:rsidR="00423A7A" w:rsidRPr="00524CDC">
            <w:pPr>
              <w:spacing w:lineRule="auto" w:line="240" w:after="80"/>
              <w:jc w:val="center"/>
              <w:rPr>
                <w:rFonts w:cs="Times New Roman" w:eastAsia="Times New Roman" w:hAnsi="Verdana" w:ascii="Verdana"/>
                <w:b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b/>
                <w:sz w:val="20"/>
                <w:szCs w:val="20"/>
              </w:rPr>
              <w:t>-</w:t>
            </w:r>
          </w:p>
        </w:tc>
      </w:tr>
      <w:tr w14:textId="77777777" w14:paraId="40695D39" w:rsidTr="001A4963" w:rsidR="00423A7A" w:rsidRPr="00524CDC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0DF2A3E9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524CDC">
              <w:rPr>
                <w:rFonts w:cs="Times New Roman" w:eastAsia="Times New Roman" w:hAnsi="Verdana" w:ascii="Verdana"/>
                <w:sz w:val="20"/>
                <w:szCs w:val="20"/>
              </w:rPr>
              <w:t>UKUPNO: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3086DB0A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b/>
                <w:sz w:val="20"/>
                <w:szCs w:val="20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408DEDB8" w:rsidRDefault="00423A7A" w:rsidP="00423A7A" w:rsidR="00423A7A" w:rsidRPr="00524CDC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b/>
                <w:sz w:val="20"/>
                <w:szCs w:val="20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1FE57294" w:rsidRDefault="00E366B0" w:rsidP="00423A7A" w:rsidR="00423A7A" w:rsidRPr="00524CDC">
            <w:pPr>
              <w:spacing w:lineRule="auto" w:line="240" w:after="80"/>
              <w:jc w:val="center"/>
              <w:rPr>
                <w:rFonts w:cs="Times New Roman" w:eastAsia="Times New Roman" w:hAnsi="Verdana" w:ascii="Verdana"/>
                <w:b/>
                <w:sz w:val="20"/>
                <w:szCs w:val="20"/>
              </w:rPr>
            </w:pPr>
            <w:r>
              <w:rPr>
                <w:rFonts w:cs="Times New Roman" w:eastAsia="Times New Roman" w:hAnsi="Verdana" w:ascii="Verdana"/>
                <w:b/>
                <w:sz w:val="20"/>
                <w:szCs w:val="20"/>
              </w:rPr>
              <w:t>12.500</w:t>
            </w:r>
            <w:r w:rsidR="00423A7A" w:rsidRPr="00524CDC">
              <w:rPr>
                <w:rFonts w:cs="Times New Roman" w:eastAsia="Times New Roman" w:hAnsi="Verdana" w:ascii="Verdana"/>
                <w:b/>
                <w:sz w:val="20"/>
                <w:szCs w:val="20"/>
              </w:rPr>
              <w:t>,00</w:t>
            </w:r>
          </w:p>
        </w:tc>
      </w:tr>
    </w:tbl>
    <w:p w14:textId="77777777" w14:paraId="252A3C29" w:rsidRDefault="00423A7A" w:rsidP="00423A7A" w:rsidR="00423A7A" w:rsidRPr="00524CDC">
      <w:pPr>
        <w:spacing w:lineRule="auto" w:line="240" w:after="80"/>
        <w:jc w:val="both"/>
        <w:rPr>
          <w:rFonts w:cs="Times New Roman" w:eastAsia="Times New Roman" w:hAnsi="Verdana" w:ascii="Verdana"/>
          <w:sz w:val="20"/>
          <w:szCs w:val="20"/>
        </w:rPr>
      </w:pPr>
    </w:p>
    <w:p w14:textId="77777777" w14:paraId="6052AC50" w:rsidRDefault="00423A7A" w:rsidP="00423A7A" w:rsidR="00423A7A" w:rsidRPr="00524CDC">
      <w:pPr>
        <w:tabs>
          <w:tab w:pos="3075" w:val="left"/>
        </w:tabs>
        <w:spacing w:lineRule="auto" w:line="240" w:after="0"/>
        <w:jc w:val="both"/>
        <w:rPr>
          <w:rFonts w:cs="Times New Roman" w:eastAsia="Times New Roman" w:hAnsi="Verdana" w:ascii="Verdana"/>
          <w:sz w:val="20"/>
          <w:szCs w:val="20"/>
        </w:rPr>
      </w:pPr>
      <w:r w:rsidRPr="00524CDC">
        <w:rPr>
          <w:rFonts w:cs="Times New Roman" w:eastAsia="Times New Roman" w:hAnsi="Verdana" w:ascii="Verdana"/>
          <w:sz w:val="20"/>
          <w:szCs w:val="20"/>
        </w:rPr>
        <w:t>*Napomena:</w:t>
      </w:r>
    </w:p>
    <w:p w14:textId="77777777" w14:paraId="5EA95479" w:rsidRDefault="00423A7A" w:rsidP="00423A7A" w:rsidR="00423A7A" w:rsidRPr="00524CDC">
      <w:pPr>
        <w:tabs>
          <w:tab w:pos="3075" w:val="left"/>
        </w:tabs>
        <w:spacing w:lineRule="auto" w:line="240" w:after="0"/>
        <w:jc w:val="both"/>
        <w:rPr>
          <w:rFonts w:cs="Times New Roman" w:eastAsia="Times New Roman" w:hAnsi="Verdana" w:ascii="Verdana"/>
          <w:sz w:val="20"/>
          <w:szCs w:val="20"/>
        </w:rPr>
      </w:pPr>
      <w:r w:rsidRPr="00524CDC">
        <w:rPr>
          <w:rFonts w:cs="Times New Roman" w:eastAsia="Times New Roman" w:hAnsi="Verdana" w:ascii="Verdana"/>
          <w:sz w:val="20"/>
          <w:szCs w:val="20"/>
        </w:rPr>
        <w:t>U predračunu nije sadržana bruto nagrada stečajnog upravitelja, koja će ovisiti o vrijednosti unovčene stečajne mase, te eventualni porez na dobit odnosno porez na dodanu vrijednost ukoliko će teretiti stečajnu masu.</w:t>
      </w:r>
    </w:p>
    <w:p w14:textId="77777777" w14:paraId="211A96E0" w:rsidRDefault="00E83E02" w:rsidP="005C36A3" w:rsidR="00E83E02">
      <w:pPr>
        <w:rPr>
          <w:rFonts w:cs="Times New Roman" w:hAnsi="Verdana" w:ascii="Verdana"/>
          <w:b/>
          <w:sz w:val="20"/>
          <w:szCs w:val="20"/>
        </w:rPr>
      </w:pPr>
    </w:p>
    <w:p w14:textId="77777777" w14:paraId="141ADEF4" w:rsidRDefault="005C36A3" w:rsidP="005C36A3" w:rsidR="005C36A3" w:rsidRPr="00524CDC">
      <w:pPr>
        <w:rPr>
          <w:rFonts w:cs="Times New Roman" w:hAnsi="Verdana" w:ascii="Verdana"/>
          <w:b/>
          <w:sz w:val="20"/>
          <w:szCs w:val="20"/>
        </w:rPr>
      </w:pPr>
      <w:r w:rsidRPr="00524CDC">
        <w:rPr>
          <w:rFonts w:cs="Times New Roman" w:hAnsi="Verdana" w:ascii="Verdana"/>
          <w:b/>
          <w:sz w:val="20"/>
          <w:szCs w:val="20"/>
        </w:rPr>
        <w:t>V</w:t>
      </w:r>
      <w:r>
        <w:rPr>
          <w:rFonts w:cs="Times New Roman" w:hAnsi="Verdana" w:ascii="Verdana"/>
          <w:b/>
          <w:sz w:val="20"/>
          <w:szCs w:val="20"/>
        </w:rPr>
        <w:t>I</w:t>
      </w:r>
      <w:r w:rsidRPr="00524CDC">
        <w:rPr>
          <w:rFonts w:cs="Times New Roman" w:hAnsi="Verdana" w:ascii="Verdana"/>
          <w:b/>
          <w:sz w:val="20"/>
          <w:szCs w:val="20"/>
        </w:rPr>
        <w:t>.</w:t>
      </w:r>
      <w:r w:rsidRPr="00524CDC">
        <w:rPr>
          <w:rFonts w:cs="Times New Roman" w:hAnsi="Verdana" w:ascii="Verdana"/>
          <w:b/>
          <w:sz w:val="20"/>
          <w:szCs w:val="20"/>
        </w:rPr>
        <w:tab/>
      </w:r>
      <w:r>
        <w:rPr>
          <w:rFonts w:cs="Times New Roman" w:hAnsi="Verdana" w:ascii="Verdana"/>
          <w:b/>
          <w:sz w:val="20"/>
          <w:szCs w:val="20"/>
        </w:rPr>
        <w:t>PRIJEDLOG ODLUKA</w:t>
      </w:r>
    </w:p>
    <w:p w14:textId="77777777" w14:paraId="65E7E65E" w:rsidRDefault="005C36A3" w:rsidP="005C36A3" w:rsidR="005C36A3">
      <w:pPr>
        <w:pStyle w:val="Odlomakpopisa"/>
        <w:numPr>
          <w:ilvl w:val="0"/>
          <w:numId w:val="6"/>
        </w:numPr>
        <w:jc w:val="both"/>
        <w:rPr>
          <w:rFonts w:cs="Times New Roman" w:hAnsi="Verdana" w:ascii="Verdana"/>
          <w:sz w:val="20"/>
          <w:szCs w:val="20"/>
        </w:rPr>
      </w:pPr>
      <w:r>
        <w:rPr>
          <w:rFonts w:cs="Times New Roman" w:hAnsi="Verdana" w:ascii="Verdana"/>
          <w:sz w:val="20"/>
          <w:szCs w:val="20"/>
        </w:rPr>
        <w:t>Predlaže se usvojiti izvješće stečajnog upravitelja i odobriti predračun troškova.</w:t>
      </w:r>
    </w:p>
    <w:p w14:textId="2A1AFC5C" w14:paraId="0C7D990A" w:rsidRDefault="005C36A3" w:rsidP="005C36A3" w:rsidR="005C36A3">
      <w:pPr>
        <w:pStyle w:val="Odlomakpopisa"/>
        <w:numPr>
          <w:ilvl w:val="0"/>
          <w:numId w:val="6"/>
        </w:numPr>
        <w:jc w:val="both"/>
        <w:rPr>
          <w:rFonts w:cs="Times New Roman" w:hAnsi="Verdana" w:ascii="Verdana"/>
          <w:sz w:val="20"/>
          <w:szCs w:val="20"/>
        </w:rPr>
      </w:pPr>
      <w:r>
        <w:rPr>
          <w:rFonts w:cs="Times New Roman" w:hAnsi="Verdana" w:ascii="Verdana"/>
          <w:sz w:val="20"/>
          <w:szCs w:val="20"/>
        </w:rPr>
        <w:t>Poslovanje društva neće se nastaviti.</w:t>
      </w:r>
    </w:p>
    <w:p w14:textId="1892417A" w14:paraId="68500D64" w:rsidRDefault="00F202C4" w:rsidP="005C36A3" w:rsidR="00F202C4">
      <w:pPr>
        <w:pStyle w:val="Odlomakpopisa"/>
        <w:numPr>
          <w:ilvl w:val="0"/>
          <w:numId w:val="6"/>
        </w:numPr>
        <w:jc w:val="both"/>
        <w:rPr>
          <w:rFonts w:cs="Times New Roman" w:hAnsi="Verdana" w:ascii="Verdana"/>
          <w:sz w:val="20"/>
          <w:szCs w:val="20"/>
        </w:rPr>
      </w:pPr>
      <w:r>
        <w:rPr>
          <w:rFonts w:cs="Times New Roman" w:hAnsi="Verdana" w:ascii="Verdana"/>
          <w:sz w:val="20"/>
          <w:szCs w:val="20"/>
        </w:rPr>
        <w:t>Predložit će se prodaja nekretnine u smislu čl. 247. SZ-a (prodaja nekretnine opterećene razlučnim pravom)</w:t>
      </w:r>
    </w:p>
    <w:p w14:textId="77777777" w14:paraId="3C6E940C" w:rsidRDefault="00505FA9" w:rsidP="00505FA9" w:rsidR="00505FA9" w:rsidRPr="00505FA9">
      <w:pPr>
        <w:pStyle w:val="Bezproreda"/>
        <w:jc w:val="right"/>
        <w:rPr>
          <w:rFonts w:hAnsi="Verdana" w:ascii="Verdana"/>
          <w:sz w:val="20"/>
          <w:szCs w:val="20"/>
        </w:rPr>
      </w:pPr>
      <w:r w:rsidRPr="00505FA9">
        <w:rPr>
          <w:rFonts w:hAnsi="Verdana" w:ascii="Verdana"/>
          <w:sz w:val="20"/>
          <w:szCs w:val="20"/>
        </w:rPr>
        <w:t>Remenar Nikola,</w:t>
      </w:r>
    </w:p>
    <w:p w14:textId="5F9E79D2" w14:paraId="4C50173D" w:rsidRDefault="00505FA9" w:rsidP="0047529F" w:rsidR="00276E70">
      <w:pPr>
        <w:pStyle w:val="Bezproreda"/>
        <w:jc w:val="right"/>
        <w:rPr>
          <w:rFonts w:hAnsi="Verdana" w:ascii="Verdana"/>
          <w:sz w:val="20"/>
          <w:szCs w:val="20"/>
        </w:rPr>
      </w:pPr>
      <w:r w:rsidRPr="00505FA9">
        <w:rPr>
          <w:rFonts w:hAnsi="Verdana" w:ascii="Verdana"/>
          <w:sz w:val="20"/>
          <w:szCs w:val="20"/>
        </w:rPr>
        <w:t>St</w:t>
      </w:r>
      <w:r>
        <w:rPr>
          <w:rFonts w:hAnsi="Verdana" w:ascii="Verdana"/>
          <w:sz w:val="20"/>
          <w:szCs w:val="20"/>
        </w:rPr>
        <w:t>ečajni upravitelj</w:t>
      </w:r>
    </w:p>
    <w:p w14:textId="77777777" w14:paraId="60295E4A" w:rsidRDefault="005A653E" w:rsidP="005A653E" w:rsidR="005A653E">
      <w:pPr>
        <w:jc w:val="center"/>
        <w:rPr>
          <w:rFonts w:hAnsi="Verdana" w:ascii="Verdana"/>
          <w:b/>
        </w:rPr>
      </w:pPr>
    </w:p>
    <w:p w14:textId="77777777" w14:paraId="72DC8569" w:rsidRDefault="005A653E" w:rsidP="005A653E" w:rsidR="005A653E" w:rsidRPr="00DD5DED">
      <w:pPr>
        <w:jc w:val="center"/>
        <w:rPr>
          <w:rFonts w:hAnsi="Verdana" w:ascii="Verdana"/>
          <w:b/>
        </w:rPr>
      </w:pPr>
      <w:r w:rsidRPr="00DD5DED">
        <w:rPr>
          <w:rFonts w:hAnsi="Verdana" w:ascii="Verdana"/>
          <w:b/>
        </w:rPr>
        <w:lastRenderedPageBreak/>
        <w:t>Obrazac 19.</w:t>
      </w:r>
    </w:p>
    <w:p w14:textId="77777777" w14:paraId="10F6F526" w:rsidRDefault="005A653E" w:rsidP="005A653E" w:rsidR="005A653E" w:rsidRPr="00DD5DED">
      <w:pPr>
        <w:rPr>
          <w:rFonts w:hAnsi="Verdana" w:ascii="Verdana"/>
          <w:b/>
        </w:rPr>
      </w:pPr>
    </w:p>
    <w:p w14:textId="77777777" w14:paraId="6D276AC6" w:rsidRDefault="005A653E" w:rsidP="005A653E" w:rsidR="005A653E" w:rsidRPr="00DD5DED">
      <w:pPr>
        <w:jc w:val="both"/>
        <w:rPr>
          <w:rFonts w:hAnsi="Verdana" w:ascii="Verdana"/>
        </w:rPr>
      </w:pPr>
      <w:r w:rsidRPr="00DD5DED">
        <w:rPr>
          <w:rFonts w:hAnsi="Verdana" w:ascii="Verdana"/>
          <w:lang w:val="pl-PL"/>
        </w:rPr>
        <w:t>Nadle</w:t>
      </w:r>
      <w:r w:rsidRPr="00DD5DED">
        <w:rPr>
          <w:rFonts w:hAnsi="Verdana" w:ascii="Verdana"/>
        </w:rPr>
        <w:t>ž</w:t>
      </w:r>
      <w:r w:rsidRPr="00DD5DED">
        <w:rPr>
          <w:rFonts w:hAnsi="Verdana" w:ascii="Verdana"/>
          <w:lang w:val="pl-PL"/>
        </w:rPr>
        <w:t>ni</w:t>
      </w:r>
      <w:r w:rsidRPr="00DD5DED">
        <w:rPr>
          <w:rFonts w:hAnsi="Verdana" w:ascii="Verdana"/>
        </w:rPr>
        <w:t xml:space="preserve"> </w:t>
      </w:r>
      <w:r w:rsidRPr="00DD5DED">
        <w:rPr>
          <w:rFonts w:hAnsi="Verdana" w:ascii="Verdana"/>
          <w:lang w:val="pl-PL"/>
        </w:rPr>
        <w:t>trgova</w:t>
      </w:r>
      <w:r w:rsidRPr="00DD5DED">
        <w:rPr>
          <w:rFonts w:hAnsi="Verdana" w:ascii="Verdana"/>
        </w:rPr>
        <w:t>č</w:t>
      </w:r>
      <w:r w:rsidRPr="00DD5DED">
        <w:rPr>
          <w:rFonts w:hAnsi="Verdana" w:ascii="Verdana"/>
          <w:lang w:val="pl-PL"/>
        </w:rPr>
        <w:t>ki</w:t>
      </w:r>
      <w:r w:rsidRPr="00DD5DED">
        <w:rPr>
          <w:rFonts w:hAnsi="Verdana" w:ascii="Verdana"/>
        </w:rPr>
        <w:t xml:space="preserve"> </w:t>
      </w:r>
      <w:r w:rsidRPr="00DD5DED">
        <w:rPr>
          <w:rFonts w:hAnsi="Verdana" w:ascii="Verdana"/>
          <w:lang w:val="pl-PL"/>
        </w:rPr>
        <w:t>sud</w:t>
      </w:r>
      <w:r w:rsidRPr="00DD5DED">
        <w:rPr>
          <w:rFonts w:hAnsi="Verdana" w:ascii="Verdana"/>
        </w:rPr>
        <w:t xml:space="preserve"> </w:t>
      </w:r>
      <w:r w:rsidRPr="00DD5DED">
        <w:rPr>
          <w:rFonts w:hAnsi="Verdana" w:ascii="Verdana"/>
          <w:b/>
        </w:rPr>
        <w:t>TRGOVAČKI SUD U ZAGREBU</w:t>
      </w:r>
    </w:p>
    <w:p w14:textId="77777777" w14:paraId="1C382212" w:rsidRDefault="005A653E" w:rsidP="005A653E" w:rsidR="005A653E" w:rsidRPr="00DD5DED">
      <w:pPr>
        <w:jc w:val="both"/>
        <w:rPr>
          <w:rFonts w:hAnsi="Verdana" w:ascii="Verdana"/>
          <w:lang w:val="pl-PL"/>
        </w:rPr>
      </w:pPr>
      <w:r w:rsidRPr="00DD5DED">
        <w:rPr>
          <w:rFonts w:hAnsi="Verdana" w:ascii="Verdana"/>
          <w:lang w:val="pl-PL"/>
        </w:rPr>
        <w:t xml:space="preserve">Poslovni broj spisa </w:t>
      </w:r>
      <w:r w:rsidRPr="00DD5DED">
        <w:rPr>
          <w:rFonts w:hAnsi="Verdana" w:ascii="Verdana"/>
          <w:b/>
          <w:lang w:val="pl-PL"/>
        </w:rPr>
        <w:t>ST-</w:t>
      </w:r>
      <w:r>
        <w:rPr>
          <w:rFonts w:hAnsi="Verdana" w:ascii="Verdana"/>
          <w:b/>
          <w:lang w:val="pl-PL"/>
        </w:rPr>
        <w:t>1937/2017</w:t>
      </w:r>
    </w:p>
    <w:p w14:textId="77777777" w14:paraId="307FD4FF" w:rsidRDefault="005A653E" w:rsidP="005A653E" w:rsidR="005A653E" w:rsidRPr="00E81BB6">
      <w:pPr>
        <w:jc w:val="both"/>
        <w:rPr>
          <w:rFonts w:hAnsi="Verdana" w:ascii="Verdana"/>
          <w:b/>
          <w:lang w:val="pl-PL"/>
        </w:rPr>
      </w:pPr>
      <w:r w:rsidRPr="00E81BB6">
        <w:rPr>
          <w:rFonts w:hAnsi="Verdana" w:ascii="Verdana"/>
          <w:lang w:val="pl-PL"/>
        </w:rPr>
        <w:t xml:space="preserve">Dužnik (ime i prezime / tvrtka ili naziv, OIB, adresa / sjedište) </w:t>
      </w:r>
      <w:r>
        <w:rPr>
          <w:rFonts w:hAnsi="Verdana" w:ascii="Verdana"/>
          <w:b/>
          <w:lang w:val="pl-PL"/>
        </w:rPr>
        <w:t>Stečajna masa iza VISMARK</w:t>
      </w:r>
      <w:r w:rsidRPr="00E81BB6">
        <w:rPr>
          <w:rFonts w:hAnsi="Verdana" w:ascii="Verdana"/>
          <w:b/>
          <w:lang w:val="pl-PL"/>
        </w:rPr>
        <w:t xml:space="preserve"> d.o.o. u stečaju, OIB: </w:t>
      </w:r>
      <w:r>
        <w:rPr>
          <w:rFonts w:hAnsi="Verdana" w:ascii="Verdana"/>
          <w:b/>
          <w:lang w:val="pl-PL"/>
        </w:rPr>
        <w:t>62120928812</w:t>
      </w:r>
      <w:r w:rsidRPr="00E81BB6">
        <w:rPr>
          <w:rFonts w:hAnsi="Verdana" w:ascii="Verdana"/>
          <w:b/>
          <w:lang w:val="pl-PL"/>
        </w:rPr>
        <w:t xml:space="preserve">, Zagreb, </w:t>
      </w:r>
      <w:r>
        <w:rPr>
          <w:rFonts w:hAnsi="Verdana" w:ascii="Verdana"/>
          <w:b/>
          <w:lang w:val="pl-PL"/>
        </w:rPr>
        <w:t>Bolnička cesta 76</w:t>
      </w:r>
    </w:p>
    <w:p w14:textId="77777777" w14:paraId="331B06EA" w:rsidRDefault="005A653E" w:rsidP="005A653E" w:rsidR="005A653E" w:rsidRPr="00DD5DED">
      <w:pPr>
        <w:jc w:val="right"/>
        <w:rPr>
          <w:rFonts w:hAnsi="Verdana" w:ascii="Verdana"/>
          <w:sz w:val="18"/>
          <w:szCs w:val="18"/>
        </w:rPr>
      </w:pPr>
      <w:r w:rsidRPr="00DD5DED">
        <w:rPr>
          <w:rFonts w:hAnsi="Verdana" w:ascii="Verdana"/>
          <w:sz w:val="18"/>
          <w:szCs w:val="18"/>
        </w:rPr>
        <w:t>Naš broj: ST-</w:t>
      </w:r>
      <w:r>
        <w:rPr>
          <w:rFonts w:hAnsi="Verdana" w:ascii="Verdana"/>
          <w:sz w:val="18"/>
          <w:szCs w:val="18"/>
        </w:rPr>
        <w:t>415</w:t>
      </w:r>
    </w:p>
    <w:p w14:textId="77777777" w14:paraId="2EE51567" w:rsidRDefault="005A653E" w:rsidP="005A653E" w:rsidR="005A653E" w:rsidRPr="00DD5DED">
      <w:pPr>
        <w:jc w:val="center"/>
        <w:rPr>
          <w:rFonts w:hAnsi="Verdana" w:ascii="Verdana"/>
          <w:lang w:val="pl-PL"/>
        </w:rPr>
      </w:pPr>
      <w:r w:rsidRPr="00DD5DED">
        <w:rPr>
          <w:rFonts w:hAnsi="Verdana" w:ascii="Verdana"/>
          <w:b/>
          <w:lang w:val="pl-PL"/>
        </w:rPr>
        <w:t>TABLICA PRIJAVLJENIH TRAŽBINA, RAZLUČNIH I IZLUČNIH PRAVA</w:t>
      </w:r>
      <w:r>
        <w:rPr>
          <w:rFonts w:hAnsi="Verdana" w:ascii="Verdana"/>
          <w:b/>
          <w:lang w:val="pl-PL"/>
        </w:rPr>
        <w:t xml:space="preserve"> (čl. 259. SZ-a)</w:t>
      </w:r>
    </w:p>
    <w:p w14:textId="77777777" w14:paraId="2572D474" w:rsidRDefault="005A653E" w:rsidP="005A653E" w:rsidR="005A653E" w:rsidRPr="00DD5DED">
      <w:pPr>
        <w:pStyle w:val="Bezproreda"/>
        <w:rPr>
          <w:rFonts w:hAnsi="Verdana" w:ascii="Verdana"/>
        </w:rPr>
      </w:pPr>
    </w:p>
    <w:p w14:textId="77777777" w14:paraId="414D3D48" w:rsidRDefault="005A653E" w:rsidP="005A653E" w:rsidR="005A653E" w:rsidRPr="00DD5DED">
      <w:pPr>
        <w:pStyle w:val="Bezproreda"/>
        <w:numPr>
          <w:ilvl w:val="0"/>
          <w:numId w:val="8"/>
        </w:numPr>
        <w:spacing w:after="80"/>
        <w:jc w:val="center"/>
        <w:rPr>
          <w:rFonts w:hAnsi="Verdana" w:ascii="Verdana"/>
          <w:b/>
        </w:rPr>
      </w:pPr>
      <w:r w:rsidRPr="00DD5DED">
        <w:rPr>
          <w:rFonts w:hAnsi="Verdana" w:ascii="Verdana"/>
          <w:b/>
        </w:rPr>
        <w:t>TABLICA PRIJAVLJENIH TRAŽBINA</w:t>
      </w:r>
    </w:p>
    <w:p w14:textId="77777777" w14:paraId="4B34D683" w:rsidRDefault="005A653E" w:rsidP="005A653E" w:rsidR="005A653E" w:rsidRPr="00DD5DED">
      <w:pPr>
        <w:pStyle w:val="Bezproreda"/>
        <w:rPr>
          <w:rFonts w:hAnsi="Verdana" w:ascii="Verdana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492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71"/>
        <w:gridCol w:w="1163"/>
        <w:gridCol w:w="1163"/>
        <w:gridCol w:w="1163"/>
        <w:gridCol w:w="1268"/>
        <w:gridCol w:w="1271"/>
        <w:gridCol w:w="1334"/>
        <w:gridCol w:w="1175"/>
      </w:tblGrid>
      <w:tr w14:textId="77777777" w14:paraId="7FD14C33" w:rsidTr="00F84911" w:rsidR="005A653E" w:rsidRPr="00641070">
        <w:trPr>
          <w:trHeight w:val="420"/>
          <w:jc w:val="center"/>
        </w:trPr>
        <w:tc>
          <w:tcPr>
            <w:tcW w:type="pct" w:w="5000"/>
            <w:gridSpan w:val="8"/>
            <w:vAlign w:val="center"/>
          </w:tcPr>
          <w:p w14:textId="77777777" w14:paraId="451633E2" w:rsidRDefault="005A653E" w:rsidP="00F84911" w:rsidR="005A653E" w:rsidRPr="00DD5DED">
            <w:pPr>
              <w:pStyle w:val="Bezproreda"/>
              <w:rPr>
                <w:rFonts w:hAnsi="Verdana" w:ascii="Verdana"/>
                <w:b/>
              </w:rPr>
            </w:pPr>
            <w:r w:rsidRPr="00DD5DED">
              <w:rPr>
                <w:rFonts w:hAnsi="Verdana" w:ascii="Verdana"/>
                <w:b/>
              </w:rPr>
              <w:t>PRVI VIŠI ISPLATNI RED</w:t>
            </w:r>
          </w:p>
        </w:tc>
      </w:tr>
      <w:tr w14:textId="77777777" w14:paraId="7CCC356B" w:rsidTr="00F84911" w:rsidR="005A653E" w:rsidRPr="00641070">
        <w:trPr>
          <w:trHeight w:val="841"/>
          <w:jc w:val="center"/>
        </w:trPr>
        <w:tc>
          <w:tcPr>
            <w:tcW w:type="pct" w:w="408"/>
            <w:vAlign w:val="center"/>
          </w:tcPr>
          <w:p w14:textId="77777777" w14:paraId="1B653E56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648"/>
            <w:vAlign w:val="center"/>
          </w:tcPr>
          <w:p w14:textId="77777777" w14:paraId="16151BD2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514"/>
            <w:vAlign w:val="center"/>
          </w:tcPr>
          <w:p w14:textId="77777777" w14:paraId="42D91211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OIB vjerovnika</w:t>
            </w:r>
          </w:p>
        </w:tc>
        <w:tc>
          <w:tcPr>
            <w:tcW w:type="pct" w:w="669"/>
            <w:vAlign w:val="center"/>
          </w:tcPr>
          <w:p w14:textId="77777777" w14:paraId="1C96FAA8" w:rsidRDefault="005A653E" w:rsidP="00F84911" w:rsidR="005A653E" w:rsidRPr="00641070">
            <w:pPr>
              <w:pStyle w:val="Bezproreda"/>
              <w:contextualSpacing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Adresa / sjedište vjerovnika</w:t>
            </w:r>
          </w:p>
        </w:tc>
        <w:tc>
          <w:tcPr>
            <w:tcW w:type="pct" w:w="715"/>
            <w:vAlign w:val="center"/>
          </w:tcPr>
          <w:p w14:textId="77777777" w14:paraId="671AC8C2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Iznos prijavljene tražbine (kn)</w:t>
            </w:r>
            <w:r w:rsidRPr="00641070">
              <w:rPr>
                <w:rStyle w:val="Referencafusnote"/>
                <w:rFonts w:hAnsi="Verdana" w:ascii="Verdana"/>
                <w:sz w:val="18"/>
                <w:szCs w:val="18"/>
              </w:rPr>
              <w:footnoteReference w:id="1"/>
            </w:r>
          </w:p>
        </w:tc>
        <w:tc>
          <w:tcPr>
            <w:tcW w:type="pct" w:w="715"/>
            <w:vAlign w:val="center"/>
          </w:tcPr>
          <w:p w14:textId="77777777" w14:paraId="0994B07E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666"/>
            <w:vAlign w:val="center"/>
          </w:tcPr>
          <w:p w14:textId="77777777" w14:paraId="28438879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Iznos priznate tražbine(kn)</w:t>
            </w:r>
          </w:p>
        </w:tc>
        <w:tc>
          <w:tcPr>
            <w:tcW w:type="pct" w:w="666"/>
            <w:vAlign w:val="center"/>
          </w:tcPr>
          <w:p w14:textId="77777777" w14:paraId="41D7545C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Pravna osnova priznate tražbine</w:t>
            </w:r>
          </w:p>
        </w:tc>
      </w:tr>
      <w:tr w14:textId="77777777" w14:paraId="6A6B0259" w:rsidTr="00F84911" w:rsidR="005A653E" w:rsidRPr="00641070">
        <w:trPr>
          <w:trHeight w:val="358"/>
          <w:jc w:val="center"/>
        </w:trPr>
        <w:tc>
          <w:tcPr>
            <w:tcW w:type="pct" w:w="2238"/>
            <w:gridSpan w:val="4"/>
            <w:vAlign w:val="center"/>
          </w:tcPr>
          <w:p w14:textId="77777777" w14:paraId="412A4E92" w:rsidRDefault="005A653E" w:rsidP="00F84911" w:rsidR="005A653E" w:rsidRPr="00641070">
            <w:pPr>
              <w:pStyle w:val="Bezproreda"/>
              <w:rPr>
                <w:rFonts w:hAnsi="Verdana" w:ascii="Verdana"/>
                <w:b/>
                <w:sz w:val="18"/>
                <w:szCs w:val="18"/>
              </w:rPr>
            </w:pPr>
            <w:r w:rsidRPr="00641070">
              <w:rPr>
                <w:rFonts w:hAnsi="Verdana" w:ascii="Verdana"/>
                <w:b/>
                <w:sz w:val="18"/>
                <w:szCs w:val="18"/>
              </w:rPr>
              <w:t>PRVI VIŠI ISPLATNI RED</w:t>
            </w:r>
            <w:r>
              <w:rPr>
                <w:rFonts w:hAnsi="Verdana" w:ascii="Verdana"/>
                <w:b/>
                <w:sz w:val="18"/>
                <w:szCs w:val="18"/>
              </w:rPr>
              <w:t xml:space="preserve"> </w:t>
            </w:r>
            <w:r w:rsidRPr="00641070">
              <w:rPr>
                <w:rFonts w:hAnsi="Verdana" w:ascii="Verdana"/>
                <w:b/>
                <w:sz w:val="18"/>
                <w:szCs w:val="18"/>
              </w:rPr>
              <w:t>UKUPNO</w:t>
            </w:r>
          </w:p>
        </w:tc>
        <w:tc>
          <w:tcPr>
            <w:tcW w:type="pct" w:w="715"/>
            <w:vAlign w:val="center"/>
          </w:tcPr>
          <w:p w14:textId="77777777" w14:paraId="0F1504E5" w:rsidRDefault="005A653E" w:rsidP="00F84911" w:rsidR="005A653E" w:rsidRPr="00641070">
            <w:pPr>
              <w:pStyle w:val="Bezproreda"/>
              <w:jc w:val="right"/>
              <w:rPr>
                <w:rFonts w:hAnsi="Verdana" w:ascii="Verdana"/>
                <w:b/>
                <w:sz w:val="18"/>
                <w:szCs w:val="18"/>
              </w:rPr>
            </w:pPr>
            <w:r>
              <w:rPr>
                <w:rFonts w:hAnsi="Verdana" w:ascii="Verdana"/>
                <w:b/>
                <w:sz w:val="18"/>
                <w:szCs w:val="18"/>
              </w:rPr>
              <w:fldChar w:fldCharType="begin"/>
            </w:r>
            <w:r>
              <w:rPr>
                <w:rFonts w:hAnsi="Verdana" w:ascii="Verdana"/>
                <w:b/>
                <w:sz w:val="18"/>
                <w:szCs w:val="18"/>
              </w:rPr>
              <w:instrText xml:space="preserve"> =sum(above) \# "#.##0,00 kn;(#.##0,00 kn)" </w:instrText>
            </w:r>
            <w:r>
              <w:rPr>
                <w:rFonts w:hAnsi="Verdana" w:ascii="Verdana"/>
                <w:b/>
                <w:sz w:val="18"/>
                <w:szCs w:val="18"/>
              </w:rPr>
              <w:fldChar w:fldCharType="separate"/>
            </w:r>
            <w:r>
              <w:rPr>
                <w:rFonts w:hAnsi="Verdana" w:ascii="Verdana"/>
                <w:b/>
                <w:noProof/>
                <w:sz w:val="18"/>
                <w:szCs w:val="18"/>
              </w:rPr>
              <w:t xml:space="preserve">   0,00 kn</w:t>
            </w:r>
            <w:r>
              <w:rPr>
                <w:rFonts w:hAnsi="Verdana" w:asci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type="pct" w:w="715"/>
            <w:vAlign w:val="center"/>
          </w:tcPr>
          <w:p w14:textId="77777777" w14:paraId="34696E1A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b/>
                <w:sz w:val="18"/>
                <w:szCs w:val="18"/>
              </w:rPr>
            </w:pPr>
          </w:p>
        </w:tc>
        <w:tc>
          <w:tcPr>
            <w:tcW w:type="pct" w:w="666"/>
            <w:vAlign w:val="center"/>
          </w:tcPr>
          <w:p w14:textId="77777777" w14:paraId="4BB1BC07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b/>
                <w:sz w:val="18"/>
                <w:szCs w:val="18"/>
              </w:rPr>
            </w:pPr>
            <w:r>
              <w:rPr>
                <w:rFonts w:hAnsi="Verdana" w:ascii="Verdana"/>
                <w:b/>
                <w:sz w:val="18"/>
                <w:szCs w:val="18"/>
              </w:rPr>
              <w:fldChar w:fldCharType="begin"/>
            </w:r>
            <w:r>
              <w:rPr>
                <w:rFonts w:hAnsi="Verdana" w:ascii="Verdana"/>
                <w:b/>
                <w:sz w:val="18"/>
                <w:szCs w:val="18"/>
              </w:rPr>
              <w:instrText xml:space="preserve"> =sum(above) \# "#.##0,00 kn;(#.##0,00 kn)" </w:instrText>
            </w:r>
            <w:r>
              <w:rPr>
                <w:rFonts w:hAnsi="Verdana" w:ascii="Verdana"/>
                <w:b/>
                <w:sz w:val="18"/>
                <w:szCs w:val="18"/>
              </w:rPr>
              <w:fldChar w:fldCharType="separate"/>
            </w:r>
            <w:r>
              <w:rPr>
                <w:rFonts w:hAnsi="Verdana" w:ascii="Verdana"/>
                <w:b/>
                <w:noProof/>
                <w:sz w:val="18"/>
                <w:szCs w:val="18"/>
              </w:rPr>
              <w:t xml:space="preserve">   0,00 kn</w:t>
            </w:r>
            <w:r>
              <w:rPr>
                <w:rFonts w:hAnsi="Verdana" w:asci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type="pct" w:w="666"/>
            <w:vAlign w:val="center"/>
          </w:tcPr>
          <w:p w14:textId="77777777" w14:paraId="7C87378C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b/>
                <w:sz w:val="18"/>
                <w:szCs w:val="18"/>
              </w:rPr>
            </w:pPr>
          </w:p>
        </w:tc>
      </w:tr>
    </w:tbl>
    <w:p w14:textId="77777777" w14:paraId="2646005A" w:rsidRDefault="005A653E" w:rsidP="005A653E" w:rsidR="005A653E">
      <w:pPr>
        <w:pStyle w:val="Bezproreda"/>
        <w:rPr>
          <w:rFonts w:hAnsi="Verdana" w:ascii="Verdana"/>
          <w:sz w:val="20"/>
          <w:szCs w:val="20"/>
        </w:rPr>
      </w:pPr>
    </w:p>
    <w:p w14:textId="77777777" w14:paraId="66884560" w:rsidRDefault="005A653E" w:rsidP="005A653E" w:rsidR="005A653E" w:rsidRPr="00D002C5">
      <w:pPr>
        <w:pStyle w:val="Bezproreda"/>
        <w:rPr>
          <w:rFonts w:hAnsi="Verdana" w:ascii="Verdana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492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71"/>
        <w:gridCol w:w="1163"/>
        <w:gridCol w:w="1163"/>
        <w:gridCol w:w="1163"/>
        <w:gridCol w:w="1269"/>
        <w:gridCol w:w="1321"/>
        <w:gridCol w:w="1210"/>
        <w:gridCol w:w="1248"/>
      </w:tblGrid>
      <w:tr w14:textId="77777777" w14:paraId="16FDEA7B" w:rsidTr="00F84911" w:rsidR="005A653E" w:rsidRPr="00641070">
        <w:trPr>
          <w:trHeight w:val="420"/>
          <w:jc w:val="center"/>
        </w:trPr>
        <w:tc>
          <w:tcPr>
            <w:tcW w:type="pct" w:w="5000"/>
            <w:gridSpan w:val="8"/>
            <w:vAlign w:val="center"/>
          </w:tcPr>
          <w:p w14:textId="77777777" w14:paraId="14DA550F" w:rsidRDefault="005A653E" w:rsidP="00F84911" w:rsidR="005A653E" w:rsidRPr="00DD5DED">
            <w:pPr>
              <w:pStyle w:val="Bezproreda"/>
              <w:rPr>
                <w:rFonts w:hAnsi="Verdana" w:ascii="Verdana"/>
                <w:b/>
              </w:rPr>
            </w:pPr>
            <w:r w:rsidRPr="00DD5DED">
              <w:rPr>
                <w:rFonts w:hAnsi="Verdana" w:ascii="Verdana"/>
                <w:b/>
              </w:rPr>
              <w:t>DRUGI VIŠI ISPLATNI RED</w:t>
            </w:r>
          </w:p>
        </w:tc>
      </w:tr>
      <w:tr w14:textId="77777777" w14:paraId="1C8E42B4" w:rsidTr="00F84911" w:rsidR="005A653E" w:rsidRPr="00641070">
        <w:trPr>
          <w:trHeight w:val="841"/>
          <w:jc w:val="center"/>
        </w:trPr>
        <w:tc>
          <w:tcPr>
            <w:tcW w:type="pct" w:w="408"/>
            <w:vAlign w:val="center"/>
          </w:tcPr>
          <w:p w14:textId="77777777" w14:paraId="261935D8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613"/>
            <w:vAlign w:val="center"/>
          </w:tcPr>
          <w:p w14:textId="77777777" w14:paraId="30336C0C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Ime i prezime / tvrtka ili naziv vjerovnika</w:t>
            </w:r>
          </w:p>
        </w:tc>
        <w:tc>
          <w:tcPr>
            <w:tcW w:type="pct" w:w="514"/>
            <w:vAlign w:val="center"/>
          </w:tcPr>
          <w:p w14:textId="77777777" w14:paraId="3FC4D443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OIB vjerovnika</w:t>
            </w:r>
          </w:p>
        </w:tc>
        <w:tc>
          <w:tcPr>
            <w:tcW w:type="pct" w:w="651"/>
            <w:vAlign w:val="center"/>
          </w:tcPr>
          <w:p w14:textId="77777777" w14:paraId="7D0FE840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Adresa / sjedište vjerovnika</w:t>
            </w:r>
          </w:p>
        </w:tc>
        <w:tc>
          <w:tcPr>
            <w:tcW w:type="pct" w:w="727"/>
            <w:vAlign w:val="center"/>
          </w:tcPr>
          <w:p w14:textId="77777777" w14:paraId="664DDE40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Iznos prijavljene tražbine (kn)</w:t>
            </w:r>
            <w:r w:rsidRPr="00641070">
              <w:rPr>
                <w:rStyle w:val="Referencafusnote"/>
                <w:rFonts w:hAnsi="Verdana" w:ascii="Verdana"/>
                <w:sz w:val="18"/>
                <w:szCs w:val="18"/>
              </w:rPr>
              <w:footnoteReference w:id="2"/>
            </w:r>
          </w:p>
        </w:tc>
        <w:tc>
          <w:tcPr>
            <w:tcW w:type="pct" w:w="727"/>
            <w:vAlign w:val="center"/>
          </w:tcPr>
          <w:p w14:textId="77777777" w14:paraId="545438F5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670"/>
            <w:vAlign w:val="center"/>
          </w:tcPr>
          <w:p w14:textId="77777777" w14:paraId="3E19E493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Iznos priznate tražbine</w:t>
            </w:r>
            <w:r>
              <w:rPr>
                <w:rFonts w:hAnsi="Verdana" w:ascii="Verdana"/>
                <w:sz w:val="18"/>
                <w:szCs w:val="18"/>
              </w:rPr>
              <w:t xml:space="preserve"> </w:t>
            </w:r>
            <w:r w:rsidRPr="00641070">
              <w:rPr>
                <w:rFonts w:hAnsi="Verdana" w:ascii="Verdana"/>
                <w:sz w:val="18"/>
                <w:szCs w:val="18"/>
              </w:rPr>
              <w:t>(kn)</w:t>
            </w:r>
          </w:p>
        </w:tc>
        <w:tc>
          <w:tcPr>
            <w:tcW w:type="pct" w:w="688"/>
            <w:vAlign w:val="center"/>
          </w:tcPr>
          <w:p w14:textId="77777777" w14:paraId="02629F84" w:rsidRDefault="005A653E" w:rsidP="00F84911" w:rsidR="005A653E" w:rsidRPr="00641070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641070">
              <w:rPr>
                <w:rFonts w:hAnsi="Verdana" w:ascii="Verdana"/>
                <w:sz w:val="18"/>
                <w:szCs w:val="18"/>
              </w:rPr>
              <w:t>Pravna osnova priznate tražbine</w:t>
            </w:r>
          </w:p>
        </w:tc>
      </w:tr>
      <w:tr w14:textId="77777777" w14:paraId="7A179012" w:rsidTr="00F84911" w:rsidR="005A653E" w:rsidRPr="00641070">
        <w:trPr>
          <w:jc w:val="center"/>
        </w:trPr>
        <w:tc>
          <w:tcPr>
            <w:tcW w:type="pct" w:w="2187"/>
            <w:gridSpan w:val="4"/>
          </w:tcPr>
          <w:p w14:textId="77777777" w14:paraId="18A1AC44" w:rsidRDefault="005A653E" w:rsidP="00F84911" w:rsidR="005A653E" w:rsidRPr="00641070">
            <w:pPr>
              <w:rPr>
                <w:rFonts w:hAnsi="Verdana" w:ascii="Verdana"/>
                <w:b/>
                <w:sz w:val="18"/>
                <w:szCs w:val="18"/>
              </w:rPr>
            </w:pPr>
            <w:r w:rsidRPr="00641070">
              <w:rPr>
                <w:rFonts w:hAnsi="Verdana" w:ascii="Verdana"/>
                <w:b/>
                <w:sz w:val="18"/>
                <w:szCs w:val="18"/>
              </w:rPr>
              <w:t>DRUGI VIŠI ISPLATNI RED</w:t>
            </w:r>
            <w:r>
              <w:rPr>
                <w:rFonts w:hAnsi="Verdana" w:ascii="Verdana"/>
                <w:b/>
                <w:sz w:val="18"/>
                <w:szCs w:val="18"/>
              </w:rPr>
              <w:t xml:space="preserve"> </w:t>
            </w:r>
            <w:r w:rsidRPr="00641070">
              <w:rPr>
                <w:rFonts w:hAnsi="Verdana" w:ascii="Verdana"/>
                <w:b/>
                <w:sz w:val="18"/>
                <w:szCs w:val="18"/>
              </w:rPr>
              <w:t>UKUPNO</w:t>
            </w:r>
          </w:p>
        </w:tc>
        <w:tc>
          <w:tcPr>
            <w:tcW w:type="pct" w:w="727"/>
            <w:vAlign w:val="center"/>
          </w:tcPr>
          <w:p w14:textId="77777777" w14:paraId="0D5A7204" w:rsidRDefault="005A653E" w:rsidP="00F84911" w:rsidR="005A653E" w:rsidRPr="00641070">
            <w:pPr>
              <w:jc w:val="right"/>
              <w:rPr>
                <w:rFonts w:hAnsi="Verdana" w:ascii="Verdana"/>
                <w:b/>
                <w:sz w:val="18"/>
                <w:szCs w:val="18"/>
              </w:rPr>
            </w:pPr>
            <w:r>
              <w:rPr>
                <w:rFonts w:hAnsi="Verdana" w:ascii="Verdana"/>
                <w:b/>
                <w:sz w:val="18"/>
                <w:szCs w:val="18"/>
              </w:rPr>
              <w:fldChar w:fldCharType="begin"/>
            </w:r>
            <w:r>
              <w:rPr>
                <w:rFonts w:hAnsi="Verdana" w:ascii="Verdana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hAnsi="Verdana" w:ascii="Verdana"/>
                <w:b/>
                <w:sz w:val="18"/>
                <w:szCs w:val="18"/>
              </w:rPr>
              <w:fldChar w:fldCharType="separate"/>
            </w:r>
            <w:r>
              <w:rPr>
                <w:rFonts w:hAnsi="Verdana" w:ascii="Verdana"/>
                <w:b/>
                <w:noProof/>
                <w:sz w:val="18"/>
                <w:szCs w:val="18"/>
              </w:rPr>
              <w:t>0</w:t>
            </w:r>
            <w:r>
              <w:rPr>
                <w:rFonts w:hAnsi="Verdana" w:asci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type="pct" w:w="727"/>
          </w:tcPr>
          <w:p w14:textId="77777777" w14:paraId="61D4B79A" w:rsidRDefault="005A653E" w:rsidP="00F84911" w:rsidR="005A653E" w:rsidRPr="00641070">
            <w:pPr>
              <w:rPr>
                <w:rFonts w:hAnsi="Verdana" w:ascii="Verdana"/>
                <w:b/>
                <w:sz w:val="18"/>
                <w:szCs w:val="18"/>
              </w:rPr>
            </w:pPr>
          </w:p>
        </w:tc>
        <w:tc>
          <w:tcPr>
            <w:tcW w:type="pct" w:w="670"/>
            <w:vAlign w:val="center"/>
          </w:tcPr>
          <w:p w14:textId="77777777" w14:paraId="389478F8" w:rsidRDefault="005A653E" w:rsidP="00F84911" w:rsidR="005A653E" w:rsidRPr="00641070">
            <w:pPr>
              <w:jc w:val="right"/>
              <w:rPr>
                <w:rFonts w:hAnsi="Verdana" w:ascii="Verdana"/>
                <w:b/>
                <w:sz w:val="18"/>
                <w:szCs w:val="18"/>
              </w:rPr>
            </w:pPr>
            <w:r>
              <w:rPr>
                <w:rFonts w:hAnsi="Verdana" w:ascii="Verdana"/>
                <w:b/>
                <w:sz w:val="18"/>
                <w:szCs w:val="18"/>
              </w:rPr>
              <w:fldChar w:fldCharType="begin"/>
            </w:r>
            <w:r>
              <w:rPr>
                <w:rFonts w:hAnsi="Verdana" w:ascii="Verdana"/>
                <w:b/>
                <w:sz w:val="18"/>
                <w:szCs w:val="18"/>
              </w:rPr>
              <w:instrText xml:space="preserve"> =sum(above) \# "#.##0,00 kn;(#.##0,00 kn)" </w:instrText>
            </w:r>
            <w:r>
              <w:rPr>
                <w:rFonts w:hAnsi="Verdana" w:ascii="Verdana"/>
                <w:b/>
                <w:sz w:val="18"/>
                <w:szCs w:val="18"/>
              </w:rPr>
              <w:fldChar w:fldCharType="separate"/>
            </w:r>
            <w:r>
              <w:rPr>
                <w:rFonts w:hAnsi="Verdana" w:ascii="Verdana"/>
                <w:b/>
                <w:noProof/>
                <w:sz w:val="18"/>
                <w:szCs w:val="18"/>
              </w:rPr>
              <w:t xml:space="preserve">   0,00 kn</w:t>
            </w:r>
            <w:r>
              <w:rPr>
                <w:rFonts w:hAnsi="Verdana" w:ascii="Verdana"/>
                <w:b/>
                <w:sz w:val="18"/>
                <w:szCs w:val="18"/>
              </w:rPr>
              <w:fldChar w:fldCharType="end"/>
            </w:r>
          </w:p>
        </w:tc>
        <w:tc>
          <w:tcPr>
            <w:tcW w:type="pct" w:w="688"/>
          </w:tcPr>
          <w:p w14:textId="77777777" w14:paraId="32F19CC2" w:rsidRDefault="005A653E" w:rsidP="00F84911" w:rsidR="005A653E" w:rsidRPr="00641070">
            <w:pPr>
              <w:rPr>
                <w:rFonts w:hAnsi="Verdana" w:ascii="Verdana"/>
                <w:b/>
                <w:sz w:val="18"/>
                <w:szCs w:val="18"/>
              </w:rPr>
            </w:pPr>
          </w:p>
        </w:tc>
      </w:tr>
    </w:tbl>
    <w:p w14:textId="77777777" w14:paraId="74FEFB52" w:rsidRDefault="005A653E" w:rsidP="005A653E" w:rsidR="005A653E" w:rsidRPr="00DD5DED">
      <w:pPr>
        <w:pStyle w:val="Bezproreda"/>
        <w:rPr>
          <w:rFonts w:hAnsi="Verdana" w:ascii="Verdana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492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50"/>
        <w:gridCol w:w="4475"/>
        <w:gridCol w:w="3083"/>
      </w:tblGrid>
      <w:tr w14:textId="77777777" w14:paraId="009FE143" w:rsidTr="00F84911" w:rsidR="005A653E" w:rsidRPr="00DD5DED">
        <w:trPr>
          <w:jc w:val="center"/>
        </w:trPr>
        <w:tc>
          <w:tcPr>
            <w:tcW w:type="pct" w:w="1107"/>
            <w:vAlign w:val="center"/>
          </w:tcPr>
          <w:p w14:textId="77777777" w14:paraId="74FC717F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Iznos osporene tražbine</w:t>
            </w:r>
          </w:p>
          <w:p w14:textId="77777777" w14:paraId="139B06F5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(kn)</w:t>
            </w:r>
          </w:p>
        </w:tc>
        <w:tc>
          <w:tcPr>
            <w:tcW w:type="pct" w:w="2305"/>
            <w:vAlign w:val="center"/>
          </w:tcPr>
          <w:p w14:textId="77777777" w14:paraId="3D66952F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Razlog osporavanja tražbine</w:t>
            </w:r>
          </w:p>
        </w:tc>
        <w:tc>
          <w:tcPr>
            <w:tcW w:type="pct" w:w="1588"/>
            <w:vAlign w:val="center"/>
          </w:tcPr>
          <w:p w14:textId="77777777" w14:paraId="2375FE0C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Oznaka ovršne isprave ako se tražbine zasniva na ovršnoj ispravi</w:t>
            </w:r>
          </w:p>
        </w:tc>
      </w:tr>
      <w:tr w14:textId="77777777" w14:paraId="1CCB1193" w:rsidTr="00F84911" w:rsidR="005A653E" w:rsidRPr="00DD5DED">
        <w:trPr>
          <w:jc w:val="center"/>
        </w:trPr>
        <w:tc>
          <w:tcPr>
            <w:tcW w:type="pct" w:w="1107"/>
          </w:tcPr>
          <w:p w14:textId="77777777" w14:paraId="10918515" w:rsidRDefault="005A653E" w:rsidP="00F84911" w:rsidR="005A653E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2305"/>
          </w:tcPr>
          <w:p w14:textId="77777777" w14:paraId="39AB43E2" w:rsidRDefault="005A653E" w:rsidP="00F84911" w:rsidR="005A653E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1588"/>
          </w:tcPr>
          <w:p w14:textId="77777777" w14:paraId="7A57FE7E" w:rsidRDefault="005A653E" w:rsidP="00F84911" w:rsidR="005A653E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</w:tr>
    </w:tbl>
    <w:p w14:textId="77777777" w14:paraId="356DFA29" w:rsidRDefault="005A653E" w:rsidP="005A653E" w:rsidR="005A653E">
      <w:pPr>
        <w:pStyle w:val="Bezproreda"/>
        <w:rPr>
          <w:rFonts w:hAnsi="Verdana" w:ascii="Verdana"/>
          <w:sz w:val="18"/>
          <w:szCs w:val="18"/>
        </w:rPr>
      </w:pPr>
    </w:p>
    <w:p w14:textId="77777777" w14:paraId="2A03C350" w:rsidRDefault="00527931" w:rsidP="005A653E" w:rsidR="00527931">
      <w:pPr>
        <w:pStyle w:val="Bezproreda"/>
        <w:rPr>
          <w:rFonts w:hAnsi="Verdana" w:ascii="Verdana"/>
          <w:sz w:val="18"/>
          <w:szCs w:val="18"/>
        </w:rPr>
      </w:pPr>
    </w:p>
    <w:p w14:textId="77777777" w14:paraId="6D689D1D" w:rsidRDefault="00527931" w:rsidP="005A653E" w:rsidR="00527931">
      <w:pPr>
        <w:pStyle w:val="Bezproreda"/>
        <w:rPr>
          <w:rFonts w:hAnsi="Verdana" w:ascii="Verdana"/>
          <w:sz w:val="18"/>
          <w:szCs w:val="18"/>
        </w:rPr>
      </w:pPr>
    </w:p>
    <w:p w14:textId="77777777" w14:paraId="6160658F" w:rsidRDefault="00527931" w:rsidP="005A653E" w:rsidR="00527931">
      <w:pPr>
        <w:pStyle w:val="Bezproreda"/>
        <w:rPr>
          <w:rFonts w:hAnsi="Verdana" w:ascii="Verdana"/>
          <w:sz w:val="18"/>
          <w:szCs w:val="18"/>
        </w:rPr>
      </w:pPr>
    </w:p>
    <w:p w14:textId="77777777" w14:paraId="4A24FAE3" w:rsidRDefault="00527931" w:rsidP="005A653E" w:rsidR="00527931">
      <w:pPr>
        <w:pStyle w:val="Bezproreda"/>
        <w:rPr>
          <w:rFonts w:hAnsi="Verdana" w:ascii="Verdana"/>
          <w:sz w:val="18"/>
          <w:szCs w:val="18"/>
        </w:rPr>
      </w:pPr>
    </w:p>
    <w:p w14:textId="77777777" w14:paraId="07B9AB70" w:rsidRDefault="00527931" w:rsidP="005A653E" w:rsidR="00527931">
      <w:pPr>
        <w:pStyle w:val="Bezproreda"/>
        <w:rPr>
          <w:rFonts w:hAnsi="Verdana" w:ascii="Verdana"/>
          <w:sz w:val="18"/>
          <w:szCs w:val="18"/>
        </w:rPr>
      </w:pPr>
    </w:p>
    <w:p w14:textId="77777777" w14:paraId="78F29A69" w:rsidRDefault="00527931" w:rsidP="005A653E" w:rsidR="00527931">
      <w:pPr>
        <w:pStyle w:val="Bezproreda"/>
        <w:rPr>
          <w:rFonts w:hAnsi="Verdana" w:ascii="Verdana"/>
          <w:sz w:val="18"/>
          <w:szCs w:val="18"/>
        </w:rPr>
      </w:pPr>
    </w:p>
    <w:p w14:textId="77777777" w14:paraId="0E1AAD3A" w:rsidRDefault="00527931" w:rsidP="005A653E" w:rsidR="00527931">
      <w:pPr>
        <w:pStyle w:val="Bezproreda"/>
        <w:rPr>
          <w:rFonts w:hAnsi="Verdana" w:ascii="Verdana"/>
          <w:sz w:val="18"/>
          <w:szCs w:val="18"/>
        </w:rPr>
      </w:pPr>
    </w:p>
    <w:p w14:textId="77777777" w14:paraId="30743FF2" w:rsidRDefault="00527931" w:rsidP="005A653E" w:rsidR="00527931">
      <w:pPr>
        <w:pStyle w:val="Bezproreda"/>
        <w:rPr>
          <w:rFonts w:hAnsi="Verdana" w:ascii="Verdana"/>
          <w:sz w:val="18"/>
          <w:szCs w:val="18"/>
        </w:rPr>
      </w:pPr>
    </w:p>
    <w:p w14:textId="77777777" w14:paraId="76C5F164" w:rsidRDefault="00527931" w:rsidP="005A653E" w:rsidR="00527931">
      <w:pPr>
        <w:pStyle w:val="Bezproreda"/>
        <w:rPr>
          <w:rFonts w:hAnsi="Verdana" w:ascii="Verdana"/>
          <w:sz w:val="18"/>
          <w:szCs w:val="18"/>
        </w:rPr>
      </w:pPr>
    </w:p>
    <w:p w14:textId="77777777" w14:paraId="22CA784D" w:rsidRDefault="00527931" w:rsidP="005A653E" w:rsidR="00527931">
      <w:pPr>
        <w:pStyle w:val="Bezproreda"/>
        <w:rPr>
          <w:rFonts w:hAnsi="Verdana" w:ascii="Verdana"/>
          <w:sz w:val="18"/>
          <w:szCs w:val="18"/>
        </w:rPr>
      </w:pPr>
    </w:p>
    <w:p w14:textId="77777777" w14:paraId="4C75D5E6" w:rsidRDefault="00527931" w:rsidP="005A653E" w:rsidR="00527931">
      <w:pPr>
        <w:pStyle w:val="Bezproreda"/>
        <w:rPr>
          <w:rFonts w:hAnsi="Verdana" w:ascii="Verdana"/>
          <w:sz w:val="18"/>
          <w:szCs w:val="18"/>
        </w:rPr>
      </w:pPr>
    </w:p>
    <w:p w14:textId="77777777" w14:paraId="5F9BADAC" w:rsidRDefault="00527931" w:rsidP="005A653E" w:rsidR="00527931">
      <w:pPr>
        <w:pStyle w:val="Bezproreda"/>
        <w:rPr>
          <w:rFonts w:hAnsi="Verdana" w:ascii="Verdana"/>
          <w:sz w:val="18"/>
          <w:szCs w:val="18"/>
        </w:rPr>
      </w:pPr>
    </w:p>
    <w:p w14:textId="77777777" w14:paraId="72628682" w:rsidRDefault="00527931" w:rsidP="005A653E" w:rsidR="00527931">
      <w:pPr>
        <w:pStyle w:val="Bezproreda"/>
        <w:rPr>
          <w:rFonts w:hAnsi="Verdana" w:ascii="Verdana"/>
          <w:sz w:val="18"/>
          <w:szCs w:val="18"/>
        </w:rPr>
      </w:pPr>
    </w:p>
    <w:p w14:textId="77777777" w14:paraId="48CF2010" w:rsidRDefault="00527931" w:rsidP="005A653E" w:rsidR="00527931">
      <w:pPr>
        <w:pStyle w:val="Bezproreda"/>
        <w:rPr>
          <w:rFonts w:hAnsi="Verdana" w:ascii="Verdana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492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291"/>
        <w:gridCol w:w="1417"/>
      </w:tblGrid>
      <w:tr w14:textId="77777777" w14:paraId="0DA9FC79" w:rsidTr="00F84911" w:rsidR="005A653E" w:rsidRPr="00641070">
        <w:trPr>
          <w:jc w:val="center"/>
        </w:trPr>
        <w:tc>
          <w:tcPr>
            <w:tcW w:type="pct" w:w="4270"/>
          </w:tcPr>
          <w:p w14:textId="77777777" w14:paraId="5722D4DB" w:rsidRDefault="005A653E" w:rsidP="00F84911" w:rsidR="005A653E">
            <w:pPr>
              <w:rPr>
                <w:rFonts w:hAnsi="Verdana" w:ascii="Verdana"/>
                <w:b/>
                <w:sz w:val="18"/>
                <w:szCs w:val="18"/>
              </w:rPr>
            </w:pPr>
            <w:r w:rsidRPr="00DD5DED">
              <w:rPr>
                <w:rFonts w:hAnsi="Verdana" w:ascii="Verdana"/>
                <w:b/>
              </w:rPr>
              <w:t>PRIJAVLJENE TRAŽBINE</w:t>
            </w:r>
            <w:r>
              <w:rPr>
                <w:rFonts w:hAnsi="Verdana" w:ascii="Verdana"/>
                <w:b/>
              </w:rPr>
              <w:t xml:space="preserve"> </w:t>
            </w:r>
            <w:r w:rsidRPr="00DD5DED">
              <w:rPr>
                <w:rFonts w:hAnsi="Verdana" w:ascii="Verdana"/>
                <w:b/>
              </w:rPr>
              <w:t>UKUPNO</w:t>
            </w:r>
          </w:p>
        </w:tc>
        <w:tc>
          <w:tcPr>
            <w:tcW w:type="pct" w:w="730"/>
          </w:tcPr>
          <w:p w14:textId="77777777" w14:paraId="6E4CA6DA" w:rsidRDefault="005A653E" w:rsidP="00F84911" w:rsidR="005A653E" w:rsidRPr="00292CA3">
            <w:pPr>
              <w:jc w:val="right"/>
              <w:rPr>
                <w:rFonts w:hAnsi="Verdana" w:ascii="Verdana"/>
              </w:rPr>
            </w:pPr>
            <w:r>
              <w:rPr>
                <w:rFonts w:hAnsi="Verdana" w:ascii="Verdana"/>
                <w:b/>
                <w:noProof/>
              </w:rPr>
              <w:t>0,00</w:t>
            </w:r>
            <w:r w:rsidRPr="00292CA3">
              <w:rPr>
                <w:rFonts w:hAnsi="Verdana" w:ascii="Verdana"/>
                <w:b/>
                <w:noProof/>
              </w:rPr>
              <w:t xml:space="preserve"> kn</w:t>
            </w:r>
          </w:p>
        </w:tc>
      </w:tr>
    </w:tbl>
    <w:p w14:textId="77777777" w14:paraId="4D476A6C" w:rsidRDefault="005A653E" w:rsidP="005A653E" w:rsidR="005A653E" w:rsidRPr="00DD5DED">
      <w:pPr>
        <w:pStyle w:val="Bezproreda"/>
        <w:rPr>
          <w:rFonts w:hAnsi="Verdana" w:ascii="Verdana"/>
          <w:sz w:val="18"/>
          <w:szCs w:val="18"/>
        </w:rPr>
      </w:pPr>
    </w:p>
    <w:p w14:textId="77777777" w14:paraId="2F0AB57B" w:rsidRDefault="005A653E" w:rsidP="005A653E" w:rsidR="005A653E">
      <w:pPr>
        <w:jc w:val="center"/>
        <w:rPr>
          <w:rFonts w:hAnsi="Verdana" w:ascii="Verdana"/>
          <w:b/>
          <w:sz w:val="18"/>
          <w:szCs w:val="18"/>
        </w:rPr>
      </w:pPr>
    </w:p>
    <w:p w14:textId="77777777" w14:paraId="48E104BA" w:rsidRDefault="005A653E" w:rsidP="005A653E" w:rsidR="005A653E">
      <w:pPr>
        <w:jc w:val="center"/>
        <w:rPr>
          <w:rFonts w:hAnsi="Verdana" w:ascii="Verdana"/>
          <w:b/>
          <w:sz w:val="18"/>
          <w:szCs w:val="18"/>
        </w:rPr>
      </w:pPr>
    </w:p>
    <w:p w14:textId="77777777" w14:paraId="7B7F33A0" w:rsidRDefault="005A653E" w:rsidP="005A653E" w:rsidR="005A653E">
      <w:pPr>
        <w:jc w:val="center"/>
        <w:rPr>
          <w:rFonts w:hAnsi="Verdana" w:ascii="Verdana"/>
          <w:b/>
          <w:sz w:val="18"/>
          <w:szCs w:val="18"/>
        </w:rPr>
      </w:pPr>
    </w:p>
    <w:p w14:textId="77777777" w14:paraId="59EC7C15" w:rsidRDefault="005A653E" w:rsidP="005A653E" w:rsidR="005A653E">
      <w:pPr>
        <w:jc w:val="center"/>
        <w:rPr>
          <w:rFonts w:hAnsi="Verdana" w:ascii="Verdana"/>
          <w:b/>
          <w:sz w:val="18"/>
          <w:szCs w:val="18"/>
        </w:rPr>
      </w:pPr>
    </w:p>
    <w:p w14:textId="77777777" w14:paraId="60610E50" w:rsidRDefault="005A653E" w:rsidP="005A653E" w:rsidR="005A653E">
      <w:pPr>
        <w:jc w:val="center"/>
        <w:rPr>
          <w:rFonts w:hAnsi="Verdana" w:ascii="Verdana"/>
          <w:b/>
          <w:sz w:val="18"/>
          <w:szCs w:val="18"/>
        </w:rPr>
      </w:pPr>
    </w:p>
    <w:p w14:textId="77777777" w14:paraId="066F075B" w:rsidRDefault="005A653E" w:rsidP="005A653E" w:rsidR="005A653E">
      <w:pPr>
        <w:jc w:val="center"/>
        <w:rPr>
          <w:rFonts w:hAnsi="Verdana" w:ascii="Verdana"/>
          <w:b/>
          <w:sz w:val="18"/>
          <w:szCs w:val="18"/>
        </w:rPr>
      </w:pPr>
    </w:p>
    <w:p w14:textId="2E1321F6" w14:paraId="43A1A2E8" w:rsidRDefault="005A653E" w:rsidP="005A653E" w:rsidR="005A653E" w:rsidRPr="005A653E">
      <w:pPr>
        <w:jc w:val="center"/>
        <w:rPr>
          <w:rFonts w:hAnsi="Verdana" w:ascii="Verdana"/>
          <w:b/>
          <w:sz w:val="18"/>
          <w:szCs w:val="18"/>
        </w:rPr>
      </w:pPr>
      <w:r w:rsidRPr="00DD5DED">
        <w:rPr>
          <w:rFonts w:hAnsi="Verdana" w:ascii="Verdana"/>
          <w:b/>
          <w:sz w:val="18"/>
          <w:szCs w:val="18"/>
        </w:rPr>
        <w:t>II. TABLICA RAZLUČNIH PRAVA</w:t>
      </w:r>
    </w:p>
    <w:tbl>
      <w:tblPr>
        <w:tblpPr w:tblpY="1" w:tblpXSpec="center" w:vertAnchor="text" w:rightFromText="180" w:leftFromText="180"/>
        <w:tblOverlap w:val="never"/>
        <w:tblW w:type="pct" w:w="495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24"/>
        <w:gridCol w:w="1166"/>
        <w:gridCol w:w="1163"/>
        <w:gridCol w:w="1163"/>
        <w:gridCol w:w="1098"/>
        <w:gridCol w:w="1651"/>
        <w:gridCol w:w="1475"/>
        <w:gridCol w:w="1331"/>
      </w:tblGrid>
      <w:tr w14:textId="77777777" w14:paraId="02001336" w:rsidTr="00F84911" w:rsidR="005A653E" w:rsidRPr="00DD5DED">
        <w:trPr>
          <w:jc w:val="center"/>
        </w:trPr>
        <w:tc>
          <w:tcPr>
            <w:tcW w:type="pct" w:w="470"/>
            <w:vAlign w:val="center"/>
          </w:tcPr>
          <w:p w14:textId="77777777" w14:paraId="2AF3731A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Redni broj</w:t>
            </w:r>
          </w:p>
        </w:tc>
        <w:tc>
          <w:tcPr>
            <w:tcW w:type="pct" w:w="569"/>
            <w:vAlign w:val="center"/>
          </w:tcPr>
          <w:p w14:textId="77777777" w14:paraId="58937799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 xml:space="preserve">Ime i prezime /  tvrtka ili naziv </w:t>
            </w:r>
            <w:proofErr w:type="spellStart"/>
            <w:r w:rsidRPr="00DD5DED">
              <w:rPr>
                <w:rFonts w:hAnsi="Verdana" w:ascii="Verdana"/>
                <w:sz w:val="18"/>
                <w:szCs w:val="18"/>
              </w:rPr>
              <w:t>razlučnog</w:t>
            </w:r>
            <w:proofErr w:type="spellEnd"/>
            <w:r w:rsidRPr="00DD5DED">
              <w:rPr>
                <w:rFonts w:hAnsi="Verdana" w:ascii="Verdana"/>
                <w:sz w:val="18"/>
                <w:szCs w:val="18"/>
              </w:rPr>
              <w:t xml:space="preserve"> vjerovnika</w:t>
            </w:r>
          </w:p>
        </w:tc>
        <w:tc>
          <w:tcPr>
            <w:tcW w:type="pct" w:w="530"/>
            <w:vAlign w:val="center"/>
          </w:tcPr>
          <w:p w14:textId="77777777" w14:paraId="2C60098A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 xml:space="preserve">OIB </w:t>
            </w:r>
            <w:proofErr w:type="spellStart"/>
            <w:r w:rsidRPr="00DD5DED">
              <w:rPr>
                <w:rFonts w:hAnsi="Verdana" w:ascii="Verdana"/>
                <w:sz w:val="18"/>
                <w:szCs w:val="18"/>
              </w:rPr>
              <w:t>razlučnog</w:t>
            </w:r>
            <w:proofErr w:type="spellEnd"/>
            <w:r w:rsidRPr="00DD5DED">
              <w:rPr>
                <w:rFonts w:hAnsi="Verdana" w:ascii="Verdana"/>
                <w:sz w:val="18"/>
                <w:szCs w:val="18"/>
              </w:rPr>
              <w:t xml:space="preserve"> vjerovnika </w:t>
            </w:r>
          </w:p>
        </w:tc>
        <w:tc>
          <w:tcPr>
            <w:tcW w:type="pct" w:w="540"/>
            <w:vAlign w:val="center"/>
          </w:tcPr>
          <w:p w14:textId="77777777" w14:paraId="7B5ACE9E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 xml:space="preserve">Adresa / sjedište </w:t>
            </w:r>
            <w:proofErr w:type="spellStart"/>
            <w:r w:rsidRPr="00DD5DED">
              <w:rPr>
                <w:rFonts w:hAnsi="Verdana" w:ascii="Verdana"/>
                <w:sz w:val="18"/>
                <w:szCs w:val="18"/>
              </w:rPr>
              <w:t>razlučnog</w:t>
            </w:r>
            <w:proofErr w:type="spellEnd"/>
            <w:r w:rsidRPr="00DD5DED">
              <w:rPr>
                <w:rFonts w:hAnsi="Verdana" w:ascii="Verdana"/>
                <w:sz w:val="18"/>
                <w:szCs w:val="18"/>
              </w:rPr>
              <w:t xml:space="preserve"> vjerovnika</w:t>
            </w:r>
          </w:p>
        </w:tc>
        <w:tc>
          <w:tcPr>
            <w:tcW w:type="pct" w:w="688"/>
            <w:vAlign w:val="center"/>
          </w:tcPr>
          <w:p w14:textId="77777777" w14:paraId="65B57B48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 xml:space="preserve">Javna knjiga u koju je </w:t>
            </w:r>
            <w:proofErr w:type="spellStart"/>
            <w:r w:rsidRPr="00DD5DED">
              <w:rPr>
                <w:rFonts w:hAnsi="Verdana" w:ascii="Verdana"/>
                <w:sz w:val="18"/>
                <w:szCs w:val="18"/>
              </w:rPr>
              <w:t>razlučno</w:t>
            </w:r>
            <w:proofErr w:type="spellEnd"/>
            <w:r w:rsidRPr="00DD5DED">
              <w:rPr>
                <w:rFonts w:hAnsi="Verdana" w:ascii="Verdana"/>
                <w:sz w:val="18"/>
                <w:szCs w:val="18"/>
              </w:rPr>
              <w:t xml:space="preserve"> pravo upisano</w:t>
            </w:r>
          </w:p>
        </w:tc>
        <w:tc>
          <w:tcPr>
            <w:tcW w:type="pct" w:w="638"/>
            <w:vAlign w:val="center"/>
          </w:tcPr>
          <w:p w14:textId="77777777" w14:paraId="7E476AF8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 xml:space="preserve">Iznos tražbine osigurane </w:t>
            </w:r>
            <w:proofErr w:type="spellStart"/>
            <w:r w:rsidRPr="00DD5DED">
              <w:rPr>
                <w:rFonts w:hAnsi="Verdana" w:ascii="Verdana"/>
                <w:sz w:val="18"/>
                <w:szCs w:val="18"/>
              </w:rPr>
              <w:t>razlučnim</w:t>
            </w:r>
            <w:proofErr w:type="spellEnd"/>
            <w:r w:rsidRPr="00DD5DED">
              <w:rPr>
                <w:rFonts w:hAnsi="Verdana" w:ascii="Verdana"/>
                <w:sz w:val="18"/>
                <w:szCs w:val="18"/>
              </w:rPr>
              <w:t xml:space="preserve"> pravom</w:t>
            </w:r>
          </w:p>
        </w:tc>
        <w:tc>
          <w:tcPr>
            <w:tcW w:type="pct" w:w="733"/>
            <w:vAlign w:val="center"/>
          </w:tcPr>
          <w:p w14:textId="77777777" w14:paraId="14DFA8ED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 xml:space="preserve">Pravnu osnovu tražbine osigurane </w:t>
            </w:r>
            <w:proofErr w:type="spellStart"/>
            <w:r w:rsidRPr="00DD5DED">
              <w:rPr>
                <w:rFonts w:hAnsi="Verdana" w:ascii="Verdana"/>
                <w:sz w:val="18"/>
                <w:szCs w:val="18"/>
              </w:rPr>
              <w:t>razlučnim</w:t>
            </w:r>
            <w:proofErr w:type="spellEnd"/>
            <w:r w:rsidRPr="00DD5DED">
              <w:rPr>
                <w:rFonts w:hAnsi="Verdana" w:ascii="Verdana"/>
                <w:sz w:val="18"/>
                <w:szCs w:val="18"/>
              </w:rPr>
              <w:t xml:space="preserve"> pravom</w:t>
            </w:r>
          </w:p>
        </w:tc>
        <w:tc>
          <w:tcPr>
            <w:tcW w:type="pct" w:w="832"/>
            <w:vAlign w:val="center"/>
          </w:tcPr>
          <w:p w14:textId="77777777" w14:paraId="63605740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 xml:space="preserve">Dio imovine na koji se odnosi </w:t>
            </w:r>
            <w:proofErr w:type="spellStart"/>
            <w:r w:rsidRPr="00DD5DED">
              <w:rPr>
                <w:rFonts w:hAnsi="Verdana" w:ascii="Verdana"/>
                <w:sz w:val="18"/>
                <w:szCs w:val="18"/>
              </w:rPr>
              <w:t>razlučno</w:t>
            </w:r>
            <w:proofErr w:type="spellEnd"/>
            <w:r w:rsidRPr="00DD5DED">
              <w:rPr>
                <w:rFonts w:hAnsi="Verdana" w:ascii="Verdana"/>
                <w:sz w:val="18"/>
                <w:szCs w:val="18"/>
              </w:rPr>
              <w:t xml:space="preserve"> pravo</w:t>
            </w:r>
          </w:p>
        </w:tc>
      </w:tr>
      <w:tr w14:textId="77777777" w14:paraId="3B489E61" w:rsidTr="00F84911" w:rsidR="005A653E" w:rsidRPr="00DD5DED">
        <w:trPr>
          <w:jc w:val="center"/>
        </w:trPr>
        <w:tc>
          <w:tcPr>
            <w:tcW w:type="pct" w:w="470"/>
            <w:vAlign w:val="center"/>
          </w:tcPr>
          <w:p w14:textId="77777777" w14:paraId="57EDB3BD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1.</w:t>
            </w:r>
          </w:p>
        </w:tc>
        <w:tc>
          <w:tcPr>
            <w:tcW w:type="pct" w:w="569"/>
            <w:vAlign w:val="center"/>
          </w:tcPr>
          <w:p w14:textId="77777777" w14:paraId="5515518C" w:rsidRDefault="005A653E" w:rsidP="00F84911" w:rsidR="005A653E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 w:rsidRPr="00340498">
              <w:rPr>
                <w:rFonts w:hAnsi="Verdana" w:ascii="Verdana"/>
                <w:sz w:val="18"/>
                <w:szCs w:val="18"/>
              </w:rPr>
              <w:t>HYPO-LEASING KROATIEN D.O.O ZAGREB</w:t>
            </w:r>
          </w:p>
        </w:tc>
        <w:tc>
          <w:tcPr>
            <w:tcW w:type="pct" w:w="530"/>
            <w:vAlign w:val="center"/>
          </w:tcPr>
          <w:p w14:textId="77777777" w14:paraId="2DE64A51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540"/>
            <w:vAlign w:val="center"/>
          </w:tcPr>
          <w:p w14:textId="77777777" w14:paraId="76BDD2D3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88"/>
            <w:vAlign w:val="center"/>
          </w:tcPr>
          <w:p w14:textId="77777777" w14:paraId="6B4DDAD7" w:rsidRDefault="005A653E" w:rsidP="00F84911" w:rsidR="005A653E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Zemljišne knjige</w:t>
            </w:r>
          </w:p>
        </w:tc>
        <w:tc>
          <w:tcPr>
            <w:tcW w:type="pct" w:w="638"/>
            <w:vAlign w:val="center"/>
          </w:tcPr>
          <w:p w14:textId="77777777" w14:paraId="24D1636B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>736.672,64 kn u protuvrijednosti EUR i kamate u ukupnom iznosu od 469.986,54 kn  u protuvrijednosti EUR</w:t>
            </w:r>
          </w:p>
        </w:tc>
        <w:tc>
          <w:tcPr>
            <w:tcW w:type="pct" w:w="733"/>
            <w:vAlign w:val="center"/>
          </w:tcPr>
          <w:p w14:textId="77777777" w14:paraId="0FDFB659" w:rsidRDefault="005A653E" w:rsidP="00F84911" w:rsidR="005A653E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 xml:space="preserve">Ugovor o namjenskom kreditu za izgradnju nekretnine od 03. prosinca 2002. i Ugovor o </w:t>
            </w:r>
            <w:proofErr w:type="spellStart"/>
            <w:r>
              <w:rPr>
                <w:rFonts w:hAnsi="Verdana" w:ascii="Verdana"/>
                <w:sz w:val="18"/>
                <w:szCs w:val="18"/>
              </w:rPr>
              <w:t>namjesnskom</w:t>
            </w:r>
            <w:proofErr w:type="spellEnd"/>
            <w:r>
              <w:rPr>
                <w:rFonts w:hAnsi="Verdana" w:ascii="Verdana"/>
                <w:sz w:val="18"/>
                <w:szCs w:val="18"/>
              </w:rPr>
              <w:t xml:space="preserve"> zajmu od 2. kolovoza 2002.</w:t>
            </w:r>
          </w:p>
        </w:tc>
        <w:tc>
          <w:tcPr>
            <w:tcW w:type="pct" w:w="832"/>
            <w:vAlign w:val="center"/>
          </w:tcPr>
          <w:p w14:textId="77777777" w14:paraId="146329D5" w:rsidRDefault="005A653E" w:rsidP="00F84911" w:rsidR="005A653E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  <w:r>
              <w:rPr>
                <w:rFonts w:hAnsi="Verdana" w:ascii="Verdana"/>
                <w:sz w:val="18"/>
                <w:szCs w:val="18"/>
              </w:rPr>
              <w:t xml:space="preserve">Nekretnina upisana u </w:t>
            </w:r>
            <w:proofErr w:type="spellStart"/>
            <w:r>
              <w:rPr>
                <w:rFonts w:hAnsi="Verdana" w:ascii="Verdana"/>
                <w:sz w:val="18"/>
                <w:szCs w:val="18"/>
              </w:rPr>
              <w:t>zk</w:t>
            </w:r>
            <w:proofErr w:type="spellEnd"/>
            <w:r>
              <w:rPr>
                <w:rFonts w:hAnsi="Verdana" w:ascii="Verdana"/>
                <w:sz w:val="18"/>
                <w:szCs w:val="18"/>
              </w:rPr>
              <w:t xml:space="preserve">. ul. br. 4728 k. o. Petrinja, k. č. br. 4890/70 U LOGORIŠTU od </w:t>
            </w:r>
            <w:r w:rsidRPr="00340498">
              <w:rPr>
                <w:rFonts w:hAnsi="Verdana" w:ascii="Verdana"/>
                <w:sz w:val="18"/>
                <w:szCs w:val="18"/>
              </w:rPr>
              <w:t>903</w:t>
            </w:r>
            <w:r>
              <w:rPr>
                <w:rFonts w:hAnsi="Verdana" w:ascii="Verdana"/>
                <w:sz w:val="18"/>
                <w:szCs w:val="18"/>
              </w:rPr>
              <w:t xml:space="preserve"> m</w:t>
            </w:r>
            <w:r w:rsidRPr="00340498">
              <w:rPr>
                <w:rFonts w:hAnsi="Verdana" w:ascii="Verdana"/>
                <w:sz w:val="18"/>
                <w:szCs w:val="18"/>
                <w:vertAlign w:val="superscript"/>
              </w:rPr>
              <w:t>2</w:t>
            </w:r>
          </w:p>
        </w:tc>
      </w:tr>
    </w:tbl>
    <w:p w14:textId="77777777" w14:paraId="6BF0CC72" w:rsidRDefault="005A653E" w:rsidP="005A653E" w:rsidR="005A653E">
      <w:pPr>
        <w:jc w:val="center"/>
        <w:rPr>
          <w:rFonts w:hAnsi="Verdana" w:ascii="Verdana"/>
          <w:b/>
          <w:sz w:val="18"/>
          <w:szCs w:val="18"/>
        </w:rPr>
      </w:pPr>
    </w:p>
    <w:p w14:textId="77777777" w14:paraId="0FE0301F" w:rsidRDefault="005A653E" w:rsidP="005A653E" w:rsidR="005A653E" w:rsidRPr="00DD5DED">
      <w:pPr>
        <w:jc w:val="center"/>
        <w:rPr>
          <w:rFonts w:hAnsi="Verdana" w:ascii="Verdana"/>
          <w:b/>
          <w:sz w:val="18"/>
          <w:szCs w:val="18"/>
        </w:rPr>
      </w:pPr>
      <w:r w:rsidRPr="00DD5DED">
        <w:rPr>
          <w:rFonts w:hAnsi="Verdana" w:ascii="Verdana"/>
          <w:b/>
          <w:sz w:val="18"/>
          <w:szCs w:val="18"/>
        </w:rPr>
        <w:t>III. TABLICA IZLUČNIH PRAVA</w:t>
      </w:r>
    </w:p>
    <w:p w14:textId="77777777" w14:paraId="26A2CEBC" w:rsidRDefault="005A653E" w:rsidP="005A653E" w:rsidR="005A653E" w:rsidRPr="00DD5DED">
      <w:pPr>
        <w:rPr>
          <w:rFonts w:hAnsi="Verdana" w:ascii="Verdana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67"/>
        <w:gridCol w:w="2255"/>
        <w:gridCol w:w="1678"/>
        <w:gridCol w:w="1786"/>
        <w:gridCol w:w="1318"/>
        <w:gridCol w:w="1318"/>
      </w:tblGrid>
      <w:tr w14:textId="77777777" w14:paraId="5D874B1D" w:rsidTr="00F84911" w:rsidR="005A653E" w:rsidRPr="00DD5DED">
        <w:trPr>
          <w:jc w:val="center"/>
        </w:trPr>
        <w:tc>
          <w:tcPr>
            <w:tcW w:type="pct" w:w="747"/>
            <w:vAlign w:val="center"/>
          </w:tcPr>
          <w:p w14:textId="77777777" w14:paraId="4EE1C1FC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 xml:space="preserve">Redni broj </w:t>
            </w:r>
          </w:p>
          <w:p w14:textId="77777777" w14:paraId="45DBC985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1148"/>
            <w:vAlign w:val="center"/>
          </w:tcPr>
          <w:p w14:textId="77777777" w14:paraId="1BCEDF84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 xml:space="preserve">Ime i prezime /  tvrtka ili naziv </w:t>
            </w:r>
            <w:proofErr w:type="spellStart"/>
            <w:r w:rsidRPr="00DD5DED">
              <w:rPr>
                <w:rFonts w:hAnsi="Verdana" w:ascii="Verdana"/>
                <w:sz w:val="18"/>
                <w:szCs w:val="18"/>
              </w:rPr>
              <w:t>razlučnog</w:t>
            </w:r>
            <w:proofErr w:type="spellEnd"/>
            <w:r w:rsidRPr="00DD5DED">
              <w:rPr>
                <w:rFonts w:hAnsi="Verdana" w:ascii="Verdana"/>
                <w:sz w:val="18"/>
                <w:szCs w:val="18"/>
              </w:rPr>
              <w:t xml:space="preserve"> vjerovnika</w:t>
            </w:r>
          </w:p>
        </w:tc>
        <w:tc>
          <w:tcPr>
            <w:tcW w:type="pct" w:w="854"/>
            <w:vAlign w:val="center"/>
          </w:tcPr>
          <w:p w14:textId="77777777" w14:paraId="6A618984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 xml:space="preserve">OIB </w:t>
            </w:r>
            <w:proofErr w:type="spellStart"/>
            <w:r w:rsidRPr="00DD5DED">
              <w:rPr>
                <w:rFonts w:hAnsi="Verdana" w:ascii="Verdana"/>
                <w:sz w:val="18"/>
                <w:szCs w:val="18"/>
              </w:rPr>
              <w:t>razlučnog</w:t>
            </w:r>
            <w:proofErr w:type="spellEnd"/>
            <w:r w:rsidRPr="00DD5DED">
              <w:rPr>
                <w:rFonts w:hAnsi="Verdana" w:ascii="Verdana"/>
                <w:sz w:val="18"/>
                <w:szCs w:val="18"/>
              </w:rPr>
              <w:t xml:space="preserve"> vjerovnika </w:t>
            </w:r>
          </w:p>
        </w:tc>
        <w:tc>
          <w:tcPr>
            <w:tcW w:type="pct" w:w="909"/>
            <w:vAlign w:val="center"/>
          </w:tcPr>
          <w:p w14:textId="77777777" w14:paraId="3AE5807E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 xml:space="preserve">Adresa / sjedište </w:t>
            </w:r>
            <w:proofErr w:type="spellStart"/>
            <w:r w:rsidRPr="00DD5DED">
              <w:rPr>
                <w:rFonts w:hAnsi="Verdana" w:ascii="Verdana"/>
                <w:sz w:val="18"/>
                <w:szCs w:val="18"/>
              </w:rPr>
              <w:t>razlučnog</w:t>
            </w:r>
            <w:proofErr w:type="spellEnd"/>
            <w:r w:rsidRPr="00DD5DED">
              <w:rPr>
                <w:rFonts w:hAnsi="Verdana" w:ascii="Verdana"/>
                <w:sz w:val="18"/>
                <w:szCs w:val="18"/>
              </w:rPr>
              <w:t xml:space="preserve"> vjerovnika</w:t>
            </w:r>
          </w:p>
        </w:tc>
        <w:tc>
          <w:tcPr>
            <w:tcW w:type="pct" w:w="671"/>
            <w:vAlign w:val="center"/>
          </w:tcPr>
          <w:p w14:textId="77777777" w14:paraId="117F3F10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14:textId="77777777" w14:paraId="59A301C2" w:rsidRDefault="005A653E" w:rsidP="00F84911" w:rsidR="005A653E" w:rsidRPr="00DD5DED">
            <w:pPr>
              <w:pStyle w:val="Bezproreda"/>
              <w:jc w:val="center"/>
              <w:rPr>
                <w:rFonts w:hAnsi="Verdana" w:ascii="Verdana"/>
                <w:sz w:val="18"/>
                <w:szCs w:val="18"/>
              </w:rPr>
            </w:pPr>
            <w:r w:rsidRPr="00DD5DED">
              <w:rPr>
                <w:rFonts w:hAnsi="Verdana" w:ascii="Verdana"/>
                <w:sz w:val="18"/>
                <w:szCs w:val="18"/>
              </w:rPr>
              <w:t>Predmet izlučnog prava</w:t>
            </w:r>
          </w:p>
        </w:tc>
      </w:tr>
      <w:tr w14:textId="77777777" w14:paraId="70A72605" w:rsidTr="00F84911" w:rsidR="005A653E" w:rsidRPr="00DD5DED">
        <w:trPr>
          <w:jc w:val="center"/>
        </w:trPr>
        <w:tc>
          <w:tcPr>
            <w:tcW w:type="pct" w:w="747"/>
          </w:tcPr>
          <w:p w14:textId="77777777" w14:paraId="2A5976FF" w:rsidRDefault="005A653E" w:rsidP="00F84911" w:rsidR="005A653E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1148"/>
          </w:tcPr>
          <w:p w14:textId="77777777" w14:paraId="4536D7D9" w:rsidRDefault="005A653E" w:rsidP="00F84911" w:rsidR="005A653E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854"/>
          </w:tcPr>
          <w:p w14:textId="77777777" w14:paraId="6403770C" w:rsidRDefault="005A653E" w:rsidP="00F84911" w:rsidR="005A653E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909"/>
          </w:tcPr>
          <w:p w14:textId="77777777" w14:paraId="73FAF1AE" w:rsidRDefault="005A653E" w:rsidP="00F84911" w:rsidR="005A653E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71"/>
          </w:tcPr>
          <w:p w14:textId="77777777" w14:paraId="7D1696BE" w:rsidRDefault="005A653E" w:rsidP="00F84911" w:rsidR="005A653E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  <w:tc>
          <w:tcPr>
            <w:tcW w:type="pct" w:w="671"/>
          </w:tcPr>
          <w:p w14:textId="77777777" w14:paraId="66A20503" w:rsidRDefault="005A653E" w:rsidP="00F84911" w:rsidR="005A653E" w:rsidRPr="00DD5DED">
            <w:pPr>
              <w:pStyle w:val="Bezproreda"/>
              <w:rPr>
                <w:rFonts w:hAnsi="Verdana" w:ascii="Verdana"/>
                <w:sz w:val="18"/>
                <w:szCs w:val="18"/>
              </w:rPr>
            </w:pPr>
          </w:p>
        </w:tc>
      </w:tr>
    </w:tbl>
    <w:p w14:textId="77777777" w14:paraId="576A772A" w:rsidRDefault="005A653E" w:rsidP="005A653E" w:rsidR="005A653E" w:rsidRPr="00DD5DED">
      <w:pPr>
        <w:rPr>
          <w:rFonts w:hAnsi="Verdana" w:ascii="Verdana"/>
          <w:sz w:val="18"/>
          <w:szCs w:val="18"/>
        </w:rPr>
      </w:pPr>
    </w:p>
    <w:p w14:textId="77777777" w14:paraId="2A6A6F16" w:rsidRDefault="005A653E" w:rsidP="005A653E" w:rsidR="005A653E" w:rsidRPr="00DD5DED">
      <w:pPr>
        <w:rPr>
          <w:rFonts w:hAnsi="Verdana" w:ascii="Verdana"/>
          <w:sz w:val="18"/>
          <w:szCs w:val="18"/>
        </w:rPr>
      </w:pPr>
      <w:r w:rsidRPr="00DD5DED">
        <w:rPr>
          <w:rFonts w:hAnsi="Verdana" w:ascii="Verdana"/>
          <w:sz w:val="18"/>
          <w:szCs w:val="18"/>
        </w:rPr>
        <w:t xml:space="preserve">Mjesto i datum </w:t>
      </w:r>
      <w:r w:rsidRPr="00DD5DED">
        <w:rPr>
          <w:rFonts w:hAnsi="Verdana" w:ascii="Verdana"/>
          <w:sz w:val="18"/>
          <w:szCs w:val="18"/>
        </w:rPr>
        <w:tab/>
      </w:r>
      <w:r w:rsidRPr="00DD5DED">
        <w:rPr>
          <w:rFonts w:hAnsi="Verdana" w:ascii="Verdana"/>
          <w:sz w:val="18"/>
          <w:szCs w:val="18"/>
        </w:rPr>
        <w:tab/>
      </w:r>
      <w:r w:rsidRPr="00DD5DED">
        <w:rPr>
          <w:rFonts w:hAnsi="Verdana" w:ascii="Verdana"/>
          <w:sz w:val="18"/>
          <w:szCs w:val="18"/>
        </w:rPr>
        <w:tab/>
      </w:r>
      <w:r w:rsidRPr="00DD5DED">
        <w:rPr>
          <w:rFonts w:hAnsi="Verdana" w:ascii="Verdana"/>
          <w:sz w:val="18"/>
          <w:szCs w:val="18"/>
        </w:rPr>
        <w:tab/>
      </w:r>
      <w:r w:rsidRPr="00DD5DED">
        <w:rPr>
          <w:rFonts w:hAnsi="Verdana" w:ascii="Verdana"/>
          <w:sz w:val="18"/>
          <w:szCs w:val="18"/>
        </w:rPr>
        <w:tab/>
      </w:r>
      <w:r w:rsidRPr="00DD5DED">
        <w:rPr>
          <w:rFonts w:hAnsi="Verdana" w:ascii="Verdana"/>
          <w:sz w:val="18"/>
          <w:szCs w:val="18"/>
        </w:rPr>
        <w:tab/>
      </w:r>
      <w:r w:rsidRPr="00DD5DED">
        <w:rPr>
          <w:rFonts w:hAnsi="Verdana" w:ascii="Verdana"/>
          <w:sz w:val="18"/>
          <w:szCs w:val="18"/>
        </w:rPr>
        <w:tab/>
      </w:r>
      <w:r>
        <w:rPr>
          <w:rFonts w:hAnsi="Verdana" w:ascii="Verdana"/>
          <w:sz w:val="18"/>
          <w:szCs w:val="18"/>
        </w:rPr>
        <w:tab/>
      </w:r>
      <w:r>
        <w:rPr>
          <w:rFonts w:hAnsi="Verdana" w:ascii="Verdana"/>
          <w:sz w:val="18"/>
          <w:szCs w:val="18"/>
        </w:rPr>
        <w:tab/>
      </w:r>
      <w:r>
        <w:rPr>
          <w:rFonts w:hAnsi="Verdana" w:ascii="Verdana"/>
          <w:sz w:val="18"/>
          <w:szCs w:val="18"/>
        </w:rPr>
        <w:tab/>
      </w:r>
      <w:r>
        <w:rPr>
          <w:rFonts w:hAnsi="Verdana" w:ascii="Verdana"/>
          <w:sz w:val="18"/>
          <w:szCs w:val="18"/>
        </w:rPr>
        <w:tab/>
      </w:r>
      <w:r>
        <w:rPr>
          <w:rFonts w:hAnsi="Verdana" w:ascii="Verdana"/>
          <w:sz w:val="18"/>
          <w:szCs w:val="18"/>
        </w:rPr>
        <w:tab/>
      </w:r>
      <w:r>
        <w:rPr>
          <w:rFonts w:hAnsi="Verdana" w:ascii="Verdana"/>
          <w:sz w:val="18"/>
          <w:szCs w:val="18"/>
        </w:rPr>
        <w:tab/>
      </w:r>
      <w:r>
        <w:rPr>
          <w:rFonts w:hAnsi="Verdana" w:ascii="Verdana"/>
          <w:sz w:val="18"/>
          <w:szCs w:val="18"/>
        </w:rPr>
        <w:tab/>
      </w:r>
      <w:r>
        <w:rPr>
          <w:rFonts w:hAnsi="Verdana" w:ascii="Verdana"/>
          <w:sz w:val="18"/>
          <w:szCs w:val="18"/>
        </w:rPr>
        <w:tab/>
      </w:r>
      <w:r>
        <w:rPr>
          <w:rFonts w:hAnsi="Verdana" w:ascii="Verdana"/>
          <w:sz w:val="18"/>
          <w:szCs w:val="18"/>
        </w:rPr>
        <w:tab/>
      </w:r>
      <w:r w:rsidRPr="00DD5DED">
        <w:rPr>
          <w:rFonts w:hAnsi="Verdana" w:ascii="Verdana"/>
          <w:sz w:val="18"/>
          <w:szCs w:val="18"/>
        </w:rPr>
        <w:t>Stečajni upravitelj</w:t>
      </w:r>
    </w:p>
    <w:p w14:textId="28C855A7" w14:paraId="503456E3" w:rsidRDefault="005A653E" w:rsidP="005A653E" w:rsidR="005A653E" w:rsidRPr="00DD5DED">
      <w:pPr>
        <w:rPr>
          <w:rFonts w:hAnsi="Verdana" w:ascii="Verdana"/>
          <w:sz w:val="18"/>
          <w:szCs w:val="18"/>
        </w:rPr>
      </w:pPr>
      <w:r w:rsidRPr="00DD5DED">
        <w:rPr>
          <w:rFonts w:hAnsi="Verdana" w:ascii="Verdana"/>
          <w:sz w:val="18"/>
          <w:szCs w:val="18"/>
        </w:rPr>
        <w:t xml:space="preserve">Zagreb, </w:t>
      </w:r>
      <w:r w:rsidR="00527931">
        <w:rPr>
          <w:rFonts w:hAnsi="Verdana" w:ascii="Verdana"/>
          <w:sz w:val="18"/>
          <w:szCs w:val="18"/>
        </w:rPr>
        <w:t>31.12.2018.</w:t>
      </w:r>
    </w:p>
    <w:p w14:textId="77777777" w14:paraId="34C2BD46" w:rsidRDefault="005A653E" w:rsidP="0047529F" w:rsidR="005A653E">
      <w:pPr>
        <w:pStyle w:val="Bezproreda"/>
        <w:jc w:val="right"/>
        <w:rPr>
          <w:rFonts w:hAnsi="Verdana" w:ascii="Verdana"/>
          <w:sz w:val="20"/>
          <w:szCs w:val="20"/>
        </w:rPr>
      </w:pPr>
    </w:p>
    <w:sectPr w:rsidSect="0045168C" w:rsidR="005A653E">
      <w:pgSz w:h="16838" w:w="11906"/>
      <w:pgMar w:gutter="0" w:footer="708" w:header="708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3907D7C6" w:rsidRDefault="005A653E" w:rsidP="005A653E" w:rsidR="005A653E">
      <w:pPr>
        <w:spacing w:lineRule="auto" w:line="240" w:after="0"/>
      </w:pPr>
      <w:r>
        <w:separator/>
      </w:r>
    </w:p>
  </w:endnote>
  <w:endnote w:id="0" w:type="continuationSeparator">
    <w:p w14:textId="77777777" w14:paraId="6100B2E9" w:rsidRDefault="005A653E" w:rsidP="005A653E" w:rsidR="005A65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67882F6A" w:rsidRDefault="005A653E" w:rsidP="005A653E" w:rsidR="005A653E">
      <w:pPr>
        <w:spacing w:lineRule="auto" w:line="240" w:after="0"/>
      </w:pPr>
      <w:r>
        <w:separator/>
      </w:r>
    </w:p>
  </w:footnote>
  <w:footnote w:id="0" w:type="continuationSeparator">
    <w:p w14:textId="77777777" w14:paraId="3DA04C9E" w:rsidRDefault="005A653E" w:rsidP="005A653E" w:rsidR="005A653E">
      <w:pPr>
        <w:spacing w:lineRule="auto" w:line="240" w:after="0"/>
      </w:pPr>
      <w:r>
        <w:continuationSeparator/>
      </w:r>
    </w:p>
  </w:footnote>
  <w:footnote w:id="1">
    <w:p w14:textId="77777777" w14:paraId="02F62FA4" w:rsidRDefault="005A653E" w:rsidP="005A653E" w:rsidR="005A653E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14:textId="77777777" w14:paraId="398E4CA4" w:rsidRDefault="005A653E" w:rsidP="005A653E" w:rsidR="005A653E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F00D0"/>
    <w:multiLevelType w:val="hybridMultilevel"/>
    <w:tmpl w:val="FECECC8A"/>
    <w:lvl w:tplc="3C447DF8" w:ilvl="0">
      <w:start w:val="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DD6231"/>
    <w:multiLevelType w:val="hybridMultilevel"/>
    <w:tmpl w:val="43F45E04"/>
    <w:lvl w:tplc="30CEA3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777B54"/>
    <w:multiLevelType w:val="hybridMultilevel"/>
    <w:tmpl w:val="45543852"/>
    <w:lvl w:tplc="2F0C584E" w:ilvl="0">
      <w:start w:val="8"/>
      <w:numFmt w:val="bullet"/>
      <w:lvlText w:val="-"/>
      <w:lvlJc w:val="left"/>
      <w:pPr>
        <w:ind w:hanging="360" w:left="720"/>
      </w:pPr>
      <w:rPr>
        <w:rFonts w:cstheme="minorBidi" w:eastAsiaTheme="minorHAnsi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8B15EB"/>
    <w:multiLevelType w:val="hybridMultilevel"/>
    <w:tmpl w:val="588203A2"/>
    <w:lvl w:tplc="C094A5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444E56"/>
    <w:multiLevelType w:val="hybridMultilevel"/>
    <w:tmpl w:val="3F1ED4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394731"/>
    <w:multiLevelType w:val="hybridMultilevel"/>
    <w:tmpl w:val="CF8830C2"/>
    <w:lvl w:tplc="652E3558" w:ilvl="0">
      <w:start w:val="5"/>
      <w:numFmt w:val="bullet"/>
      <w:lvlText w:val="-"/>
      <w:lvlJc w:val="left"/>
      <w:pPr>
        <w:ind w:hanging="360" w:left="720"/>
      </w:pPr>
      <w:rPr>
        <w:rFonts w:cstheme="minorBidi" w:eastAsiaTheme="minorHAnsi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896CDC"/>
    <w:multiLevelType w:val="hybridMultilevel"/>
    <w:tmpl w:val="E9B20CC0"/>
    <w:lvl w:tplc="1BFC15E8" w:ilvl="0">
      <w:start w:val="3"/>
      <w:numFmt w:val="bullet"/>
      <w:lvlText w:val="-"/>
      <w:lvlJc w:val="left"/>
      <w:pPr>
        <w:ind w:hanging="360" w:left="927"/>
      </w:pPr>
      <w:rPr>
        <w:rFonts w:eastAsiaTheme="minorHAnsi" w:cs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CCA"/>
    <w:rsid w:val="000077BC"/>
    <w:rsid w:val="00010329"/>
    <w:rsid w:val="0001444B"/>
    <w:rsid w:val="00026531"/>
    <w:rsid w:val="00034E67"/>
    <w:rsid w:val="00043568"/>
    <w:rsid w:val="00067898"/>
    <w:rsid w:val="000865B2"/>
    <w:rsid w:val="000878CE"/>
    <w:rsid w:val="00092E1D"/>
    <w:rsid w:val="000A7104"/>
    <w:rsid w:val="000B4581"/>
    <w:rsid w:val="000C1299"/>
    <w:rsid w:val="000D7CEE"/>
    <w:rsid w:val="00141371"/>
    <w:rsid w:val="00174832"/>
    <w:rsid w:val="00181F61"/>
    <w:rsid w:val="001A4963"/>
    <w:rsid w:val="002001EB"/>
    <w:rsid w:val="00217B43"/>
    <w:rsid w:val="00222591"/>
    <w:rsid w:val="0025442D"/>
    <w:rsid w:val="00276E70"/>
    <w:rsid w:val="00281A41"/>
    <w:rsid w:val="00284936"/>
    <w:rsid w:val="00285B85"/>
    <w:rsid w:val="00297973"/>
    <w:rsid w:val="002A6E36"/>
    <w:rsid w:val="002C7C79"/>
    <w:rsid w:val="00326855"/>
    <w:rsid w:val="003559FC"/>
    <w:rsid w:val="0036277E"/>
    <w:rsid w:val="00423A7A"/>
    <w:rsid w:val="0043578E"/>
    <w:rsid w:val="0045168C"/>
    <w:rsid w:val="00464C0A"/>
    <w:rsid w:val="0047529F"/>
    <w:rsid w:val="00505FA9"/>
    <w:rsid w:val="00524CDC"/>
    <w:rsid w:val="00527931"/>
    <w:rsid w:val="0054341A"/>
    <w:rsid w:val="005A653E"/>
    <w:rsid w:val="005C36A3"/>
    <w:rsid w:val="005F321E"/>
    <w:rsid w:val="006A710A"/>
    <w:rsid w:val="006B09C4"/>
    <w:rsid w:val="006D553A"/>
    <w:rsid w:val="006F2415"/>
    <w:rsid w:val="00755C49"/>
    <w:rsid w:val="00772985"/>
    <w:rsid w:val="00843385"/>
    <w:rsid w:val="0085591B"/>
    <w:rsid w:val="008A4CDA"/>
    <w:rsid w:val="008A528B"/>
    <w:rsid w:val="00920165"/>
    <w:rsid w:val="00970E1E"/>
    <w:rsid w:val="00994E18"/>
    <w:rsid w:val="009955F0"/>
    <w:rsid w:val="009D0CCA"/>
    <w:rsid w:val="009F2CD0"/>
    <w:rsid w:val="00A53735"/>
    <w:rsid w:val="00AA1FF6"/>
    <w:rsid w:val="00AB7728"/>
    <w:rsid w:val="00AE2595"/>
    <w:rsid w:val="00B4165D"/>
    <w:rsid w:val="00B439E7"/>
    <w:rsid w:val="00B43CB8"/>
    <w:rsid w:val="00B728A6"/>
    <w:rsid w:val="00B766C0"/>
    <w:rsid w:val="00B8170C"/>
    <w:rsid w:val="00B91122"/>
    <w:rsid w:val="00BB652D"/>
    <w:rsid w:val="00C04DFF"/>
    <w:rsid w:val="00C42FB4"/>
    <w:rsid w:val="00CA7A6F"/>
    <w:rsid w:val="00CD386B"/>
    <w:rsid w:val="00D14971"/>
    <w:rsid w:val="00D17992"/>
    <w:rsid w:val="00D6103C"/>
    <w:rsid w:val="00D75E29"/>
    <w:rsid w:val="00D774FF"/>
    <w:rsid w:val="00DC2BA6"/>
    <w:rsid w:val="00DE0EC1"/>
    <w:rsid w:val="00DE32A0"/>
    <w:rsid w:val="00E04567"/>
    <w:rsid w:val="00E063C8"/>
    <w:rsid w:val="00E21D4B"/>
    <w:rsid w:val="00E366B0"/>
    <w:rsid w:val="00E44B69"/>
    <w:rsid w:val="00E83E02"/>
    <w:rsid w:val="00EB798E"/>
    <w:rsid w:val="00F0506D"/>
    <w:rsid w:val="00F202C4"/>
    <w:rsid w:val="00FE08B2"/>
    <w:rsid w:val="00FE20AF"/>
    <w:rsid w:val="00FE6595"/>
    <w:rsid w:val="00FE7617"/>
    <w:rsid w:val="00FF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27DBEB5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B652D"/>
    <w:pPr>
      <w:spacing w:lineRule="auto" w:line="240"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BB652D"/>
    <w:rPr>
      <w:rFonts w:cs="Arial" w:eastAsia="Times New Roman" w:hAnsi="Arial" w:ascii="Arial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E7617"/>
    <w:pPr>
      <w:ind w:left="720"/>
      <w:contextualSpacing/>
    </w:pPr>
  </w:style>
  <w:style w:styleId="Reetkatablice" w:type="table">
    <w:name w:val="Table Grid"/>
    <w:basedOn w:val="Obinatablica"/>
    <w:rsid w:val="00E04567"/>
    <w:pPr>
      <w:spacing w:lineRule="auto" w:line="240" w:after="0"/>
    </w:pPr>
    <w:rPr>
      <w:rFonts w:cs="Times New Roman" w:eastAsia="Batang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32685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774FF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74FF"/>
    <w:rPr>
      <w:rFonts w:cs="Segoe UI" w:hAnsi="Segoe UI" w:ascii="Segoe UI"/>
      <w:sz w:val="18"/>
      <w:szCs w:val="18"/>
    </w:rPr>
  </w:style>
  <w:style w:styleId="Hiperveza" w:type="character">
    <w:name w:val="Hyperlink"/>
    <w:basedOn w:val="Zadanifontodlomka"/>
    <w:uiPriority w:val="99"/>
    <w:semiHidden/>
    <w:unhideWhenUsed/>
    <w:rsid w:val="00B91122"/>
    <w:rPr>
      <w:color w:val="0000FF"/>
      <w:u w:val="single"/>
    </w:rPr>
  </w:style>
  <w:style w:styleId="Tekstfusnote" w:type="paragraph">
    <w:name w:val="footnote text"/>
    <w:basedOn w:val="Normal"/>
    <w:link w:val="TekstfusnoteChar"/>
    <w:uiPriority w:val="99"/>
    <w:semiHidden/>
    <w:rsid w:val="005A653E"/>
    <w:pPr>
      <w:spacing w:lineRule="auto" w:line="240" w:after="80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A653E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5A653E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41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371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371"/>
    <w:rPr>
      <w:rFonts w:hAnsi="Verdana" w:ascii="Verdana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371"/>
    <w:rPr>
      <w:rFonts w:cs="Times New Roman" w:hAnsi="Verdana" w:ascii="Verdana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371"/>
    <w:rPr>
      <w:rFonts w:cs="Times New Roman" w:hAnsi="Verdana" w:ascii="Verdana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B652D"/>
    <w:pPr>
      <w:spacing w:after="0" w:line="240" w:lineRule="auto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BB652D"/>
    <w:rPr>
      <w:rFonts w:ascii="Arial" w:cs="Arial" w:eastAsia="Times New Roman" w:hAnsi="Arial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E7617"/>
    <w:pPr>
      <w:ind w:left="720"/>
      <w:contextualSpacing/>
    </w:pPr>
  </w:style>
  <w:style w:styleId="Reetkatablice" w:type="table">
    <w:name w:val="Table Grid"/>
    <w:basedOn w:val="Obinatablica"/>
    <w:rsid w:val="00E04567"/>
    <w:pPr>
      <w:spacing w:after="0" w:line="240" w:lineRule="auto"/>
    </w:pPr>
    <w:rPr>
      <w:rFonts w:ascii="Times New Roman" w:cs="Times New Roman" w:eastAsia="Batang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32685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774FF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74FF"/>
    <w:rPr>
      <w:rFonts w:ascii="Segoe UI" w:cs="Segoe UI" w:hAnsi="Segoe UI"/>
      <w:sz w:val="18"/>
      <w:szCs w:val="18"/>
    </w:rPr>
  </w:style>
  <w:style w:styleId="Hiperveza" w:type="character">
    <w:name w:val="Hyperlink"/>
    <w:basedOn w:val="Zadanifontodlomka"/>
    <w:uiPriority w:val="99"/>
    <w:semiHidden/>
    <w:unhideWhenUsed/>
    <w:rsid w:val="00B91122"/>
    <w:rPr>
      <w:color w:val="0000FF"/>
      <w:u w:val="single"/>
    </w:rPr>
  </w:style>
  <w:style w:styleId="Tekstfusnote" w:type="paragraph">
    <w:name w:val="footnote text"/>
    <w:basedOn w:val="Normal"/>
    <w:link w:val="TekstfusnoteChar"/>
    <w:uiPriority w:val="99"/>
    <w:semiHidden/>
    <w:rsid w:val="005A653E"/>
    <w:pPr>
      <w:spacing w:after="80" w:line="240" w:lineRule="auto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A653E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5A653E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41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371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371"/>
    <w:rPr>
      <w:rFonts w:ascii="Verdana" w:hAnsi="Verdana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371"/>
    <w:rPr>
      <w:rFonts w:ascii="Verdana" w:cs="Times New Roman" w:hAnsi="Verdana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371"/>
    <w:rPr>
      <w:rFonts w:ascii="Verdana" w:cs="Times New Roman" w:hAnsi="Verdana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952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21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893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77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928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22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917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6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921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94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javascript:ossDispatchAction('action=publicLrToCadParcel&amp;mainBookId=30335&amp;parcelNumber=4890/70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937</properties:Words>
  <properties:Characters>5631</properties:Characters>
  <properties:Lines>452</properties:Lines>
  <properties:Paragraphs>151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2019-01-07T12:07:00Z</dcterms:created>
  <dc:creator>Hrvoje Kraljičković</dc:creator>
  <cp:lastModifiedBy>Ljubica Radošević</cp:lastModifiedBy>
  <cp:lastPrinted>2018-02-19T18:41:00Z</cp:lastPrinted>
  <dcterms:modified xmlns:xsi="http://www.w3.org/2001/XMLSchema-instance" xsi:type="dcterms:W3CDTF">2019-01-07T12:22:00Z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St-1937/2017-18 / Podnesak - Izvješće stečajnog upravitelja (Stečajna masa iza VISMARK d.o.o. u stečaju - ST-415 - izvješće o gospodarskom položaju i njegovim uzrocima, 7.1.19..docx)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