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e626f" w14:paraId="bde626f" w:rsidRDefault="00892C45" w:rsidP="00892C45" w:rsidR="00892C45" w:rsidRPr="00F565C1">
      <w:pPr>
        <w:ind w:firstLine="708"/>
        <w:jc w:val="right"/>
        <w15:collapsed w:val="false"/>
        <w:rPr>
          <w:b/>
          <w:lang w:val="hr-HR"/>
        </w:rPr>
      </w:pPr>
      <w:bookmarkStart w:name="_GoBack" w:id="0"/>
      <w:bookmarkEnd w:id="0"/>
      <w:r w:rsidRPr="00F565C1">
        <w:rPr>
          <w:lang w:eastAsia="hr-HR" w:val="hr-HR"/>
        </w:rPr>
        <w:t xml:space="preserve">   </w:t>
      </w:r>
      <w:r w:rsidRPr="00F565C1">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Pr="00F565C1">
        <w:rPr>
          <w:lang w:eastAsia="hr-HR" w:val="hr-HR"/>
        </w:rPr>
        <w:tab/>
      </w:r>
      <w:r w:rsidRPr="00F565C1">
        <w:rPr>
          <w:lang w:eastAsia="hr-HR" w:val="hr-HR"/>
        </w:rPr>
        <w:tab/>
      </w:r>
      <w:r w:rsidRPr="00F565C1">
        <w:rPr>
          <w:lang w:eastAsia="hr-HR" w:val="hr-HR"/>
        </w:rPr>
        <w:tab/>
      </w:r>
      <w:r w:rsidRPr="00F565C1">
        <w:rPr>
          <w:lang w:eastAsia="hr-HR" w:val="hr-HR"/>
        </w:rPr>
        <w:tab/>
      </w:r>
      <w:r w:rsidRPr="00F565C1">
        <w:rPr>
          <w:lang w:eastAsia="hr-HR" w:val="hr-HR"/>
        </w:rPr>
        <w:tab/>
      </w:r>
      <w:r w:rsidRPr="00F565C1">
        <w:rPr>
          <w:lang w:eastAsia="hr-HR" w:val="hr-HR"/>
        </w:rPr>
        <w:tab/>
        <w:t xml:space="preserve">      </w:t>
      </w:r>
      <w:r w:rsidRPr="00F565C1">
        <w:rPr>
          <w:b/>
          <w:lang w:val="hr-HR"/>
        </w:rPr>
        <w:t>Posl. br. 12. St-</w:t>
      </w:r>
      <w:r w:rsidR="00F94657" w:rsidRPr="00F565C1">
        <w:rPr>
          <w:b/>
          <w:lang w:val="hr-HR"/>
        </w:rPr>
        <w:t>168</w:t>
      </w:r>
      <w:r w:rsidR="00DE1E7A" w:rsidRPr="00F565C1">
        <w:rPr>
          <w:b/>
          <w:lang w:val="hr-HR"/>
        </w:rPr>
        <w:t>/201</w:t>
      </w:r>
      <w:r w:rsidR="00F94657" w:rsidRPr="00F565C1">
        <w:rPr>
          <w:b/>
          <w:lang w:val="hr-HR"/>
        </w:rPr>
        <w:t>4</w:t>
      </w:r>
    </w:p>
    <w:p w:rsidRDefault="00892C45" w:rsidP="00892C45" w:rsidR="00892C45" w:rsidRPr="00F565C1">
      <w:pPr>
        <w:pStyle w:val="Naslov1"/>
        <w:jc w:val="both"/>
        <w:rPr>
          <w:sz w:val="4"/>
          <w:szCs w:val="4"/>
        </w:rPr>
      </w:pPr>
    </w:p>
    <w:p w:rsidRDefault="00892C45" w:rsidP="00892C45" w:rsidR="00892C45" w:rsidRPr="00F565C1">
      <w:pPr>
        <w:pStyle w:val="Naslov1"/>
        <w:jc w:val="both"/>
      </w:pPr>
      <w:r w:rsidRPr="00F565C1">
        <w:t>REPUBLIKA HRVATSKA</w:t>
      </w:r>
    </w:p>
    <w:p w:rsidRDefault="00892C45" w:rsidP="00892C45" w:rsidR="00892C45" w:rsidRPr="00F565C1">
      <w:pPr>
        <w:jc w:val="both"/>
        <w:rPr>
          <w:lang w:val="hr-HR"/>
        </w:rPr>
      </w:pPr>
      <w:r w:rsidRPr="00F565C1">
        <w:rPr>
          <w:b/>
          <w:lang w:val="hr-HR"/>
        </w:rPr>
        <w:t xml:space="preserve">TRGOVAČKI SUD U SPLITU </w:t>
      </w:r>
      <w:r w:rsidRPr="00F565C1">
        <w:rPr>
          <w:lang w:val="hr-HR"/>
        </w:rPr>
        <w:t xml:space="preserve">            </w:t>
      </w:r>
      <w:r w:rsidRPr="00F565C1">
        <w:rPr>
          <w:lang w:val="hr-HR"/>
        </w:rPr>
        <w:tab/>
      </w:r>
      <w:r w:rsidRPr="00F565C1">
        <w:rPr>
          <w:lang w:val="hr-HR"/>
        </w:rPr>
        <w:tab/>
      </w:r>
      <w:r w:rsidRPr="00F565C1">
        <w:rPr>
          <w:lang w:val="hr-HR"/>
        </w:rPr>
        <w:tab/>
        <w:t xml:space="preserve">      </w:t>
      </w:r>
    </w:p>
    <w:p w:rsidRDefault="00892C45" w:rsidP="00892C45" w:rsidR="00892C45" w:rsidRPr="00F565C1">
      <w:pPr>
        <w:rPr>
          <w:b/>
          <w:lang w:val="hr-HR"/>
        </w:rPr>
      </w:pPr>
      <w:r w:rsidRPr="00F565C1">
        <w:rPr>
          <w:b/>
          <w:lang w:val="hr-HR"/>
        </w:rPr>
        <w:t>Split, Sukoišanska br. 6</w:t>
      </w:r>
    </w:p>
    <w:p w:rsidRDefault="00892C45" w:rsidP="00892C45" w:rsidR="00892C45" w:rsidRPr="00F565C1">
      <w:pPr>
        <w:rPr>
          <w:sz w:val="20"/>
          <w:szCs w:val="20"/>
          <w:lang w:val="hr-HR"/>
        </w:rPr>
      </w:pPr>
    </w:p>
    <w:p w:rsidRDefault="00892C45" w:rsidP="00892C45" w:rsidR="00892C45" w:rsidRPr="00F565C1">
      <w:pPr>
        <w:pStyle w:val="Naslov2"/>
        <w:rPr>
          <w:b/>
          <w:bCs/>
        </w:rPr>
      </w:pPr>
      <w:r w:rsidRPr="00F565C1">
        <w:rPr>
          <w:b/>
          <w:bCs/>
        </w:rPr>
        <w:t xml:space="preserve">R E P U B L I K A   H R V A T S K A </w:t>
      </w:r>
    </w:p>
    <w:p w:rsidRDefault="00892C45" w:rsidP="00892C45" w:rsidR="00892C45" w:rsidRPr="00F565C1">
      <w:pPr>
        <w:pStyle w:val="Naslov2"/>
        <w:rPr>
          <w:b/>
          <w:bCs/>
          <w:sz w:val="20"/>
        </w:rPr>
      </w:pPr>
    </w:p>
    <w:p w:rsidRDefault="00892C45" w:rsidP="00892C45" w:rsidR="00892C45" w:rsidRPr="00F565C1">
      <w:pPr>
        <w:pStyle w:val="Naslov2"/>
        <w:rPr>
          <w:b/>
          <w:bCs/>
        </w:rPr>
      </w:pPr>
      <w:r w:rsidRPr="00F565C1">
        <w:rPr>
          <w:b/>
          <w:bCs/>
        </w:rPr>
        <w:t>Z A K L J U Č A K</w:t>
      </w:r>
    </w:p>
    <w:p w:rsidRDefault="00892C45" w:rsidP="00892C45" w:rsidR="00892C45" w:rsidRPr="00F565C1">
      <w:pPr>
        <w:rPr>
          <w:sz w:val="20"/>
          <w:szCs w:val="20"/>
          <w:lang w:val="hr-HR"/>
        </w:rPr>
      </w:pPr>
    </w:p>
    <w:p w:rsidRDefault="00892C45" w:rsidP="00892C45" w:rsidR="00892C45" w:rsidRPr="00F565C1">
      <w:pPr>
        <w:pStyle w:val="Tijeloteksta"/>
        <w:rPr>
          <w:lang w:val="hr-HR"/>
        </w:rPr>
      </w:pPr>
      <w:r w:rsidRPr="00F565C1">
        <w:rPr>
          <w:lang w:val="hr-HR"/>
        </w:rPr>
        <w:tab/>
        <w:t xml:space="preserve">Trgovački sud u Splitu, po sucu tog suda Pašku Bačiću, kao stečajnom sucu, u stečajnom postupku nad dužnikom </w:t>
      </w:r>
      <w:r w:rsidR="00F94657" w:rsidRPr="00F565C1">
        <w:rPr>
          <w:lang w:val="hr-HR"/>
        </w:rPr>
        <w:t>ADRIATIC d.d. u stečaju Split, Obala kneza Branimira 8, OIB: 31076464103</w:t>
      </w:r>
      <w:r w:rsidR="00F94657" w:rsidRPr="00F565C1">
        <w:rPr>
          <w:szCs w:val="24"/>
          <w:lang w:val="hr-HR"/>
        </w:rPr>
        <w:t xml:space="preserve">, </w:t>
      </w:r>
      <w:r w:rsidRPr="00F565C1">
        <w:rPr>
          <w:lang w:val="hr-HR"/>
        </w:rPr>
        <w:t>po</w:t>
      </w:r>
      <w:r w:rsidR="00DE1E7A" w:rsidRPr="00F565C1">
        <w:rPr>
          <w:lang w:val="hr-HR"/>
        </w:rPr>
        <w:t xml:space="preserve">vodom </w:t>
      </w:r>
      <w:r w:rsidR="006A27CE" w:rsidRPr="00F565C1">
        <w:rPr>
          <w:lang w:val="hr-HR"/>
        </w:rPr>
        <w:t>revizije</w:t>
      </w:r>
      <w:r w:rsidR="00020640" w:rsidRPr="00F565C1">
        <w:rPr>
          <w:lang w:val="hr-HR"/>
        </w:rPr>
        <w:t xml:space="preserve"> </w:t>
      </w:r>
      <w:r w:rsidR="00A54147" w:rsidRPr="00F565C1">
        <w:rPr>
          <w:szCs w:val="24"/>
          <w:lang w:val="hr-HR"/>
        </w:rPr>
        <w:t>Ante Ledenka iz Splita, Katalinićev prilaz 8, OIB: 75032207269, Milana Biuka iz Splita, Vukovarska 131, OIB: 76624638367,</w:t>
      </w:r>
      <w:r w:rsidR="00A54147" w:rsidRPr="00F565C1">
        <w:rPr>
          <w:lang w:val="hr-HR"/>
        </w:rPr>
        <w:t xml:space="preserve"> </w:t>
      </w:r>
      <w:r w:rsidR="00A54147" w:rsidRPr="00F565C1">
        <w:rPr>
          <w:szCs w:val="24"/>
          <w:lang w:val="hr-HR"/>
        </w:rPr>
        <w:t>Tomislava Juričevića iz Splita, Kranjčevićeva 33, OIB: 55252097958, Jakova Močića iz Splita, Kukuljevićeva 2, OIB: 62488302302, Enesa Čauševića iz Solina, Ul. Don Lovre Katića 5, OIB: 38526434276, Marije Vuković iz Splita, Mažuranićevo šetalište 35, OIB: 82795343416 i Joze Šušnjare iz Žrnovnice, Gaminica 19, OIB: 48634192778</w:t>
      </w:r>
      <w:r w:rsidR="00D4327E" w:rsidRPr="00F565C1">
        <w:rPr>
          <w:lang w:val="hr-HR"/>
        </w:rPr>
        <w:t xml:space="preserve">, </w:t>
      </w:r>
      <w:r w:rsidR="00F565C1" w:rsidRPr="00F565C1">
        <w:rPr>
          <w:lang w:val="hr-HR"/>
        </w:rPr>
        <w:t>a koja</w:t>
      </w:r>
      <w:r w:rsidR="00020640" w:rsidRPr="00F565C1">
        <w:rPr>
          <w:lang w:val="hr-HR"/>
        </w:rPr>
        <w:t xml:space="preserve"> revizij</w:t>
      </w:r>
      <w:r w:rsidR="00F565C1" w:rsidRPr="00F565C1">
        <w:rPr>
          <w:lang w:val="hr-HR"/>
        </w:rPr>
        <w:t>a je</w:t>
      </w:r>
      <w:r w:rsidR="00020640" w:rsidRPr="00F565C1">
        <w:rPr>
          <w:lang w:val="hr-HR"/>
        </w:rPr>
        <w:t xml:space="preserve"> </w:t>
      </w:r>
      <w:r w:rsidR="00F565C1" w:rsidRPr="00F565C1">
        <w:rPr>
          <w:lang w:val="hr-HR"/>
        </w:rPr>
        <w:t>30.10</w:t>
      </w:r>
      <w:r w:rsidR="006A27CE" w:rsidRPr="00F565C1">
        <w:rPr>
          <w:lang w:val="hr-HR"/>
        </w:rPr>
        <w:t xml:space="preserve">.2017. god. </w:t>
      </w:r>
      <w:r w:rsidR="00020640" w:rsidRPr="00F565C1">
        <w:rPr>
          <w:lang w:val="hr-HR"/>
        </w:rPr>
        <w:t>podnese</w:t>
      </w:r>
      <w:r w:rsidR="00F565C1" w:rsidRPr="00F565C1">
        <w:rPr>
          <w:lang w:val="hr-HR"/>
        </w:rPr>
        <w:t>na</w:t>
      </w:r>
      <w:r w:rsidR="00020640" w:rsidRPr="00F565C1">
        <w:rPr>
          <w:lang w:val="hr-HR"/>
        </w:rPr>
        <w:t xml:space="preserve"> protiv rješenja Visokog trgovačkog suda Republike Hrvatske </w:t>
      </w:r>
      <w:r w:rsidR="003A7158" w:rsidRPr="00F565C1">
        <w:rPr>
          <w:lang w:val="hr-HR"/>
        </w:rPr>
        <w:t>broj</w:t>
      </w:r>
      <w:r w:rsidR="00020640" w:rsidRPr="00F565C1">
        <w:rPr>
          <w:lang w:val="hr-HR"/>
        </w:rPr>
        <w:t xml:space="preserve"> Pž-</w:t>
      </w:r>
      <w:r w:rsidR="00F565C1" w:rsidRPr="00F565C1">
        <w:rPr>
          <w:lang w:val="hr-HR"/>
        </w:rPr>
        <w:t>5215</w:t>
      </w:r>
      <w:r w:rsidR="00020640" w:rsidRPr="00F565C1">
        <w:rPr>
          <w:lang w:val="hr-HR"/>
        </w:rPr>
        <w:t xml:space="preserve">/2017 od </w:t>
      </w:r>
      <w:r w:rsidR="00F565C1" w:rsidRPr="00F565C1">
        <w:rPr>
          <w:lang w:val="hr-HR"/>
        </w:rPr>
        <w:t xml:space="preserve">3. listopada </w:t>
      </w:r>
      <w:r w:rsidR="00020640" w:rsidRPr="00F565C1">
        <w:rPr>
          <w:lang w:val="hr-HR"/>
        </w:rPr>
        <w:t xml:space="preserve">2017., dana </w:t>
      </w:r>
      <w:r w:rsidR="00F565C1" w:rsidRPr="00F565C1">
        <w:rPr>
          <w:lang w:val="hr-HR"/>
        </w:rPr>
        <w:t>16. studenog</w:t>
      </w:r>
      <w:r w:rsidR="00020640" w:rsidRPr="00F565C1">
        <w:rPr>
          <w:lang w:val="hr-HR"/>
        </w:rPr>
        <w:t xml:space="preserve"> 2017. </w:t>
      </w:r>
    </w:p>
    <w:p w:rsidRDefault="00850E25" w:rsidP="00850E25" w:rsidR="00850E25" w:rsidRPr="00F565C1">
      <w:pPr>
        <w:jc w:val="both"/>
        <w:rPr>
          <w:sz w:val="28"/>
          <w:szCs w:val="28"/>
          <w:lang w:val="hr-HR"/>
        </w:rPr>
      </w:pPr>
    </w:p>
    <w:p w:rsidRDefault="002214EF" w:rsidP="00964A7F" w:rsidR="00A846CB" w:rsidRPr="00F565C1">
      <w:pPr>
        <w:jc w:val="center"/>
        <w:rPr>
          <w:lang w:val="hr-HR"/>
        </w:rPr>
      </w:pPr>
      <w:r w:rsidRPr="00F565C1">
        <w:rPr>
          <w:lang w:val="hr-HR"/>
        </w:rPr>
        <w:t>z a k l j u č i o</w:t>
      </w:r>
      <w:r w:rsidR="001A3E26" w:rsidRPr="00F565C1">
        <w:rPr>
          <w:lang w:val="hr-HR"/>
        </w:rPr>
        <w:t xml:space="preserve">   </w:t>
      </w:r>
      <w:r w:rsidR="003F13DF" w:rsidRPr="00F565C1">
        <w:rPr>
          <w:lang w:val="hr-HR"/>
        </w:rPr>
        <w:t xml:space="preserve">j e </w:t>
      </w:r>
      <w:r w:rsidR="00964A7F" w:rsidRPr="00F565C1">
        <w:rPr>
          <w:lang w:val="hr-HR"/>
        </w:rPr>
        <w:t xml:space="preserve">   </w:t>
      </w:r>
    </w:p>
    <w:p w:rsidRDefault="00964A7F" w:rsidP="00964A7F" w:rsidR="00964A7F" w:rsidRPr="00F565C1">
      <w:pPr>
        <w:jc w:val="center"/>
        <w:rPr>
          <w:szCs w:val="20"/>
          <w:lang w:val="hr-HR"/>
        </w:rPr>
      </w:pPr>
      <w:r w:rsidRPr="00F565C1">
        <w:rPr>
          <w:lang w:val="hr-HR"/>
        </w:rPr>
        <w:t xml:space="preserve">                                           </w:t>
      </w:r>
    </w:p>
    <w:p w:rsidRDefault="00020640" w:rsidP="00850E25" w:rsidR="00850E25" w:rsidRPr="00F565C1">
      <w:pPr>
        <w:jc w:val="both"/>
        <w:rPr>
          <w:lang w:val="hr-HR"/>
        </w:rPr>
      </w:pPr>
      <w:r w:rsidRPr="00F565C1">
        <w:rPr>
          <w:lang w:val="hr-HR"/>
        </w:rPr>
        <w:t xml:space="preserve">Nalaže se </w:t>
      </w:r>
      <w:r w:rsidR="00F565C1" w:rsidRPr="00F565C1">
        <w:rPr>
          <w:lang w:val="hr-HR"/>
        </w:rPr>
        <w:t>Anti Ledenku iz Splita, Milanu Biuk</w:t>
      </w:r>
      <w:r w:rsidR="00A54147">
        <w:rPr>
          <w:lang w:val="hr-HR"/>
        </w:rPr>
        <w:t>u</w:t>
      </w:r>
      <w:r w:rsidR="00F565C1" w:rsidRPr="00F565C1">
        <w:rPr>
          <w:lang w:val="hr-HR"/>
        </w:rPr>
        <w:t xml:space="preserve"> iz Splita, Tomislavu Juričeviću iz Splita, Jakovu Močiću iz Splita, Enesu Čauševiću iz Solina, Mariji Vukovi</w:t>
      </w:r>
      <w:r w:rsidR="00A54147">
        <w:rPr>
          <w:lang w:val="hr-HR"/>
        </w:rPr>
        <w:t>ć iz Splita</w:t>
      </w:r>
      <w:r w:rsidR="00F565C1" w:rsidRPr="00F565C1">
        <w:rPr>
          <w:lang w:val="hr-HR"/>
        </w:rPr>
        <w:t xml:space="preserve"> </w:t>
      </w:r>
      <w:r w:rsidR="00A54147">
        <w:rPr>
          <w:lang w:val="hr-HR"/>
        </w:rPr>
        <w:t xml:space="preserve">i Jozi Šušnjari iz Žrnovnice, </w:t>
      </w:r>
      <w:r w:rsidRPr="00F565C1">
        <w:rPr>
          <w:lang w:val="hr-HR"/>
        </w:rPr>
        <w:t xml:space="preserve">povodom podnesene revizije od </w:t>
      </w:r>
      <w:r w:rsidR="00F565C1" w:rsidRPr="00F565C1">
        <w:rPr>
          <w:lang w:val="hr-HR"/>
        </w:rPr>
        <w:t>30.10</w:t>
      </w:r>
      <w:r w:rsidRPr="00F565C1">
        <w:rPr>
          <w:lang w:val="hr-HR"/>
        </w:rPr>
        <w:t>.2017.</w:t>
      </w:r>
      <w:r w:rsidR="002C4CD9" w:rsidRPr="00F565C1">
        <w:rPr>
          <w:lang w:val="hr-HR"/>
        </w:rPr>
        <w:t>, da u roku od osam dana od dana dostave ovog zaključka</w:t>
      </w:r>
      <w:r w:rsidR="002023A1" w:rsidRPr="00F565C1">
        <w:rPr>
          <w:lang w:val="hr-HR"/>
        </w:rPr>
        <w:t xml:space="preserve">, pozivom na gornji poslovni broj spisa, </w:t>
      </w:r>
      <w:r w:rsidR="002C4CD9" w:rsidRPr="00F565C1">
        <w:rPr>
          <w:lang w:val="hr-HR"/>
        </w:rPr>
        <w:t>dostav</w:t>
      </w:r>
      <w:r w:rsidR="00F565C1" w:rsidRPr="00F565C1">
        <w:rPr>
          <w:lang w:val="hr-HR"/>
        </w:rPr>
        <w:t>e</w:t>
      </w:r>
      <w:r w:rsidR="002C4CD9" w:rsidRPr="00F565C1">
        <w:rPr>
          <w:lang w:val="hr-HR"/>
        </w:rPr>
        <w:t xml:space="preserve"> ovom sudu </w:t>
      </w:r>
      <w:r w:rsidR="002023A1" w:rsidRPr="00F565C1">
        <w:rPr>
          <w:lang w:val="hr-HR"/>
        </w:rPr>
        <w:t>izvornik ili presliku potvrde</w:t>
      </w:r>
      <w:r w:rsidRPr="00F565C1">
        <w:rPr>
          <w:lang w:val="hr-HR"/>
        </w:rPr>
        <w:t xml:space="preserve"> </w:t>
      </w:r>
      <w:r w:rsidR="002023A1" w:rsidRPr="00F565C1">
        <w:rPr>
          <w:lang w:val="hr-HR"/>
        </w:rPr>
        <w:t>o položenom pravosudnom ispitu</w:t>
      </w:r>
      <w:r w:rsidRPr="00F565C1">
        <w:rPr>
          <w:lang w:val="hr-HR"/>
        </w:rPr>
        <w:t xml:space="preserve">, a sve </w:t>
      </w:r>
      <w:r w:rsidR="006A27CE" w:rsidRPr="00F565C1">
        <w:rPr>
          <w:lang w:val="hr-HR"/>
        </w:rPr>
        <w:t xml:space="preserve">to </w:t>
      </w:r>
      <w:r w:rsidRPr="00F565C1">
        <w:rPr>
          <w:lang w:val="hr-HR"/>
        </w:rPr>
        <w:t xml:space="preserve">sukladno odredbama čl. 91.a </w:t>
      </w:r>
      <w:r w:rsidR="009820BF" w:rsidRPr="00F565C1">
        <w:rPr>
          <w:lang w:val="hr-HR"/>
        </w:rPr>
        <w:t>Zakona o parničnom postupku (Narodne novine broj 53/91, 91/92, 112/99, 88/01, 117/03, 88/05, 2/07, 84/08, 96/08, 123/08, 57/11, 148/11 i 25/13</w:t>
      </w:r>
      <w:r w:rsidRPr="00F565C1">
        <w:rPr>
          <w:lang w:val="hr-HR"/>
        </w:rPr>
        <w:t>, dalje ZPP</w:t>
      </w:r>
      <w:r w:rsidR="009820BF" w:rsidRPr="00F565C1">
        <w:rPr>
          <w:lang w:val="hr-HR"/>
        </w:rPr>
        <w:t xml:space="preserve">) </w:t>
      </w:r>
      <w:r w:rsidR="00251722" w:rsidRPr="00F565C1">
        <w:rPr>
          <w:lang w:val="hr-HR"/>
        </w:rPr>
        <w:t xml:space="preserve">u vezi s čl. 6. </w:t>
      </w:r>
      <w:r w:rsidR="009820BF" w:rsidRPr="00F565C1">
        <w:rPr>
          <w:lang w:val="hr-HR"/>
        </w:rPr>
        <w:t>Stečajnog zakona (Narodne novine broj 44/96, 29/99, 129/00, 123/03, 82/06, 116/10, 25/12, 133/12 i 45/13</w:t>
      </w:r>
      <w:r w:rsidRPr="00F565C1">
        <w:rPr>
          <w:lang w:val="hr-HR"/>
        </w:rPr>
        <w:t>, dalje SZ</w:t>
      </w:r>
      <w:r w:rsidR="009820BF" w:rsidRPr="00F565C1">
        <w:rPr>
          <w:lang w:val="hr-HR"/>
        </w:rPr>
        <w:t>)</w:t>
      </w:r>
      <w:r w:rsidR="00251722" w:rsidRPr="00F565C1">
        <w:rPr>
          <w:lang w:val="hr-HR"/>
        </w:rPr>
        <w:t xml:space="preserve">. </w:t>
      </w:r>
    </w:p>
    <w:p w:rsidRDefault="00020640" w:rsidP="00850E25" w:rsidR="00020640" w:rsidRPr="00F565C1">
      <w:pPr>
        <w:jc w:val="both"/>
        <w:rPr>
          <w:lang w:val="hr-HR"/>
        </w:rPr>
      </w:pPr>
    </w:p>
    <w:p w:rsidRDefault="003F13DF" w:rsidP="00F565C1" w:rsidR="00964A7F" w:rsidRPr="00F565C1">
      <w:pPr>
        <w:jc w:val="center"/>
        <w:rPr>
          <w:lang w:val="hr-HR"/>
        </w:rPr>
      </w:pPr>
      <w:r w:rsidRPr="00F565C1">
        <w:rPr>
          <w:lang w:val="hr-HR"/>
        </w:rPr>
        <w:t>U Splitu</w:t>
      </w:r>
      <w:r w:rsidR="00D73AA9" w:rsidRPr="00F565C1">
        <w:rPr>
          <w:lang w:val="hr-HR"/>
        </w:rPr>
        <w:t>,</w:t>
      </w:r>
      <w:r w:rsidR="00761A16" w:rsidRPr="00F565C1">
        <w:rPr>
          <w:lang w:val="hr-HR"/>
        </w:rPr>
        <w:t xml:space="preserve"> </w:t>
      </w:r>
      <w:r w:rsidR="00F565C1" w:rsidRPr="00F565C1">
        <w:rPr>
          <w:lang w:val="hr-HR"/>
        </w:rPr>
        <w:t>16. studenog</w:t>
      </w:r>
      <w:r w:rsidR="00020640" w:rsidRPr="00F565C1">
        <w:rPr>
          <w:lang w:val="hr-HR"/>
        </w:rPr>
        <w:t xml:space="preserve"> 2017</w:t>
      </w:r>
      <w:r w:rsidR="00284828" w:rsidRPr="00F565C1">
        <w:rPr>
          <w:lang w:val="hr-HR"/>
        </w:rPr>
        <w:t>.</w:t>
      </w:r>
    </w:p>
    <w:p w:rsidRDefault="00964A7F" w:rsidP="00964A7F" w:rsidR="00964A7F" w:rsidRPr="00F565C1">
      <w:pPr>
        <w:jc w:val="both"/>
        <w:rPr>
          <w:sz w:val="16"/>
          <w:szCs w:val="16"/>
          <w:lang w:val="hr-HR"/>
        </w:rPr>
      </w:pPr>
      <w:r w:rsidRPr="00F565C1">
        <w:rPr>
          <w:lang w:val="hr-HR"/>
        </w:rPr>
        <w:t xml:space="preserve"> </w:t>
      </w:r>
    </w:p>
    <w:p w:rsidRDefault="003F13DF" w:rsidP="00F565C1" w:rsidR="003F13DF" w:rsidRPr="00F565C1">
      <w:pPr>
        <w:ind w:left="7200"/>
        <w:rPr>
          <w:lang w:val="hr-HR"/>
        </w:rPr>
      </w:pPr>
      <w:r w:rsidRPr="00F565C1">
        <w:rPr>
          <w:lang w:val="hr-HR"/>
        </w:rPr>
        <w:t xml:space="preserve">S U D A C </w:t>
      </w:r>
    </w:p>
    <w:p w:rsidRDefault="003F13DF" w:rsidR="003F13DF" w:rsidRPr="00F565C1">
      <w:pPr>
        <w:ind w:left="6372"/>
        <w:rPr>
          <w:sz w:val="28"/>
          <w:szCs w:val="28"/>
          <w:lang w:val="hr-HR"/>
        </w:rPr>
      </w:pPr>
    </w:p>
    <w:p w:rsidRDefault="003F13DF" w:rsidP="00D73AA9" w:rsidR="00964A7F" w:rsidRPr="00F565C1">
      <w:pPr>
        <w:ind w:firstLine="216" w:left="6984"/>
        <w:rPr>
          <w:lang w:val="hr-HR"/>
        </w:rPr>
      </w:pPr>
      <w:r w:rsidRPr="00F565C1">
        <w:rPr>
          <w:lang w:val="hr-HR"/>
        </w:rPr>
        <w:t>Paško Bačić</w:t>
      </w:r>
    </w:p>
    <w:p w:rsidRDefault="00F5498B" w:rsidP="00964A7F" w:rsidR="00F5498B" w:rsidRPr="00F565C1">
      <w:pPr>
        <w:jc w:val="both"/>
        <w:rPr>
          <w:lang w:val="hr-HR"/>
        </w:rPr>
      </w:pPr>
    </w:p>
    <w:p w:rsidRDefault="00F5498B" w:rsidP="00964A7F" w:rsidR="00F5498B" w:rsidRPr="00F565C1">
      <w:pPr>
        <w:jc w:val="both"/>
        <w:rPr>
          <w:sz w:val="20"/>
          <w:szCs w:val="20"/>
          <w:lang w:val="hr-HR"/>
        </w:rPr>
      </w:pPr>
    </w:p>
    <w:p w:rsidRDefault="00964A7F" w:rsidP="00964A7F" w:rsidR="003F13DF" w:rsidRPr="00F565C1">
      <w:pPr>
        <w:jc w:val="both"/>
        <w:rPr>
          <w:lang w:val="hr-HR"/>
        </w:rPr>
      </w:pPr>
      <w:r w:rsidRPr="00F565C1">
        <w:rPr>
          <w:lang w:val="hr-HR"/>
        </w:rPr>
        <w:t xml:space="preserve">POUKA O PRAVNOM LIJEKU: </w:t>
      </w:r>
    </w:p>
    <w:p w:rsidRDefault="00736B70" w:rsidP="00964A7F" w:rsidR="00964A7F" w:rsidRPr="00F565C1">
      <w:pPr>
        <w:jc w:val="both"/>
        <w:rPr>
          <w:lang w:val="hr-HR"/>
        </w:rPr>
      </w:pPr>
      <w:r w:rsidRPr="00F565C1">
        <w:rPr>
          <w:lang w:val="hr-HR"/>
        </w:rPr>
        <w:t xml:space="preserve">Protiv </w:t>
      </w:r>
      <w:r w:rsidR="00590B65" w:rsidRPr="00F565C1">
        <w:rPr>
          <w:lang w:val="hr-HR"/>
        </w:rPr>
        <w:t>ovog zaključka žalba nije dopuštena.</w:t>
      </w:r>
    </w:p>
    <w:p w:rsidRDefault="00BE1D1B" w:rsidP="00964A7F" w:rsidR="00BE1D1B" w:rsidRPr="00F565C1">
      <w:pPr>
        <w:jc w:val="both"/>
        <w:rPr>
          <w:sz w:val="16"/>
          <w:szCs w:val="16"/>
          <w:lang w:val="hr-HR"/>
        </w:rPr>
      </w:pPr>
    </w:p>
    <w:p w:rsidRDefault="00BE1D1B" w:rsidP="00964A7F" w:rsidR="00BE1D1B" w:rsidRPr="00F565C1">
      <w:pPr>
        <w:jc w:val="both"/>
        <w:rPr>
          <w:sz w:val="16"/>
          <w:szCs w:val="16"/>
          <w:lang w:val="hr-HR"/>
        </w:rPr>
      </w:pPr>
    </w:p>
    <w:p w:rsidRDefault="00964A7F" w:rsidP="00964A7F" w:rsidR="00964A7F" w:rsidRPr="00F565C1">
      <w:pPr>
        <w:jc w:val="both"/>
        <w:rPr>
          <w:lang w:val="hr-HR"/>
        </w:rPr>
      </w:pPr>
      <w:r w:rsidRPr="00F565C1">
        <w:rPr>
          <w:lang w:val="hr-HR"/>
        </w:rPr>
        <w:t>DNA:</w:t>
      </w:r>
    </w:p>
    <w:p w:rsidRDefault="00723360" w:rsidP="00F565C1" w:rsidR="00020640" w:rsidRPr="00F565C1">
      <w:pPr>
        <w:jc w:val="both"/>
        <w:rPr>
          <w:lang w:val="hr-HR"/>
        </w:rPr>
      </w:pPr>
      <w:r w:rsidRPr="00F565C1">
        <w:rPr>
          <w:lang w:val="hr-HR"/>
        </w:rPr>
        <w:t xml:space="preserve">- </w:t>
      </w:r>
      <w:r w:rsidR="00F565C1" w:rsidRPr="00F565C1">
        <w:rPr>
          <w:lang w:val="hr-HR"/>
        </w:rPr>
        <w:t>svim podnositeljima</w:t>
      </w:r>
      <w:r w:rsidR="00020640" w:rsidRPr="00F565C1">
        <w:rPr>
          <w:lang w:val="hr-HR"/>
        </w:rPr>
        <w:t xml:space="preserve"> revizije </w:t>
      </w:r>
    </w:p>
    <w:p w:rsidRDefault="006A27CE" w:rsidP="00D10042" w:rsidR="006A27CE" w:rsidRPr="00F565C1">
      <w:pPr>
        <w:jc w:val="both"/>
        <w:rPr>
          <w:lang w:val="hr-HR"/>
        </w:rPr>
      </w:pPr>
      <w:r w:rsidRPr="00F565C1">
        <w:rPr>
          <w:lang w:val="hr-HR"/>
        </w:rPr>
        <w:t>- e-Oglasna ploča suda</w:t>
      </w:r>
    </w:p>
    <w:p w:rsidRDefault="003F13DF" w:rsidP="00D10042" w:rsidR="00342CAF" w:rsidRPr="00F565C1">
      <w:pPr>
        <w:jc w:val="both"/>
        <w:rPr>
          <w:lang w:val="hr-HR"/>
        </w:rPr>
      </w:pPr>
      <w:r w:rsidRPr="00F565C1">
        <w:rPr>
          <w:lang w:val="hr-HR"/>
        </w:rPr>
        <w:t xml:space="preserve">- </w:t>
      </w:r>
      <w:r w:rsidR="00D73AA9" w:rsidRPr="00F565C1">
        <w:rPr>
          <w:lang w:val="hr-HR"/>
        </w:rPr>
        <w:t xml:space="preserve">u </w:t>
      </w:r>
      <w:r w:rsidR="00D10042" w:rsidRPr="00F565C1">
        <w:rPr>
          <w:lang w:val="hr-HR"/>
        </w:rPr>
        <w:t>spis</w:t>
      </w:r>
    </w:p>
    <w:sectPr w:rsidSect="009826F8" w:rsidR="00342CAF" w:rsidRPr="00F565C1">
      <w:headerReference w:type="even" r:id="rId9"/>
      <w:headerReference w:type="default" r:id="rId10"/>
      <w:pgSz w:h="15840" w:w="12240"/>
      <w:pgMar w:gutter="0" w:footer="708" w:header="708" w:left="1800" w:bottom="0" w:right="1800" w:top="28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37BC" w:rsidR="004A37BC">
      <w:r>
        <w:separator/>
      </w:r>
    </w:p>
  </w:endnote>
  <w:endnote w:id="0" w:type="continuationSeparator">
    <w:p w:rsidRDefault="004A37BC" w:rsidR="004A37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37BC" w:rsidR="004A37BC">
      <w:r>
        <w:separator/>
      </w:r>
    </w:p>
  </w:footnote>
  <w:footnote w:id="0" w:type="continuationSeparator">
    <w:p w:rsidRDefault="004A37BC" w:rsidR="004A37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3AA9" w:rsidP="008E19DA" w:rsidR="00D73AA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73AA9" w:rsidR="00D73AA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73AA9" w:rsidP="008E19DA" w:rsidR="00D73AA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65C1">
      <w:rPr>
        <w:rStyle w:val="Brojstranice"/>
        <w:noProof/>
      </w:rPr>
      <w:t>2</w:t>
    </w:r>
    <w:r>
      <w:rPr>
        <w:rStyle w:val="Brojstranice"/>
      </w:rPr>
      <w:fldChar w:fldCharType="end"/>
    </w:r>
  </w:p>
  <w:p w:rsidRDefault="00DE1E7A" w:rsidP="00D73AA9" w:rsidR="00D73AA9" w:rsidRPr="00D73AA9">
    <w:pPr>
      <w:pStyle w:val="Zaglavlje"/>
      <w:jc w:val="right"/>
    </w:pPr>
    <w:r>
      <w:rPr>
        <w:lang w:val="hr-HR"/>
      </w:rPr>
      <w:t>12. St-</w:t>
    </w:r>
    <w:r w:rsidR="00F94657">
      <w:rPr>
        <w:lang w:val="hr-HR"/>
      </w:rPr>
      <w:t>168/2014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06ED8"/>
    <w:rsid w:val="00020640"/>
    <w:rsid w:val="000229CC"/>
    <w:rsid w:val="000A0D85"/>
    <w:rsid w:val="00116E67"/>
    <w:rsid w:val="00160618"/>
    <w:rsid w:val="001734B0"/>
    <w:rsid w:val="001A3E26"/>
    <w:rsid w:val="002023A1"/>
    <w:rsid w:val="002214EF"/>
    <w:rsid w:val="0022521B"/>
    <w:rsid w:val="00251722"/>
    <w:rsid w:val="002818CC"/>
    <w:rsid w:val="00284828"/>
    <w:rsid w:val="002C4CD9"/>
    <w:rsid w:val="00302E43"/>
    <w:rsid w:val="00313AD8"/>
    <w:rsid w:val="0031757D"/>
    <w:rsid w:val="00333ABE"/>
    <w:rsid w:val="00342CAF"/>
    <w:rsid w:val="003A7158"/>
    <w:rsid w:val="003F13DF"/>
    <w:rsid w:val="004A2409"/>
    <w:rsid w:val="004A37BC"/>
    <w:rsid w:val="004C4559"/>
    <w:rsid w:val="004E0F6C"/>
    <w:rsid w:val="004E7480"/>
    <w:rsid w:val="00590B65"/>
    <w:rsid w:val="005C508A"/>
    <w:rsid w:val="00640766"/>
    <w:rsid w:val="00656DEE"/>
    <w:rsid w:val="00660740"/>
    <w:rsid w:val="006A27CE"/>
    <w:rsid w:val="00700E9A"/>
    <w:rsid w:val="00711A6F"/>
    <w:rsid w:val="00723360"/>
    <w:rsid w:val="00736B70"/>
    <w:rsid w:val="00761945"/>
    <w:rsid w:val="00761A16"/>
    <w:rsid w:val="007978DA"/>
    <w:rsid w:val="007D4F11"/>
    <w:rsid w:val="007E7C4D"/>
    <w:rsid w:val="00850E25"/>
    <w:rsid w:val="0086092D"/>
    <w:rsid w:val="00892C45"/>
    <w:rsid w:val="00896E84"/>
    <w:rsid w:val="008C7329"/>
    <w:rsid w:val="008E19DA"/>
    <w:rsid w:val="0091491C"/>
    <w:rsid w:val="00964A7F"/>
    <w:rsid w:val="009820BF"/>
    <w:rsid w:val="009826F8"/>
    <w:rsid w:val="00993327"/>
    <w:rsid w:val="009D59A9"/>
    <w:rsid w:val="00A54147"/>
    <w:rsid w:val="00A6343F"/>
    <w:rsid w:val="00A660DE"/>
    <w:rsid w:val="00A846CB"/>
    <w:rsid w:val="00BE1D1B"/>
    <w:rsid w:val="00BE4C93"/>
    <w:rsid w:val="00C214DB"/>
    <w:rsid w:val="00C33871"/>
    <w:rsid w:val="00C6412A"/>
    <w:rsid w:val="00CA2900"/>
    <w:rsid w:val="00CA43E5"/>
    <w:rsid w:val="00CC3B1A"/>
    <w:rsid w:val="00D10042"/>
    <w:rsid w:val="00D268E7"/>
    <w:rsid w:val="00D4327E"/>
    <w:rsid w:val="00D73AA9"/>
    <w:rsid w:val="00D92F2E"/>
    <w:rsid w:val="00DE1E7A"/>
    <w:rsid w:val="00DE69ED"/>
    <w:rsid w:val="00E059E1"/>
    <w:rsid w:val="00E071B4"/>
    <w:rsid w:val="00E17A90"/>
    <w:rsid w:val="00E25A2D"/>
    <w:rsid w:val="00E4061D"/>
    <w:rsid w:val="00E45286"/>
    <w:rsid w:val="00E81A63"/>
    <w:rsid w:val="00F44A39"/>
    <w:rsid w:val="00F51FDD"/>
    <w:rsid w:val="00F5498B"/>
    <w:rsid w:val="00F565C1"/>
    <w:rsid w:val="00F833D5"/>
    <w:rsid w:val="00F94657"/>
    <w:rsid w:val="00F95F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customStyle="true" w:styleId="Naslov3Char" w:type="character">
    <w:name w:val="Naslov 3 Char"/>
    <w:link w:val="Naslov3"/>
    <w:rsid w:val="00D10042"/>
    <w:rPr>
      <w:rFonts w:eastAsia="Arial Unicode MS"/>
      <w:b/>
      <w:sz w:val="24"/>
      <w:lang w:eastAsia="en-US"/>
    </w:rPr>
  </w:style>
  <w:style w:styleId="Zaglavlje" w:type="paragraph">
    <w:name w:val="header"/>
    <w:basedOn w:val="Normal"/>
    <w:rsid w:val="00D73AA9"/>
    <w:pPr>
      <w:tabs>
        <w:tab w:pos="4703" w:val="center"/>
        <w:tab w:pos="9406" w:val="right"/>
      </w:tabs>
    </w:pPr>
  </w:style>
  <w:style w:styleId="Brojstranice" w:type="character">
    <w:name w:val="page number"/>
    <w:basedOn w:val="Zadanifontodlomka"/>
    <w:rsid w:val="00D73AA9"/>
  </w:style>
  <w:style w:styleId="Podnoje" w:type="paragraph">
    <w:name w:val="footer"/>
    <w:basedOn w:val="Normal"/>
    <w:rsid w:val="00D73AA9"/>
    <w:pPr>
      <w:tabs>
        <w:tab w:pos="4703" w:val="center"/>
        <w:tab w:pos="9406" w:val="right"/>
      </w:tabs>
    </w:pPr>
  </w:style>
  <w:style w:styleId="Odlomakpopisa" w:type="paragraph">
    <w:name w:val="List Paragraph"/>
    <w:basedOn w:val="Normal"/>
    <w:uiPriority w:val="34"/>
    <w:qFormat/>
    <w:rsid w:val="00F94657"/>
    <w:pPr>
      <w:ind w:left="720"/>
      <w:contextualSpacing/>
    </w:pPr>
  </w:style>
  <w:style w:styleId="Tekstrezerviranogmjesta" w:type="character">
    <w:name w:val="Placeholder Text"/>
    <w:basedOn w:val="Zadanifontodlomka"/>
    <w:uiPriority w:val="99"/>
    <w:semiHidden/>
    <w:rsid w:val="0086092D"/>
    <w:rPr>
      <w:color w:val="808080"/>
      <w:bdr w:space="0" w:sz="0" w:color="auto" w:val="none"/>
      <w:shd w:fill="auto" w:color="auto" w:val="clear"/>
    </w:rPr>
  </w:style>
  <w:style w:customStyle="true" w:styleId="eSPISCCParagraphDefaultFont" w:type="character">
    <w:name w:val="eSPIS_CC_Paragraph Default Font"/>
    <w:basedOn w:val="Zadanifontodlomka"/>
    <w:rsid w:val="0086092D"/>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86092D"/>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86092D"/>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6092D"/>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customStyle="1" w:styleId="Naslov3Char" w:type="character">
    <w:name w:val="Naslov 3 Char"/>
    <w:link w:val="Naslov3"/>
    <w:rsid w:val="00D10042"/>
    <w:rPr>
      <w:rFonts w:eastAsia="Arial Unicode MS"/>
      <w:b/>
      <w:sz w:val="24"/>
      <w:lang w:eastAsia="en-US"/>
    </w:rPr>
  </w:style>
  <w:style w:styleId="Zaglavlje" w:type="paragraph">
    <w:name w:val="header"/>
    <w:basedOn w:val="Normal"/>
    <w:rsid w:val="00D73AA9"/>
    <w:pPr>
      <w:tabs>
        <w:tab w:pos="4703" w:val="center"/>
        <w:tab w:pos="9406" w:val="right"/>
      </w:tabs>
    </w:pPr>
  </w:style>
  <w:style w:styleId="Brojstranice" w:type="character">
    <w:name w:val="page number"/>
    <w:basedOn w:val="Zadanifontodlomka"/>
    <w:rsid w:val="00D73AA9"/>
  </w:style>
  <w:style w:styleId="Podnoje" w:type="paragraph">
    <w:name w:val="footer"/>
    <w:basedOn w:val="Normal"/>
    <w:rsid w:val="00D73AA9"/>
    <w:pPr>
      <w:tabs>
        <w:tab w:pos="4703" w:val="center"/>
        <w:tab w:pos="9406" w:val="right"/>
      </w:tabs>
    </w:pPr>
  </w:style>
  <w:style w:styleId="Odlomakpopisa" w:type="paragraph">
    <w:name w:val="List Paragraph"/>
    <w:basedOn w:val="Normal"/>
    <w:uiPriority w:val="34"/>
    <w:qFormat/>
    <w:rsid w:val="00F94657"/>
    <w:pPr>
      <w:ind w:left="720"/>
      <w:contextualSpacing/>
    </w:pPr>
  </w:style>
  <w:style w:styleId="Tekstrezerviranogmjesta" w:type="character">
    <w:name w:val="Placeholder Text"/>
    <w:basedOn w:val="Zadanifontodlomka"/>
    <w:uiPriority w:val="99"/>
    <w:semiHidden/>
    <w:rsid w:val="0086092D"/>
    <w:rPr>
      <w:color w:val="808080"/>
      <w:bdr w:color="auto" w:space="0" w:sz="0" w:val="none"/>
      <w:shd w:color="auto" w:fill="auto" w:val="clear"/>
    </w:rPr>
  </w:style>
  <w:style w:customStyle="1" w:styleId="eSPISCCParagraphDefaultFont" w:type="character">
    <w:name w:val="eSPIS_CC_Paragraph Default Font"/>
    <w:basedOn w:val="Zadanifontodlomka"/>
    <w:rsid w:val="0086092D"/>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86092D"/>
    <w:rPr>
      <w:bdr w:color="auto" w:space="0" w:sz="0" w:val="none"/>
      <w:shd w:color="auto" w:fill="FFFFCC" w:val="clear"/>
      <w:lang w:eastAsia="hr-HR" w:val="hr-HR"/>
    </w:rPr>
  </w:style>
  <w:style w:customStyle="1" w:styleId="PozadinaSvijetloCrvena" w:type="character">
    <w:name w:val="Pozadina_SvijetloCrvena"/>
    <w:basedOn w:val="eSPISCCParagraphDefaultFont"/>
    <w:rsid w:val="0086092D"/>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6092D"/>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15. studenog 2017.</izvorni_sadrzaj>
    <derivirana_varijabla naziv="DomainObject.Predmet.SpisIzvanSuda.DatumIzlazaSpisa_1">15. studenog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318</properties:Words>
  <properties:Characters>1595</properties:Characters>
  <properties:Lines>49</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2017-11-16T14:11:00Z</dcterms:created>
  <dc:creator>pbacic</dc:creator>
  <cp:lastModifiedBy>Paško Bačić</cp:lastModifiedBy>
  <cp:lastPrinted>2017-11-16T14:18:00Z</cp:lastPrinted>
  <dcterms:modified xmlns:xsi="http://www.w3.org/2001/XMLSchema-instance" xsi:type="dcterms:W3CDTF">2017-11-17T12:29:00Z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