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9992f" w14:paraId="989992f" w:rsidRDefault="00AB4602" w:rsidP="00341937" w:rsidR="00341937" w:rsidRPr="00341937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41937" w:rsidRPr="00341937">
        <w:rPr>
          <w:rFonts w:cs="Times New Roman"/>
          <w:b/>
        </w:rPr>
        <w:t xml:space="preserve">     </w:t>
      </w:r>
      <w:r w:rsidR="00341937" w:rsidRPr="00341937">
        <w:rPr>
          <w:rFonts w:cs="Times New Roman"/>
        </w:rPr>
        <w:t>REPUBLIKA HRVATSKA</w:t>
      </w:r>
    </w:p>
    <w:p w:rsidRDefault="00341937" w:rsidP="00341937" w:rsidR="00341937" w:rsidRPr="00341937">
      <w:pPr>
        <w:spacing w:after="0"/>
        <w:rPr>
          <w:rFonts w:cs="Times New Roman" w:eastAsia="Times New Roman"/>
          <w:lang w:eastAsia="hr-HR"/>
        </w:rPr>
      </w:pPr>
      <w:r w:rsidRPr="00341937">
        <w:rPr>
          <w:rFonts w:cs="Times New Roman" w:eastAsia="Times New Roman"/>
          <w:lang w:eastAsia="hr-HR"/>
        </w:rPr>
        <w:t xml:space="preserve"> TRGOVAČKI SUD U ZAGREBU</w:t>
      </w:r>
    </w:p>
    <w:p w:rsidRDefault="00341937" w:rsidP="00341937" w:rsidR="00341937" w:rsidRPr="00341937">
      <w:pPr>
        <w:spacing w:after="0"/>
        <w:rPr>
          <w:rFonts w:cs="Times New Roman" w:eastAsia="Times New Roman"/>
          <w:lang w:eastAsia="hr-HR"/>
        </w:rPr>
      </w:pPr>
      <w:r w:rsidRPr="00341937">
        <w:rPr>
          <w:rFonts w:cs="Times New Roman" w:eastAsia="Times New Roman"/>
          <w:lang w:eastAsia="hr-HR"/>
        </w:rPr>
        <w:t xml:space="preserve">           Stalna služba u Karlovcu </w:t>
      </w:r>
    </w:p>
    <w:p w:rsidRDefault="00341937" w:rsidP="00341937" w:rsidR="00341937" w:rsidRPr="00341937">
      <w:pPr>
        <w:spacing w:after="0"/>
        <w:rPr>
          <w:rFonts w:cs="Times New Roman" w:eastAsia="Times New Roman"/>
          <w:lang w:eastAsia="hr-HR"/>
        </w:rPr>
      </w:pPr>
      <w:r w:rsidRPr="00341937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341937" w:rsidP="00341937" w:rsidR="00341937" w:rsidRPr="00341937">
      <w:pPr>
        <w:spacing w:after="0"/>
        <w:rPr>
          <w:rFonts w:cs="Times New Roman" w:eastAsia="Times New Roman"/>
          <w:lang w:eastAsia="hr-HR"/>
        </w:rPr>
      </w:pPr>
    </w:p>
    <w:p w:rsidRDefault="00341937" w:rsidP="00341937" w:rsidR="00341937" w:rsidRPr="00341937">
      <w:pPr>
        <w:spacing w:after="0"/>
        <w:rPr>
          <w:rFonts w:cs="Times New Roman" w:eastAsia="Times New Roman"/>
          <w:lang w:eastAsia="hr-HR"/>
        </w:rPr>
      </w:pPr>
    </w:p>
    <w:p w:rsidRDefault="00341937" w:rsidP="00341937" w:rsidR="00341937" w:rsidRPr="00341937">
      <w:pPr>
        <w:spacing w:after="0"/>
        <w:jc w:val="center"/>
        <w:rPr>
          <w:rFonts w:cs="Times New Roman" w:eastAsia="Times New Roman"/>
          <w:lang w:eastAsia="hr-HR"/>
        </w:rPr>
      </w:pPr>
      <w:r w:rsidRPr="00341937">
        <w:rPr>
          <w:rFonts w:cs="Times New Roman" w:eastAsia="Times New Roman"/>
          <w:lang w:eastAsia="hr-HR"/>
        </w:rPr>
        <w:t>R E P U B L I K A   H R V A T S K A</w:t>
      </w:r>
    </w:p>
    <w:p w:rsidRDefault="00341937" w:rsidP="00341937" w:rsidR="00341937" w:rsidRPr="0034193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41937" w:rsidP="00341937" w:rsidR="00341937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341937">
        <w:rPr>
          <w:rFonts w:cs="Times New Roman" w:eastAsia="Times New Roman"/>
          <w:lang w:eastAsia="hr-HR"/>
        </w:rPr>
        <w:t>R J E Š E N J E</w:t>
      </w:r>
    </w:p>
    <w:p w:rsidRDefault="00341937" w:rsidP="00341937" w:rsidR="00341937" w:rsidRPr="00341937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341937" w:rsidP="00341937" w:rsidR="00341937" w:rsidRPr="00341937">
      <w:pPr>
        <w:spacing w:after="0"/>
        <w:rPr>
          <w:rFonts w:cs="Times New Roman" w:eastAsia="Times New Roman"/>
          <w:lang w:eastAsia="hr-HR"/>
        </w:rPr>
      </w:pPr>
    </w:p>
    <w:p w:rsidRDefault="00341937" w:rsidP="00341937" w:rsidR="00341937" w:rsidRPr="00341937">
      <w:pPr>
        <w:spacing w:after="0"/>
        <w:jc w:val="both"/>
        <w:rPr>
          <w:rFonts w:cs="Times New Roman" w:eastAsia="Times New Roman"/>
          <w:lang w:eastAsia="hr-HR"/>
        </w:rPr>
      </w:pPr>
      <w:r w:rsidRPr="00341937">
        <w:rPr>
          <w:rFonts w:cs="Times New Roman" w:eastAsia="Times New Roman"/>
          <w:lang w:eastAsia="hr-HR"/>
        </w:rPr>
        <w:tab/>
        <w:t xml:space="preserve">TRGOVAČKI SUD U ZAGREBU, Stalna služba u Karlovcu, po sucu Jadranki Mađeruh, kao stečajnom sucu, u stečajnom postupku nad stečajnim dužnikom Stečajna masa iza AZRA d.o.o. u stečaju, Zagreb, Kačićeva 9, OIB: 61679643378, 10. travnja 2018. </w:t>
      </w:r>
    </w:p>
    <w:p w:rsidRDefault="00341937" w:rsidP="00341937" w:rsidR="00341937" w:rsidRPr="00341937">
      <w:pPr>
        <w:spacing w:after="0"/>
        <w:rPr>
          <w:rFonts w:cs="Times New Roman" w:eastAsia="Times New Roman"/>
          <w:lang w:eastAsia="hr-HR"/>
        </w:rPr>
      </w:pPr>
    </w:p>
    <w:p w:rsidRDefault="00341937" w:rsidP="00341937" w:rsidR="00341937" w:rsidRPr="00341937">
      <w:pPr>
        <w:spacing w:after="0"/>
        <w:rPr>
          <w:rFonts w:cs="Times New Roman" w:eastAsia="Times New Roman"/>
          <w:lang w:eastAsia="hr-HR"/>
        </w:rPr>
      </w:pPr>
    </w:p>
    <w:p w:rsidRDefault="00341937" w:rsidP="00341937" w:rsidR="00341937" w:rsidRPr="00341937">
      <w:pPr>
        <w:spacing w:after="0"/>
        <w:jc w:val="center"/>
        <w:rPr>
          <w:rFonts w:cs="Times New Roman" w:eastAsia="Times New Roman"/>
          <w:lang w:eastAsia="hr-HR"/>
        </w:rPr>
      </w:pPr>
      <w:r w:rsidRPr="00341937">
        <w:rPr>
          <w:rFonts w:cs="Times New Roman" w:eastAsia="Times New Roman"/>
          <w:lang w:eastAsia="hr-HR"/>
        </w:rPr>
        <w:t>r i j e š i o   j e</w:t>
      </w:r>
    </w:p>
    <w:p w:rsidRDefault="00341937" w:rsidP="00341937" w:rsidR="00341937" w:rsidRPr="0034193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41937" w:rsidP="00341937" w:rsidR="00341937" w:rsidRPr="00341937">
      <w:pPr>
        <w:spacing w:after="0"/>
        <w:rPr>
          <w:rFonts w:cs="Times New Roman" w:eastAsia="Times New Roman"/>
          <w:lang w:eastAsia="hr-HR"/>
        </w:rPr>
      </w:pPr>
    </w:p>
    <w:p w:rsidRDefault="00341937" w:rsidP="00341937" w:rsidR="00341937" w:rsidRPr="0034193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41937">
        <w:rPr>
          <w:rFonts w:cs="Times New Roman" w:eastAsia="Times New Roman"/>
          <w:lang w:eastAsia="hr-HR"/>
        </w:rPr>
        <w:t>Stečajnom upravitelju Vatroslavu Plejiću, Zagreb, Kačićeva 9, OIB: 75762425601, određuje se naknada stvarnih troškova u iznosu od 615,00 kn.</w:t>
      </w:r>
    </w:p>
    <w:p w:rsidRDefault="00341937" w:rsidP="00341937" w:rsidR="00341937" w:rsidRPr="00341937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341937" w:rsidP="00341937" w:rsidR="00341937" w:rsidRPr="0034193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41937">
        <w:rPr>
          <w:rFonts w:cs="Times New Roman" w:eastAsia="Times New Roman"/>
          <w:lang w:eastAsia="hr-HR"/>
        </w:rPr>
        <w:t>Ovo rješenje objavit će se na mrežnoj stranici e-Oglasna ploča sudova.</w:t>
      </w:r>
    </w:p>
    <w:p w:rsidRDefault="00341937" w:rsidP="00341937" w:rsidR="00341937" w:rsidRPr="00341937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341937" w:rsidP="00341937" w:rsidR="00341937" w:rsidRPr="00341937">
      <w:pPr>
        <w:spacing w:after="0"/>
        <w:rPr>
          <w:rFonts w:cs="Times New Roman" w:eastAsia="Times New Roman"/>
          <w:lang w:eastAsia="hr-HR"/>
        </w:rPr>
      </w:pPr>
    </w:p>
    <w:p w:rsidRDefault="00341937" w:rsidP="00341937" w:rsidR="00341937">
      <w:pPr>
        <w:spacing w:after="0"/>
        <w:jc w:val="center"/>
        <w:rPr>
          <w:rFonts w:cs="Times New Roman" w:eastAsia="Times New Roman"/>
          <w:lang w:eastAsia="hr-HR"/>
        </w:rPr>
      </w:pPr>
      <w:r w:rsidRPr="00341937">
        <w:rPr>
          <w:rFonts w:cs="Times New Roman" w:eastAsia="Times New Roman"/>
          <w:lang w:eastAsia="hr-HR"/>
        </w:rPr>
        <w:t>Obrazloženje</w:t>
      </w:r>
    </w:p>
    <w:p w:rsidRDefault="00341937" w:rsidP="00341937" w:rsidR="00341937" w:rsidRPr="0034193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41937" w:rsidP="00341937" w:rsidR="00341937" w:rsidRPr="0034193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41937" w:rsidP="00341937" w:rsidR="00341937" w:rsidRPr="003419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41937">
        <w:rPr>
          <w:rFonts w:cs="Times New Roman" w:eastAsia="Times New Roman"/>
          <w:lang w:eastAsia="hr-HR"/>
        </w:rPr>
        <w:t>Rješenjem ovog suda posl. broj St-1174/17 od 2 svibnja 2017. određen je nastavak postupka radi naknadne diobe, te je stečajnim upraviteljem imenovan Vatroslav Plejić, Zagreb, Kačićeva 9, OIB: 75762425601.</w:t>
      </w:r>
    </w:p>
    <w:p w:rsidRDefault="00341937" w:rsidP="00341937" w:rsidR="00341937" w:rsidRPr="003419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41937" w:rsidP="00341937" w:rsidR="00341937" w:rsidRPr="003419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41937">
        <w:rPr>
          <w:rFonts w:cs="Times New Roman" w:eastAsia="Times New Roman"/>
          <w:lang w:eastAsia="hr-HR"/>
        </w:rPr>
        <w:t>Stečajni upravitelj je podneskom od 27. ožujka 2018. zahtijevao da mu se odredi naknada stvarnih troškova u iznosu od 615,00 kn, a koji se odnose na putni trošak na relaciji Karlovac-Zagreb 30. rujna 2017. i na završno ročište  u iznosu od po 238,00 kn te na trošak izrade pečata u iznosu od 139,00 kn.</w:t>
      </w:r>
    </w:p>
    <w:p w:rsidRDefault="00341937" w:rsidP="00341937" w:rsidR="00341937" w:rsidRPr="003419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41937" w:rsidP="00341937" w:rsidR="00341937" w:rsidRPr="003419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41937">
        <w:rPr>
          <w:rFonts w:cs="Times New Roman" w:eastAsia="Times New Roman"/>
          <w:lang w:eastAsia="hr-HR"/>
        </w:rPr>
        <w:t>Zahtjev za naknadu stvarnih troškova stečajnog upravitelja je osnovan.</w:t>
      </w:r>
    </w:p>
    <w:p w:rsidRDefault="00341937" w:rsidP="00341937" w:rsidR="00341937" w:rsidRPr="003419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41937" w:rsidP="00341937" w:rsidR="00341937" w:rsidRPr="003419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41937">
        <w:rPr>
          <w:rFonts w:cs="Times New Roman" w:eastAsia="Times New Roman"/>
          <w:lang w:eastAsia="hr-HR"/>
        </w:rPr>
        <w:t>Troškovi koji se odnose na putni trošak u iznosu od 476,00 kn i trošak izrade pečata u iznosu od 139,00 kn su opravdani i dokumentirani.</w:t>
      </w:r>
    </w:p>
    <w:p w:rsidRDefault="00341937" w:rsidP="00341937" w:rsidR="003419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41937" w:rsidP="00341937" w:rsidR="003419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41937" w:rsidP="00341937" w:rsidR="003419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41937" w:rsidP="00341937" w:rsidR="00341937" w:rsidRPr="003419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41937" w:rsidP="00341937" w:rsidR="00341937" w:rsidRPr="003419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41937">
        <w:rPr>
          <w:rFonts w:cs="Times New Roman" w:eastAsia="Times New Roman"/>
          <w:lang w:eastAsia="hr-HR"/>
        </w:rPr>
        <w:lastRenderedPageBreak/>
        <w:t>Slijedom navedenog, a temeljem čl. 94. st. 1. i 3. Stečajnog zakona  (Narodne novine broj 71/15, 104/17, dalje:SZ) riješeno je kao u točki 1. izreke, dok je temeljem čl. 94. st. 4. SZ-a odlučeno kao u točki 2.izreke rješenja.</w:t>
      </w:r>
    </w:p>
    <w:p w:rsidRDefault="00341937" w:rsidP="00341937" w:rsidR="00341937" w:rsidRPr="003419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41937" w:rsidP="00341937" w:rsidR="00341937" w:rsidRPr="003419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41937" w:rsidP="00341937" w:rsidR="00341937" w:rsidRPr="0034193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41937">
        <w:rPr>
          <w:rFonts w:cs="Times New Roman" w:eastAsia="Times New Roman"/>
          <w:lang w:eastAsia="hr-HR"/>
        </w:rPr>
        <w:t>U Karlovcu 10. travnja 2018.</w:t>
      </w:r>
    </w:p>
    <w:p w:rsidRDefault="00341937" w:rsidP="00341937" w:rsidR="00341937" w:rsidRPr="00341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1937" w:rsidP="00341937" w:rsidR="00341937" w:rsidRPr="00341937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341937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341937" w:rsidP="00341937" w:rsidR="00341937" w:rsidRPr="00341937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341937">
        <w:rPr>
          <w:rFonts w:cs="Times New Roman" w:eastAsia="Times New Roman"/>
          <w:lang w:eastAsia="hr-HR"/>
        </w:rPr>
        <w:t xml:space="preserve">                                         Jadranka Mađeruh,v.r.</w:t>
      </w:r>
    </w:p>
    <w:p w:rsidRDefault="00341937" w:rsidP="00341937" w:rsidR="00341937" w:rsidRPr="00341937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341937" w:rsidP="00341937" w:rsidR="00341937" w:rsidRPr="00341937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341937">
        <w:rPr>
          <w:rFonts w:cs="Times New Roman" w:eastAsia="Times New Roman"/>
          <w:lang w:eastAsia="hr-HR"/>
        </w:rPr>
        <w:t>Za točnost otpravka-ovlašteni službenik:</w:t>
      </w:r>
    </w:p>
    <w:p w:rsidRDefault="00341937" w:rsidP="00341937" w:rsidR="00341937" w:rsidRPr="00341937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341937">
        <w:rPr>
          <w:rFonts w:cs="Times New Roman" w:eastAsia="Times New Roman"/>
          <w:lang w:eastAsia="hr-HR"/>
        </w:rPr>
        <w:t xml:space="preserve">             Draženka Prpić</w:t>
      </w:r>
    </w:p>
    <w:p w:rsidRDefault="00341937" w:rsidP="00341937" w:rsidR="00341937" w:rsidRPr="00341937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341937" w:rsidP="00341937" w:rsidR="00341937" w:rsidRPr="0034193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41937">
        <w:rPr>
          <w:rFonts w:cs="Times New Roman" w:eastAsia="Times New Roman"/>
          <w:lang w:eastAsia="hr-HR"/>
        </w:rPr>
        <w:t>PRAVNA POUKA:</w:t>
      </w:r>
    </w:p>
    <w:p w:rsidRDefault="00341937" w:rsidP="00341937" w:rsidR="00341937" w:rsidRPr="0034193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41937">
        <w:rPr>
          <w:rFonts w:cs="Times New Roman" w:eastAsia="Times New Roman"/>
          <w:lang w:eastAsia="hr-HR"/>
        </w:rPr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341937" w:rsidP="00341937" w:rsidR="00341937" w:rsidRPr="00341937">
      <w:pPr>
        <w:spacing w:after="0"/>
        <w:rPr>
          <w:rFonts w:cs="Times New Roman" w:eastAsia="Times New Roman"/>
          <w:b/>
          <w:lang w:eastAsia="hr-HR"/>
        </w:rPr>
      </w:pPr>
    </w:p>
    <w:sectPr w:rsidSect="0032366B" w:rsidR="00341937" w:rsidRPr="0034193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25314279"/>
      <w:docPartObj>
        <w:docPartGallery w:val="Page Numbers (Top of Page)"/>
        <w:docPartUnique/>
      </w:docPartObj>
    </w:sdtPr>
    <w:sdtContent>
      <w:p w:rsidRDefault="00341937" w:rsidR="0034193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341937" w:rsidR="008333A9">
    <w:pPr>
      <w:pStyle w:val="Zaglavlje"/>
    </w:pPr>
    <w:r>
      <w:t>1 St-1174/17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1937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62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St-1174/2017-24</izvorni_sadrzaj>
    <derivirana_varijabla naziv="DomainObject.Oznaka_1">St-1174/2017-24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St-1174/2017</izvorni_sadrzaj>
    <derivirana_varijabla naziv="DomainObject.Predmet.OznakaBroj_1">St-1174/2017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AZRA d.o.o. u stečaju</izvorni_sadrzaj>
    <derivirana_varijabla naziv="DomainObject.Predmet.ProtustrankaFormated_1">  Stečajna masa iza AZRA d.o.o. u stečaju</derivirana_varijabla>
  </DomainObject.Predmet.ProtustrankaFormated>
  <DomainObject.Predmet.ProtustrankaFormatedOIB>
    <izvorni_sadrzaj>  Stečajna masa iza AZRA d.o.o. u stečaju, OIB 61679643378</izvorni_sadrzaj>
    <derivirana_varijabla naziv="DomainObject.Predmet.ProtustrankaFormatedOIB_1">  Stečajna masa iza AZRA d.o.o. u stečaju, OIB 61679643378</derivirana_varijabla>
  </DomainObject.Predmet.ProtustrankaFormatedOIB>
  <DomainObject.Predmet.ProtustrankaFormatedWithAdress>
    <izvorni_sadrzaj> Stečajna masa iza AZRA d.o.o. u stečaju, Kačićeva 9, 10000 Zagreb</izvorni_sadrzaj>
    <derivirana_varijabla naziv="DomainObject.Predmet.ProtustrankaFormatedWithAdress_1"> Stečajna masa iza AZRA d.o.o. u stečaju, Kačićeva 9, 10000 Zagreb</derivirana_varijabla>
  </DomainObject.Predmet.ProtustrankaFormatedWithAdress>
  <DomainObject.Predmet.ProtustrankaFormatedWithAdressOIB>
    <izvorni_sadrzaj> Stečajna masa iza AZRA d.o.o. u stečaju, OIB 61679643378, Kačićeva 9, 10000 Zagreb</izvorni_sadrzaj>
    <derivirana_varijabla naziv="DomainObject.Predmet.ProtustrankaFormatedWithAdressOIB_1"> Stečajna masa iza AZRA d.o.o. u stečaju, OIB 61679643378, Kačićeva 9, 10000 Zagreb</derivirana_varijabla>
  </DomainObject.Predmet.ProtustrankaFormatedWithAdressOIB>
  <DomainObject.Predmet.ProtustrankaWithAdress>
    <izvorni_sadrzaj>Stečajna masa iza AZRA d.o.o. u stečaju Kačićeva 9, 10000 Zagreb</izvorni_sadrzaj>
    <derivirana_varijabla naziv="DomainObject.Predmet.ProtustrankaWithAdress_1">Stečajna masa iza AZRA d.o.o. u stečaju Kačićeva 9, 10000 Zagreb</derivirana_varijabla>
  </DomainObject.Predmet.ProtustrankaWithAdress>
  <DomainObject.Predmet.ProtustrankaWithAdressOIB>
    <izvorni_sadrzaj>Stečajna masa iza AZRA d.o.o. u stečaju, OIB 61679643378, Kačićeva 9, 10000 Zagreb</izvorni_sadrzaj>
    <derivirana_varijabla naziv="DomainObject.Predmet.ProtustrankaWithAdressOIB_1">Stečajna masa iza AZRA d.o.o. u stečaju, OIB 61679643378, Kačićeva 9, 10000 Zagreb</derivirana_varijabla>
  </DomainObject.Predmet.ProtustrankaWithAdressOIB>
  <DomainObject.Predmet.ProtustrankaNazivFormated>
    <izvorni_sadrzaj>Stečajna masa iza AZRA d.o.o. u stečaju</izvorni_sadrzaj>
    <derivirana_varijabla naziv="DomainObject.Predmet.ProtustrankaNazivFormated_1">Stečajna masa iza AZRA d.o.o. u stečaju</derivirana_varijabla>
  </DomainObject.Predmet.ProtustrankaNazivFormated>
  <DomainObject.Predmet.ProtustrankaNazivFormatedOIB>
    <izvorni_sadrzaj>Stečajna masa iza AZRA d.o.o. u stečaju, OIB 61679643378</izvorni_sadrzaj>
    <derivirana_varijabla naziv="DomainObject.Predmet.ProtustrankaNazivFormatedOIB_1">Stečajna masa iza AZRA d.o.o. u stečaju, OIB 61679643378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AZRA d.o.o. u stečaju</item>
    </izvorni_sadrzaj>
    <derivirana_varijabla naziv="DomainObject.Predmet.ProtuStrankaListFormated_1">
      <item>Stečajna masa iza AZRA d.o.o. u stečaju</item>
    </derivirana_varijabla>
  </DomainObject.Predmet.ProtuStrankaListFormated>
  <DomainObject.Predmet.ProtuStrankaListFormatedOIB>
    <izvorni_sadrzaj>
      <item>Stečajna masa iza AZRA d.o.o. u stečaju, OIB 61679643378</item>
    </izvorni_sadrzaj>
    <derivirana_varijabla naziv="DomainObject.Predmet.ProtuStrankaListFormatedOIB_1">
      <item>Stečajna masa iza AZRA d.o.o. u stečaju, OIB 61679643378</item>
    </derivirana_varijabla>
  </DomainObject.Predmet.ProtuStrankaListFormatedOIB>
  <DomainObject.Predmet.ProtuStrankaListFormatedWithAdress>
    <izvorni_sadrzaj>
      <item>Stečajna masa iza AZRA d.o.o. u stečaju, Kačićeva 9, 10000 Zagreb</item>
    </izvorni_sadrzaj>
    <derivirana_varijabla naziv="DomainObject.Predmet.ProtuStrankaListFormatedWithAdress_1">
      <item>Stečajna masa iza AZRA d.o.o. u stečaju, Kačićeva 9, 10000 Zagreb</item>
    </derivirana_varijabla>
  </DomainObject.Predmet.ProtuStrankaListFormatedWithAdress>
  <DomainObject.Predmet.ProtuStrankaListFormatedWithAdressOIB>
    <izvorni_sadrzaj>
      <item>Stečajna masa iza AZRA d.o.o. u stečaju, OIB 61679643378, Kačićeva 9, 10000 Zagreb</item>
    </izvorni_sadrzaj>
    <derivirana_varijabla naziv="DomainObject.Predmet.ProtuStrankaListFormatedWithAdressOIB_1">
      <item>Stečajna masa iza AZRA d.o.o. u stečaju, OIB 61679643378, Kačićeva 9, 10000 Zagreb</item>
    </derivirana_varijabla>
  </DomainObject.Predmet.ProtuStrankaListFormatedWithAdressOIB>
  <DomainObject.Predmet.ProtuStrankaListNazivFormated>
    <izvorni_sadrzaj>
      <item>Stečajna masa iza AZRA d.o.o. u stečaju</item>
    </izvorni_sadrzaj>
    <derivirana_varijabla naziv="DomainObject.Predmet.ProtuStrankaListNazivFormated_1">
      <item>Stečajna masa iza AZRA d.o.o. u stečaju</item>
    </derivirana_varijabla>
  </DomainObject.Predmet.ProtuStrankaListNazivFormated>
  <DomainObject.Predmet.ProtuStrankaListNazivFormatedOIB>
    <izvorni_sadrzaj>
      <item>Stečajna masa iza AZRA d.o.o. u stečaju, OIB 61679643378</item>
    </izvorni_sadrzaj>
    <derivirana_varijabla naziv="DomainObject.Predmet.ProtuStrankaListNazivFormatedOIB_1">
      <item>Stečajna masa iza AZRA d.o.o. u stečaju, OIB 61679643378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St-1174/2017-24</izvorni_sadrzaj>
    <derivirana_varijabla naziv="DomainObject.PoslovniBrojDokumenta_1">St-1174/2017-24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AZRA d.o.o. u stečaju</izvorni_sadrzaj>
    <derivirana_varijabla naziv="DomainObject.Predmet.ProtustrankaIDrugi_1">Stečajna masa iza AZRA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AZRA d.o.o. u stečaju, OIB 61679643378, Kačićeva 9, 10000 Zagreb</izvorni_sadrzaj>
    <derivirana_varijabla naziv="DomainObject.Predmet.ProtustrankaIDrugiAdressOIB_1">Stečajna masa iza AZRA d.o.o. u stečaju, OIB 61679643378, Kačićeva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AZRA d.o.o. u stečaju</item>
    </izvorni_sadrzaj>
    <derivirana_varijabla naziv="DomainObject.Predmet.SudioniciListNaziv_1">
      <item>FINA Regionalni centar Zagreb</item>
      <item>Stečajna masa iza AZRA d.o.o. u stečaju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Stečajna masa iza AZRA d.o.o. u stečaju, OIB 61679643378, Kačićeva 9,10000 Zagreb</item>
    </izvorni_sadrzaj>
    <derivirana_varijabla naziv="DomainObject.Predmet.SudioniciListAdressOIB_1">
      <item>FINA Regionalni centar Zagreb, OIB 85821130368, Trg svibanjskih žrtava 1995. br. 1,10000 Zagreb</item>
      <item>Stečajna masa iza AZRA d.o.o. u stečaju, OIB 61679643378, Kačićeva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158C15-1E91-43AF-B513-6168E95FC9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1616</properties:Characters>
  <properties:Lines>62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2018-04-10T07:55:00Z</cp:lastPrinted>
  <dcterms:modified xmlns:xsi="http://www.w3.org/2001/XMLSchema-instance" xsi:type="dcterms:W3CDTF">2018-04-10T07:55:00Z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St-1174/2017-24 / Odluka - Rješenje o naknadi troškova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