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2a112" w14:paraId="dc2a112" w:rsidRDefault="00621B59" w:rsidP="004F777B" w:rsidR="00621B59" w:rsidRPr="008E6002">
      <w:pPr>
        <w15:collapsed w:val="false"/>
        <w:rPr>
          <w:b/>
        </w:rPr>
      </w:pPr>
      <w:bookmarkStart w:name="_GoBack" w:id="0"/>
      <w:bookmarkEnd w:id="0"/>
    </w:p>
    <w:p w:rsidRDefault="008E6002" w:rsidP="005B4037" w:rsidR="005B4037" w:rsidRPr="00316E5C">
      <w:r>
        <w:t xml:space="preserve">    </w:t>
      </w:r>
      <w:r w:rsidR="005B4037" w:rsidRPr="00316E5C">
        <w:t>Republika Hrvatska</w:t>
      </w:r>
    </w:p>
    <w:p w:rsidRDefault="005B4037" w:rsidP="005B4037" w:rsidR="005B4037" w:rsidRPr="00316E5C">
      <w:r w:rsidRPr="00316E5C">
        <w:t>Trgovački sud u Zagrebu</w:t>
      </w:r>
    </w:p>
    <w:p w:rsidRDefault="008E6002" w:rsidP="00110C89" w:rsidR="0054021D" w:rsidRPr="00316E5C">
      <w:r>
        <w:t xml:space="preserve">  </w:t>
      </w:r>
      <w:r w:rsidR="005B4037" w:rsidRPr="00316E5C">
        <w:t xml:space="preserve">Zagreb, </w:t>
      </w:r>
      <w:proofErr w:type="spellStart"/>
      <w:r w:rsidR="005B4037" w:rsidRPr="00316E5C">
        <w:t>Amruševa</w:t>
      </w:r>
      <w:proofErr w:type="spellEnd"/>
      <w:r w:rsidR="005B4037" w:rsidRPr="00316E5C">
        <w:t xml:space="preserve"> 2/II                                                </w:t>
      </w:r>
      <w:r w:rsidR="00C8645F">
        <w:t xml:space="preserve">                            </w:t>
      </w:r>
      <w:r>
        <w:t xml:space="preserve">    </w:t>
      </w:r>
      <w:r w:rsidR="00C8645F">
        <w:t xml:space="preserve">  </w:t>
      </w:r>
      <w:r w:rsidR="003D5604">
        <w:t>16</w:t>
      </w:r>
      <w:r w:rsidR="00EB1A64">
        <w:t>. St-</w:t>
      </w:r>
      <w:r w:rsidR="003D5604">
        <w:t>1937/17</w:t>
      </w:r>
      <w:r w:rsidR="0092302B">
        <w:t>-16</w:t>
      </w:r>
      <w:r w:rsidR="005B4037" w:rsidRPr="00316E5C">
        <w:t xml:space="preserve">                                                           </w:t>
      </w:r>
    </w:p>
    <w:p w:rsidRDefault="00A60A36" w:rsidP="005B4037" w:rsidR="00A60A36">
      <w:pPr>
        <w:jc w:val="center"/>
      </w:pPr>
    </w:p>
    <w:p w:rsidRDefault="00316E5C" w:rsidP="005B4037" w:rsidR="005B4037" w:rsidRPr="00316E5C">
      <w:pPr>
        <w:jc w:val="center"/>
      </w:pPr>
      <w:r w:rsidRPr="00316E5C">
        <w:t xml:space="preserve">R E P U B L I K A   H R V A T S K A </w:t>
      </w:r>
    </w:p>
    <w:p w:rsidRDefault="00316E5C" w:rsidP="005B4037" w:rsidR="00316E5C" w:rsidRPr="00316E5C">
      <w:pPr>
        <w:jc w:val="center"/>
      </w:pPr>
    </w:p>
    <w:p w:rsidRDefault="005B4037" w:rsidP="005B4037" w:rsidR="005B4037" w:rsidRPr="00316E5C">
      <w:pPr>
        <w:jc w:val="center"/>
      </w:pPr>
      <w:r w:rsidRPr="00316E5C">
        <w:t>R J E Š E NJ E</w:t>
      </w:r>
    </w:p>
    <w:p w:rsidRDefault="005B4037" w:rsidP="005B4037" w:rsidR="005B4037" w:rsidRPr="00316E5C"/>
    <w:p w:rsidRDefault="00E3609E" w:rsidP="0092302B" w:rsidR="00EF227F" w:rsidRPr="0092302B">
      <w:pPr>
        <w:ind w:firstLine="720"/>
        <w:jc w:val="both"/>
      </w:pPr>
      <w:r w:rsidRPr="00CF595A">
        <w:t>Trgovački sud u Zagrebu</w:t>
      </w:r>
      <w:r w:rsidR="003D5604">
        <w:t>,</w:t>
      </w:r>
      <w:r w:rsidRPr="00CF595A">
        <w:t xml:space="preserve"> po sucu </w:t>
      </w:r>
      <w:r w:rsidR="003D5604">
        <w:t>Dini Jellin</w:t>
      </w:r>
      <w:r w:rsidRPr="00CF595A">
        <w:t>, u stečajnom  postupku nad dužnikom</w:t>
      </w:r>
      <w:r w:rsidR="003F30F6" w:rsidRPr="003F30F6">
        <w:t xml:space="preserve"> </w:t>
      </w:r>
      <w:r w:rsidR="0092302B">
        <w:t>S</w:t>
      </w:r>
      <w:r w:rsidR="0092302B" w:rsidRPr="0055019A">
        <w:t>tečajn</w:t>
      </w:r>
      <w:r w:rsidR="00A814E4">
        <w:t>a</w:t>
      </w:r>
      <w:r w:rsidR="0092302B" w:rsidRPr="0055019A">
        <w:t xml:space="preserve"> mas</w:t>
      </w:r>
      <w:r w:rsidR="00A814E4">
        <w:t>a</w:t>
      </w:r>
      <w:r w:rsidR="0092302B" w:rsidRPr="0055019A">
        <w:t xml:space="preserve"> iza </w:t>
      </w:r>
      <w:r w:rsidR="0092302B">
        <w:t>VISMARK d.o.o.</w:t>
      </w:r>
      <w:r w:rsidR="0092302B" w:rsidRPr="0055019A">
        <w:t xml:space="preserve">, </w:t>
      </w:r>
      <w:r w:rsidR="0092302B">
        <w:t xml:space="preserve">OIB </w:t>
      </w:r>
      <w:r w:rsidR="0092302B" w:rsidRPr="0092302B">
        <w:t>62120928812</w:t>
      </w:r>
      <w:r w:rsidR="0092302B">
        <w:t>, Zagreb, Bolnička cesta 76</w:t>
      </w:r>
      <w:r w:rsidR="00831D32">
        <w:t>, dana 2</w:t>
      </w:r>
      <w:r w:rsidR="003D5604">
        <w:t>6</w:t>
      </w:r>
      <w:r w:rsidRPr="00CF595A">
        <w:t xml:space="preserve">. </w:t>
      </w:r>
      <w:r w:rsidR="003D5604">
        <w:t>listopada</w:t>
      </w:r>
      <w:r w:rsidRPr="00CF595A">
        <w:t xml:space="preserve"> 2018.,  </w:t>
      </w:r>
    </w:p>
    <w:p w:rsidRDefault="00EF227F" w:rsidP="00EF227F" w:rsidR="00EF227F" w:rsidRPr="00316E5C">
      <w:pPr>
        <w:jc w:val="center"/>
      </w:pPr>
      <w:r w:rsidRPr="00316E5C">
        <w:t xml:space="preserve">r i j e š i o  j e </w:t>
      </w:r>
    </w:p>
    <w:p w:rsidRDefault="00EF227F" w:rsidP="00EF227F" w:rsidR="00EF227F" w:rsidRPr="00316E5C">
      <w:pPr>
        <w:jc w:val="center"/>
      </w:pPr>
    </w:p>
    <w:p w:rsidRDefault="00A07B3C" w:rsidP="00EB1A64" w:rsidR="00EB1A64">
      <w:pPr>
        <w:numPr>
          <w:ilvl w:val="12"/>
          <w:numId w:val="0"/>
        </w:numPr>
        <w:ind w:firstLine="720"/>
        <w:jc w:val="both"/>
      </w:pPr>
      <w:r w:rsidRPr="00316E5C">
        <w:t>Određuje se upis otvaranja stečajnog postupka nad dužn</w:t>
      </w:r>
      <w:r w:rsidR="00F31D2E" w:rsidRPr="00316E5C">
        <w:t xml:space="preserve">ikom </w:t>
      </w:r>
      <w:r w:rsidR="00AF1114">
        <w:t xml:space="preserve">Stečajna masa iza </w:t>
      </w:r>
      <w:r w:rsidR="003D5604">
        <w:t xml:space="preserve">VISMARK d.o.o., Zagreb, Bolnička cesta 76, OIB: </w:t>
      </w:r>
      <w:r w:rsidR="0092302B" w:rsidRPr="0092302B">
        <w:t>62120928812</w:t>
      </w:r>
      <w:r w:rsidR="00670C57" w:rsidRPr="00316E5C">
        <w:t>,</w:t>
      </w:r>
      <w:r w:rsidRPr="00316E5C">
        <w:t xml:space="preserve"> u zemljišnim knjigama </w:t>
      </w:r>
      <w:r w:rsidR="00EB1A64">
        <w:t>te se nalaže</w:t>
      </w:r>
      <w:r w:rsidR="00244A52">
        <w:t xml:space="preserve"> </w:t>
      </w:r>
      <w:r w:rsidR="00EB1A64">
        <w:t xml:space="preserve"> </w:t>
      </w:r>
      <w:r w:rsidR="003D5604">
        <w:t>Z</w:t>
      </w:r>
      <w:r w:rsidR="00EB1A64">
        <w:t>emljišnoknjižnom odjelu</w:t>
      </w:r>
      <w:r w:rsidR="00E3609E">
        <w:t xml:space="preserve"> </w:t>
      </w:r>
      <w:r w:rsidR="00AF1114">
        <w:t>Petrinja</w:t>
      </w:r>
      <w:r w:rsidR="008E4E8E">
        <w:t>,</w:t>
      </w:r>
      <w:r w:rsidR="00E3609E">
        <w:t xml:space="preserve"> </w:t>
      </w:r>
      <w:r w:rsidR="00EB1A64">
        <w:t>Općinskog</w:t>
      </w:r>
      <w:r w:rsidR="00244A52">
        <w:t xml:space="preserve"> </w:t>
      </w:r>
      <w:r w:rsidR="003D5604">
        <w:t xml:space="preserve">suda u </w:t>
      </w:r>
      <w:r w:rsidR="00AF1114">
        <w:t>Sisku</w:t>
      </w:r>
      <w:r w:rsidR="008E4E8E">
        <w:t>,</w:t>
      </w:r>
      <w:r w:rsidR="00EB1A64">
        <w:t xml:space="preserve"> zabilježba rješenja o otvaranju stečajnog postupka nad dužnikom </w:t>
      </w:r>
      <w:r w:rsidR="0092302B">
        <w:t>S</w:t>
      </w:r>
      <w:r w:rsidR="0092302B" w:rsidRPr="0055019A">
        <w:t xml:space="preserve">tečajnom masom iza </w:t>
      </w:r>
      <w:r w:rsidR="0092302B">
        <w:t>VISMARK d.o.o.</w:t>
      </w:r>
      <w:r w:rsidR="0092302B" w:rsidRPr="0055019A">
        <w:t xml:space="preserve">, </w:t>
      </w:r>
      <w:r w:rsidR="0092302B">
        <w:t xml:space="preserve">OIB </w:t>
      </w:r>
      <w:r w:rsidR="0092302B" w:rsidRPr="0092302B">
        <w:t>62120928812</w:t>
      </w:r>
      <w:r w:rsidR="0092302B">
        <w:t>, Zagreb, Bolnička cesta 76</w:t>
      </w:r>
      <w:r w:rsidR="00EB1A64">
        <w:t>, poslovni broj St-</w:t>
      </w:r>
      <w:r w:rsidR="003D5604">
        <w:t>1937/17-12 od 21. rujna 2018</w:t>
      </w:r>
      <w:r w:rsidR="00E3609E">
        <w:t>.</w:t>
      </w:r>
      <w:r w:rsidR="00EB1A64">
        <w:t xml:space="preserve"> i to:</w:t>
      </w:r>
    </w:p>
    <w:p w:rsidRDefault="00EB1A64" w:rsidP="00244A52" w:rsidR="008E4E8E" w:rsidRPr="00831D32">
      <w:pPr>
        <w:numPr>
          <w:ilvl w:val="12"/>
          <w:numId w:val="0"/>
        </w:numPr>
        <w:ind w:firstLine="720"/>
        <w:jc w:val="both"/>
        <w:rPr>
          <w:color w:val="FF0000"/>
        </w:rPr>
      </w:pPr>
      <w:r>
        <w:t xml:space="preserve">- </w:t>
      </w:r>
      <w:r w:rsidRPr="00926DB7">
        <w:t>na nekretnini</w:t>
      </w:r>
      <w:r w:rsidR="003F30F6" w:rsidRPr="003F30F6">
        <w:t xml:space="preserve"> </w:t>
      </w:r>
      <w:r w:rsidR="003F30F6" w:rsidRPr="00926DB7">
        <w:t>upisanoj u k.o</w:t>
      </w:r>
      <w:r w:rsidR="003F30F6">
        <w:t xml:space="preserve">. Petrinja, </w:t>
      </w:r>
      <w:proofErr w:type="spellStart"/>
      <w:r w:rsidR="003F30F6">
        <w:t>zk</w:t>
      </w:r>
      <w:proofErr w:type="spellEnd"/>
      <w:r w:rsidR="003F30F6">
        <w:t xml:space="preserve">. ul. br. 4728 </w:t>
      </w:r>
      <w:r w:rsidR="00926DB7">
        <w:t>k</w:t>
      </w:r>
      <w:r w:rsidR="00A60A36">
        <w:t>.</w:t>
      </w:r>
      <w:r w:rsidR="00926DB7">
        <w:t>č</w:t>
      </w:r>
      <w:r w:rsidR="00A60A36">
        <w:t>.</w:t>
      </w:r>
      <w:r w:rsidR="00926DB7">
        <w:t xml:space="preserve">br. </w:t>
      </w:r>
      <w:r w:rsidR="003D5604">
        <w:t>4890/70 U Log</w:t>
      </w:r>
      <w:r w:rsidR="00AF1114">
        <w:t xml:space="preserve">orištu </w:t>
      </w:r>
      <w:r w:rsidR="003D5604">
        <w:t xml:space="preserve">ukupne površine 903 m2, kuća u Logorištu površine 137 m2, zgrada u Logorištu površine 115 m2, dvorište u Logorištu površine </w:t>
      </w:r>
      <w:r w:rsidR="00AF1114">
        <w:t>500 m2, pašnjak u Logorištu 151 m2</w:t>
      </w:r>
      <w:r w:rsidR="003F30F6">
        <w:rPr>
          <w:color w:val="FF0000"/>
        </w:rPr>
        <w:t>.</w:t>
      </w:r>
    </w:p>
    <w:p w:rsidRDefault="008E4E8E" w:rsidP="00EF227F" w:rsidR="008E4E8E">
      <w:pPr>
        <w:pStyle w:val="Naslov2"/>
        <w:numPr>
          <w:ilvl w:val="12"/>
          <w:numId w:val="0"/>
        </w:numPr>
        <w:rPr>
          <w:b w:val="false"/>
          <w:szCs w:val="24"/>
        </w:rPr>
      </w:pPr>
    </w:p>
    <w:p w:rsidRDefault="00EF227F" w:rsidP="00EF227F" w:rsidR="00EF227F" w:rsidRPr="00316E5C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316E5C">
        <w:rPr>
          <w:b w:val="false"/>
          <w:szCs w:val="24"/>
        </w:rPr>
        <w:t>Obrazloženje</w:t>
      </w:r>
    </w:p>
    <w:p w:rsidRDefault="00265143" w:rsidP="009744C7" w:rsidR="00265143" w:rsidRPr="00316E5C">
      <w:pPr>
        <w:pStyle w:val="Tijeloteksta"/>
        <w:rPr>
          <w:rFonts w:hAnsi="Times New Roman" w:ascii="Times New Roman"/>
          <w:szCs w:val="24"/>
        </w:rPr>
      </w:pPr>
    </w:p>
    <w:p w:rsidRDefault="009744C7" w:rsidP="00EF227F" w:rsidR="009744C7" w:rsidRPr="00316E5C">
      <w:pPr>
        <w:numPr>
          <w:ilvl w:val="12"/>
          <w:numId w:val="0"/>
        </w:numPr>
        <w:jc w:val="both"/>
      </w:pPr>
      <w:r w:rsidRPr="00316E5C">
        <w:tab/>
        <w:t xml:space="preserve">Rješenjem ovog suda </w:t>
      </w:r>
      <w:r w:rsidR="00AF1114">
        <w:t>21. rujna 2018</w:t>
      </w:r>
      <w:r w:rsidR="005B4037" w:rsidRPr="00316E5C">
        <w:t xml:space="preserve">.  </w:t>
      </w:r>
      <w:r w:rsidRPr="00316E5C">
        <w:t>otvoren je stečaj nad d</w:t>
      </w:r>
      <w:r w:rsidR="00AF1114">
        <w:t>užnikom</w:t>
      </w:r>
      <w:r w:rsidRPr="00316E5C">
        <w:t xml:space="preserve"> </w:t>
      </w:r>
      <w:r w:rsidR="0092302B">
        <w:t>S</w:t>
      </w:r>
      <w:r w:rsidR="0092302B" w:rsidRPr="0055019A">
        <w:t xml:space="preserve">tečajnom masom iza </w:t>
      </w:r>
      <w:r w:rsidR="0092302B">
        <w:t>VISMARK d.o.o.</w:t>
      </w:r>
      <w:r w:rsidR="0092302B" w:rsidRPr="0055019A">
        <w:t xml:space="preserve">, </w:t>
      </w:r>
      <w:r w:rsidR="0092302B">
        <w:t xml:space="preserve">OIB </w:t>
      </w:r>
      <w:r w:rsidR="0092302B" w:rsidRPr="0092302B">
        <w:t>62120928812</w:t>
      </w:r>
      <w:r w:rsidR="0092302B">
        <w:t>, Zagreb, Bolnička cesta 76</w:t>
      </w:r>
      <w:r w:rsidRPr="00316E5C">
        <w:t xml:space="preserve">. </w:t>
      </w:r>
    </w:p>
    <w:p w:rsidRDefault="005F4210" w:rsidP="000B270D" w:rsidR="00AF1114">
      <w:pPr>
        <w:ind w:firstLine="709"/>
        <w:jc w:val="both"/>
      </w:pPr>
      <w:r>
        <w:tab/>
        <w:t>Odredbama</w:t>
      </w:r>
      <w:r w:rsidR="00582C0B">
        <w:t xml:space="preserve"> iz</w:t>
      </w:r>
      <w:r w:rsidR="00316E5C">
        <w:t xml:space="preserve"> čl. 131. st. 1</w:t>
      </w:r>
      <w:r w:rsidR="009744C7" w:rsidRPr="00316E5C">
        <w:t>.</w:t>
      </w:r>
      <w:r w:rsidR="00316E5C">
        <w:t xml:space="preserve"> i 2.</w:t>
      </w:r>
      <w:r w:rsidR="009744C7" w:rsidRPr="00316E5C">
        <w:t xml:space="preserve"> Stečajnog zakona („Narodne novine“ broj </w:t>
      </w:r>
      <w:r w:rsidR="00316E5C">
        <w:t>71/15</w:t>
      </w:r>
      <w:r w:rsidR="00AF1114">
        <w:t xml:space="preserve">. i </w:t>
      </w:r>
      <w:r w:rsidR="008E4E8E">
        <w:t>104/17</w:t>
      </w:r>
      <w:r w:rsidR="00AF1114">
        <w:t>.</w:t>
      </w:r>
      <w:r w:rsidR="009744C7" w:rsidRPr="00316E5C">
        <w:t xml:space="preserve">), među ostalim, propisano je da će </w:t>
      </w:r>
      <w:r w:rsidR="0054021D">
        <w:t>sud</w:t>
      </w:r>
      <w:r w:rsidR="00316E5C">
        <w:t xml:space="preserve"> rješenje</w:t>
      </w:r>
      <w:r w:rsidR="0054021D">
        <w:t xml:space="preserve"> o otvaranju stečaja dostaviti tijelima koja vode registre radi zabilježbe otvaranja stečajnog postupka.</w:t>
      </w:r>
    </w:p>
    <w:p w:rsidRDefault="000B270D" w:rsidP="000B270D" w:rsidR="000B270D">
      <w:pPr>
        <w:ind w:firstLine="709"/>
        <w:jc w:val="both"/>
      </w:pPr>
      <w:r w:rsidRPr="00AF1114">
        <w:t xml:space="preserve">S obzirom na to da je dužnik vlasnik nekretnine u odnosu na koju je izvršen fiducijarni prijenos prava vlasništva na </w:t>
      </w:r>
      <w:r w:rsidR="00AF1114">
        <w:t>Hypo-</w:t>
      </w:r>
      <w:proofErr w:type="spellStart"/>
      <w:r w:rsidR="00AF1114">
        <w:t>leasing</w:t>
      </w:r>
      <w:proofErr w:type="spellEnd"/>
      <w:r w:rsidR="00AF1114">
        <w:t xml:space="preserve"> </w:t>
      </w:r>
      <w:proofErr w:type="spellStart"/>
      <w:r w:rsidR="00AF1114">
        <w:t>Kroatien</w:t>
      </w:r>
      <w:proofErr w:type="spellEnd"/>
      <w:r w:rsidR="00AF1114">
        <w:t xml:space="preserve"> d.o.o., Zagreb</w:t>
      </w:r>
      <w:r w:rsidRPr="00AF1114">
        <w:t xml:space="preserve">, sud je po osnovi odredbe </w:t>
      </w:r>
      <w:r w:rsidR="00B13B18">
        <w:t xml:space="preserve">iz </w:t>
      </w:r>
      <w:r w:rsidRPr="00AF1114">
        <w:t xml:space="preserve">čl. 131. st. 2. SZ riješio kao u </w:t>
      </w:r>
      <w:r w:rsidR="00AF1114">
        <w:t>izreci ovog rješenja.</w:t>
      </w:r>
    </w:p>
    <w:p w:rsidRDefault="00FD310D" w:rsidP="00EF227F" w:rsidR="00956817" w:rsidRPr="00316E5C">
      <w:pPr>
        <w:numPr>
          <w:ilvl w:val="12"/>
          <w:numId w:val="0"/>
        </w:numPr>
        <w:jc w:val="both"/>
      </w:pPr>
      <w:r>
        <w:tab/>
      </w:r>
    </w:p>
    <w:p w:rsidRDefault="007F0DBF" w:rsidP="00442DDA" w:rsidR="00EF227F" w:rsidRPr="00316E5C">
      <w:pPr>
        <w:numPr>
          <w:ilvl w:val="12"/>
          <w:numId w:val="0"/>
        </w:numPr>
        <w:jc w:val="center"/>
      </w:pPr>
      <w:r w:rsidRPr="00316E5C">
        <w:t>U</w:t>
      </w:r>
      <w:r w:rsidR="00BE64CD" w:rsidRPr="00316E5C">
        <w:t xml:space="preserve"> Zagrebu</w:t>
      </w:r>
      <w:r w:rsidR="009744C7" w:rsidRPr="00316E5C">
        <w:t xml:space="preserve"> </w:t>
      </w:r>
      <w:r w:rsidR="00AF1114">
        <w:t xml:space="preserve">26. listopada </w:t>
      </w:r>
      <w:r w:rsidR="00442DDA" w:rsidRPr="00316E5C">
        <w:t>20</w:t>
      </w:r>
      <w:r w:rsidR="008E4E8E">
        <w:t>18</w:t>
      </w:r>
      <w:r w:rsidR="00442DDA" w:rsidRPr="00316E5C">
        <w:t>.</w:t>
      </w:r>
    </w:p>
    <w:p w:rsidRDefault="00C90C73" w:rsidP="007F0DBF" w:rsidR="00C90C73" w:rsidRPr="00316E5C">
      <w:pPr>
        <w:numPr>
          <w:ilvl w:val="12"/>
          <w:numId w:val="0"/>
        </w:numPr>
      </w:pPr>
    </w:p>
    <w:p w:rsidRDefault="00442DDA" w:rsidP="00C8645F" w:rsidR="00442DDA" w:rsidRPr="00316E5C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316E5C">
        <w:rPr>
          <w:rFonts w:hAnsi="Times New Roman" w:ascii="Times New Roman"/>
          <w:szCs w:val="24"/>
        </w:rPr>
        <w:tab/>
        <w:t>SUDAC:</w:t>
      </w:r>
    </w:p>
    <w:p w:rsidRDefault="00E328F4" w:rsidP="0092302B" w:rsidR="00C8645F" w:rsidRPr="0092302B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AF1114">
        <w:rPr>
          <w:rFonts w:hAnsi="Times New Roman" w:ascii="Times New Roman"/>
          <w:szCs w:val="24"/>
        </w:rPr>
        <w:t>Dina Jellin</w:t>
      </w:r>
      <w:r w:rsidR="00A814E4">
        <w:rPr>
          <w:rFonts w:hAnsi="Times New Roman" w:ascii="Times New Roman"/>
          <w:szCs w:val="24"/>
        </w:rPr>
        <w:t>,v.r.</w:t>
      </w:r>
    </w:p>
    <w:p w:rsidRDefault="00BC1EB9" w:rsidP="00EF227F" w:rsidR="00EF227F" w:rsidRPr="00316E5C">
      <w:pPr>
        <w:numPr>
          <w:ilvl w:val="12"/>
          <w:numId w:val="0"/>
        </w:numPr>
        <w:jc w:val="both"/>
      </w:pPr>
      <w:r w:rsidRPr="00316E5C">
        <w:t>UPUTA</w:t>
      </w:r>
      <w:r w:rsidR="00EF227F" w:rsidRPr="00316E5C">
        <w:t xml:space="preserve"> O PRAVNOM LIJEKU:</w:t>
      </w:r>
    </w:p>
    <w:p w:rsidRDefault="007F0DBF" w:rsidP="00EF227F" w:rsidR="007F0DBF" w:rsidRPr="00316E5C">
      <w:pPr>
        <w:numPr>
          <w:ilvl w:val="12"/>
          <w:numId w:val="0"/>
        </w:numPr>
        <w:jc w:val="both"/>
      </w:pPr>
      <w:r w:rsidRPr="00316E5C">
        <w:t>Z</w:t>
      </w:r>
      <w:r w:rsidR="00EF227F" w:rsidRPr="00316E5C">
        <w:t>astupnik</w:t>
      </w:r>
      <w:r w:rsidRPr="00316E5C">
        <w:t xml:space="preserve"> po zakonu</w:t>
      </w:r>
      <w:r w:rsidR="00EF227F" w:rsidRPr="00316E5C">
        <w:t xml:space="preserve"> dužnika ima pravo na žalbu </w:t>
      </w:r>
      <w:r w:rsidR="00442DDA" w:rsidRPr="00316E5C">
        <w:t xml:space="preserve">protiv ovog rješenja </w:t>
      </w:r>
      <w:r w:rsidR="00EF227F" w:rsidRPr="00316E5C">
        <w:t xml:space="preserve">u roku od 8 dana od dana primitka. Žalba se ulaže putem ovog suda Visokom trgovačkom sudu </w:t>
      </w:r>
      <w:r w:rsidR="00442DDA" w:rsidRPr="00316E5C">
        <w:t xml:space="preserve">Republike Hrvatske </w:t>
      </w:r>
      <w:r w:rsidR="00EF227F" w:rsidRPr="00316E5C">
        <w:t>u 2 primjerka.</w:t>
      </w:r>
    </w:p>
    <w:p w:rsidRDefault="007C45C3" w:rsidP="00EF227F" w:rsidR="007C45C3" w:rsidRPr="00316E5C">
      <w:pPr>
        <w:numPr>
          <w:ilvl w:val="12"/>
          <w:numId w:val="0"/>
        </w:numPr>
        <w:jc w:val="both"/>
      </w:pPr>
    </w:p>
    <w:p w:rsidRDefault="00A814E4" w:rsidR="00A814E4" w:rsidRPr="00ED5ADF">
      <w:pPr>
        <w:jc w:val="right"/>
      </w:pPr>
    </w:p>
    <w:p w:rsidRDefault="00A814E4" w:rsidR="00A814E4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A814E4" w:rsidP="00A814E4" w:rsidR="009744C7" w:rsidRPr="00316E5C">
      <w:pPr>
        <w:jc w:val="both"/>
      </w:pPr>
      <w:r>
        <w:t xml:space="preserve">Ljubica Radošević </w:t>
      </w:r>
    </w:p>
    <w:sectPr w:rsidSect="0092302B" w:rsidR="009744C7" w:rsidRPr="00316E5C">
      <w:headerReference w:type="default" r:id="rId9"/>
      <w:headerReference w:type="first" r:id="rId10"/>
      <w:pgSz w:code="9" w:h="16840" w:w="11907"/>
      <w:pgMar w:gutter="0" w:footer="720" w:header="720" w:left="1417" w:bottom="1135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7C5" w:rsidR="009257C5">
      <w:r>
        <w:separator/>
      </w:r>
    </w:p>
  </w:endnote>
  <w:endnote w:id="0" w:type="continuationSeparator">
    <w:p w:rsidRDefault="009257C5" w:rsidR="00925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7C5" w:rsidR="009257C5">
      <w:r>
        <w:separator/>
      </w:r>
    </w:p>
  </w:footnote>
  <w:footnote w:id="0" w:type="continuationSeparator">
    <w:p w:rsidRDefault="009257C5" w:rsidR="009257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 w:rsidR="001E11CA">
      <w:fldChar w:fldCharType="begin"/>
    </w:r>
    <w:r>
      <w:instrText xml:space="preserve"> PAGE </w:instrText>
    </w:r>
    <w:r w:rsidR="001E11CA">
      <w:fldChar w:fldCharType="separate"/>
    </w:r>
    <w:r w:rsidR="0092302B">
      <w:rPr>
        <w:noProof/>
      </w:rPr>
      <w:t>2</w:t>
    </w:r>
    <w:r w:rsidR="001E11CA">
      <w:fldChar w:fldCharType="end"/>
    </w:r>
    <w:r w:rsidR="00E328F4">
      <w:t xml:space="preserve"> -</w:t>
    </w:r>
    <w:r w:rsidR="00E328F4">
      <w:tab/>
    </w:r>
    <w:r w:rsidR="0092302B">
      <w:t>16. St-1937/17-16</w:t>
    </w:r>
    <w:r w:rsidR="0092302B" w:rsidRPr="00316E5C">
      <w:t xml:space="preserve">                                          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0510" w:rsidR="00C8645F">
    <w:pPr>
      <w:pStyle w:val="Zaglavlje"/>
    </w:pPr>
    <w:r>
      <w:t xml:space="preserve"> </w:t>
    </w:r>
    <w:r w:rsidR="00C8645F">
      <w:t xml:space="preserve">        </w:t>
    </w:r>
    <w:r w:rsidR="00C8645F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B5098A"/>
    <w:multiLevelType w:val="hybridMultilevel"/>
    <w:tmpl w:val="299EF3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6388B"/>
    <w:rsid w:val="0009737E"/>
    <w:rsid w:val="000A042A"/>
    <w:rsid w:val="000B2587"/>
    <w:rsid w:val="000B270D"/>
    <w:rsid w:val="000B7516"/>
    <w:rsid w:val="000C4F9E"/>
    <w:rsid w:val="000D325D"/>
    <w:rsid w:val="000E54BD"/>
    <w:rsid w:val="00104558"/>
    <w:rsid w:val="00110C89"/>
    <w:rsid w:val="00132F51"/>
    <w:rsid w:val="001536AA"/>
    <w:rsid w:val="00160C6A"/>
    <w:rsid w:val="00187FA1"/>
    <w:rsid w:val="001C2769"/>
    <w:rsid w:val="001D2EB8"/>
    <w:rsid w:val="001E11CA"/>
    <w:rsid w:val="002010AB"/>
    <w:rsid w:val="00233E8D"/>
    <w:rsid w:val="00244714"/>
    <w:rsid w:val="00244A52"/>
    <w:rsid w:val="002545EE"/>
    <w:rsid w:val="00263D21"/>
    <w:rsid w:val="00265143"/>
    <w:rsid w:val="002E012D"/>
    <w:rsid w:val="002E43D3"/>
    <w:rsid w:val="00316E5C"/>
    <w:rsid w:val="0038601C"/>
    <w:rsid w:val="003C7143"/>
    <w:rsid w:val="003D2BC5"/>
    <w:rsid w:val="003D5604"/>
    <w:rsid w:val="003D63E6"/>
    <w:rsid w:val="003D6E2A"/>
    <w:rsid w:val="003F30F6"/>
    <w:rsid w:val="004321CB"/>
    <w:rsid w:val="00442DDA"/>
    <w:rsid w:val="00470A0A"/>
    <w:rsid w:val="00471956"/>
    <w:rsid w:val="00483108"/>
    <w:rsid w:val="00484F0E"/>
    <w:rsid w:val="00486DE3"/>
    <w:rsid w:val="00492072"/>
    <w:rsid w:val="004939BB"/>
    <w:rsid w:val="004B0080"/>
    <w:rsid w:val="004E5469"/>
    <w:rsid w:val="004E60CA"/>
    <w:rsid w:val="004F022B"/>
    <w:rsid w:val="004F4486"/>
    <w:rsid w:val="004F777B"/>
    <w:rsid w:val="0051075D"/>
    <w:rsid w:val="005303C5"/>
    <w:rsid w:val="0054021D"/>
    <w:rsid w:val="00551E28"/>
    <w:rsid w:val="00552537"/>
    <w:rsid w:val="00567542"/>
    <w:rsid w:val="00576996"/>
    <w:rsid w:val="00581DE9"/>
    <w:rsid w:val="00582C0B"/>
    <w:rsid w:val="005A2E7E"/>
    <w:rsid w:val="005B139B"/>
    <w:rsid w:val="005B4037"/>
    <w:rsid w:val="005C539F"/>
    <w:rsid w:val="005F4210"/>
    <w:rsid w:val="005F641C"/>
    <w:rsid w:val="00621B59"/>
    <w:rsid w:val="00637921"/>
    <w:rsid w:val="0064776F"/>
    <w:rsid w:val="0065656B"/>
    <w:rsid w:val="00665A43"/>
    <w:rsid w:val="00670C57"/>
    <w:rsid w:val="006D1E1E"/>
    <w:rsid w:val="006E4546"/>
    <w:rsid w:val="006E5670"/>
    <w:rsid w:val="00706BA1"/>
    <w:rsid w:val="00712C93"/>
    <w:rsid w:val="00721E63"/>
    <w:rsid w:val="007515B8"/>
    <w:rsid w:val="007A6843"/>
    <w:rsid w:val="007B39F6"/>
    <w:rsid w:val="007B3F07"/>
    <w:rsid w:val="007C45C3"/>
    <w:rsid w:val="007D5812"/>
    <w:rsid w:val="007F0DBF"/>
    <w:rsid w:val="007F72D0"/>
    <w:rsid w:val="00811CA0"/>
    <w:rsid w:val="0081370F"/>
    <w:rsid w:val="00831D32"/>
    <w:rsid w:val="00855A39"/>
    <w:rsid w:val="00863A1A"/>
    <w:rsid w:val="00880CFE"/>
    <w:rsid w:val="008852C7"/>
    <w:rsid w:val="008E4E8E"/>
    <w:rsid w:val="008E5972"/>
    <w:rsid w:val="008E6002"/>
    <w:rsid w:val="008F608A"/>
    <w:rsid w:val="008F7471"/>
    <w:rsid w:val="00901D90"/>
    <w:rsid w:val="0092302B"/>
    <w:rsid w:val="009257C5"/>
    <w:rsid w:val="00926DB7"/>
    <w:rsid w:val="009505D9"/>
    <w:rsid w:val="00951C24"/>
    <w:rsid w:val="00955CD8"/>
    <w:rsid w:val="00956817"/>
    <w:rsid w:val="00960E2D"/>
    <w:rsid w:val="009744C7"/>
    <w:rsid w:val="0099084A"/>
    <w:rsid w:val="009B1540"/>
    <w:rsid w:val="009B7BE9"/>
    <w:rsid w:val="00A07B3C"/>
    <w:rsid w:val="00A36243"/>
    <w:rsid w:val="00A47153"/>
    <w:rsid w:val="00A60A36"/>
    <w:rsid w:val="00A658C0"/>
    <w:rsid w:val="00A77C29"/>
    <w:rsid w:val="00A814E4"/>
    <w:rsid w:val="00A81964"/>
    <w:rsid w:val="00A85BE8"/>
    <w:rsid w:val="00A921F8"/>
    <w:rsid w:val="00AD608A"/>
    <w:rsid w:val="00AF1114"/>
    <w:rsid w:val="00B13B18"/>
    <w:rsid w:val="00B316F2"/>
    <w:rsid w:val="00B35FF6"/>
    <w:rsid w:val="00B50150"/>
    <w:rsid w:val="00B639DE"/>
    <w:rsid w:val="00B701A0"/>
    <w:rsid w:val="00BB5EDE"/>
    <w:rsid w:val="00BB76FE"/>
    <w:rsid w:val="00BC1BB8"/>
    <w:rsid w:val="00BC1EB9"/>
    <w:rsid w:val="00BD37FE"/>
    <w:rsid w:val="00BE64CD"/>
    <w:rsid w:val="00C071DF"/>
    <w:rsid w:val="00C07DA5"/>
    <w:rsid w:val="00C1723C"/>
    <w:rsid w:val="00C40D3E"/>
    <w:rsid w:val="00C729AD"/>
    <w:rsid w:val="00C746F6"/>
    <w:rsid w:val="00C8645F"/>
    <w:rsid w:val="00C90C73"/>
    <w:rsid w:val="00C90E86"/>
    <w:rsid w:val="00CA1916"/>
    <w:rsid w:val="00CA61F9"/>
    <w:rsid w:val="00CE27EC"/>
    <w:rsid w:val="00CF5529"/>
    <w:rsid w:val="00D359EC"/>
    <w:rsid w:val="00D40510"/>
    <w:rsid w:val="00DA755E"/>
    <w:rsid w:val="00DB5821"/>
    <w:rsid w:val="00DF1A7E"/>
    <w:rsid w:val="00DF748F"/>
    <w:rsid w:val="00E03D7B"/>
    <w:rsid w:val="00E23552"/>
    <w:rsid w:val="00E328F4"/>
    <w:rsid w:val="00E3609E"/>
    <w:rsid w:val="00E55DFF"/>
    <w:rsid w:val="00E56836"/>
    <w:rsid w:val="00EB1A64"/>
    <w:rsid w:val="00EB6CC8"/>
    <w:rsid w:val="00EF227F"/>
    <w:rsid w:val="00F17D77"/>
    <w:rsid w:val="00F24E5C"/>
    <w:rsid w:val="00F31D2E"/>
    <w:rsid w:val="00F73DB9"/>
    <w:rsid w:val="00F86800"/>
    <w:rsid w:val="00F978CA"/>
    <w:rsid w:val="00FD310D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14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4E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4E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4E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4E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14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4E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4E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4E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4E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267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1937</izvorni_sadrzaj>
    <derivirana_varijabla naziv="DomainObject.Predmet.Broj_1">1937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St-1937/2017</izvorni_sadrzaj>
    <derivirana_varijabla naziv="DomainObject.Predmet.OznakaBroj_1">St-1937/2017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VISMARK društvo s ograničenom odgovornošću za proizvodnju, trgovinu i usluge</izvorni_sadrzaj>
    <derivirana_varijabla naziv="DomainObject.Predmet.ProtustrankaFormated_1">  Stečajna masa iza VISMARK društvo s ograničenom odgovornošću za proizvodnju, trgovinu i usluge</derivirana_varijabla>
  </DomainObject.Predmet.ProtustrankaFormated>
  <DomainObject.Predmet.ProtustrankaFormatedOIB>
    <izvorni_sadrzaj>  Stečajna masa iza VISMARK društvo s ograničenom odgovornošću za proizvodnju, trgovinu i usluge, OIB 62120928812</izvorni_sadrzaj>
    <derivirana_varijabla naziv="DomainObject.Predmet.ProtustrankaFormatedOIB_1">  Stečajna masa iza VISMARK društvo s ograničenom odgovornošću za proizvodnju, trgovinu i usluge, OIB 62120928812</derivirana_varijabla>
  </DomainObject.Predmet.ProtustrankaFormatedOIB>
  <DomainObject.Predmet.ProtustrankaFormatedWithAdress>
    <izvorni_sadrzaj> Stečajna masa iza VISMARK društvo s ograničenom odgovornošću za proizvodnju, trgovinu i usluge, Bolnička cesta 76, 10000 Zagreb</izvorni_sadrzaj>
    <derivirana_varijabla naziv="DomainObject.Predmet.ProtustrankaFormatedWithAdress_1"> Stečajna masa iza VISMARK društvo s ograničenom odgovornošću za proizvodnju, trgovinu i usluge, Bolnička cesta 76, 10000 Zagreb</derivirana_varijabla>
  </DomainObject.Predmet.ProtustrankaFormatedWithAdress>
  <DomainObject.Predmet.ProtustrankaFormatedWithAdressOIB>
    <izvorni_sadrzaj> Stečajna masa iza VISMARK društvo s ograničenom odgovornošću za proizvodnju, trgovinu i usluge, OIB 62120928812, Bolnička cesta 76, 10000 Zagreb</izvorni_sadrzaj>
    <derivirana_varijabla naziv="DomainObject.Predmet.ProtustrankaFormatedWithAdressOIB_1"> Stečajna masa iza VISMARK društvo s ograničenom odgovornošću za proizvodnju, trgovinu i usluge, OIB 62120928812, Bolnička cesta 76, 10000 Zagreb</derivirana_varijabla>
  </DomainObject.Predmet.ProtustrankaFormatedWithAdressOIB>
  <DomainObject.Predmet.ProtustrankaWithAdress>
    <izvorni_sadrzaj>Stečajna masa iza VISMARK društvo s ograničenom odgovornošću za proizvodnju, trgovinu i usluge Bolnička cesta 76, 10000 Zagreb</izvorni_sadrzaj>
    <derivirana_varijabla naziv="DomainObject.Predmet.ProtustrankaWithAdress_1">Stečajna masa iza VISMARK društvo s ograničenom odgovornošću za proizvodnju, trgovinu i usluge Bolnička cesta 76, 10000 Zagreb</derivirana_varijabla>
  </DomainObject.Predmet.ProtustrankaWithAdress>
  <DomainObject.Predmet.ProtustrankaWithAdressOIB>
    <izvorni_sadrzaj>Stečajna masa iza VISMARK društvo s ograničenom odgovornošću za proizvodnju, trgovinu i usluge, OIB 62120928812, Bolnička cesta 76, 10000 Zagreb</izvorni_sadrzaj>
    <derivirana_varijabla naziv="DomainObject.Predmet.ProtustrankaWithAdressOIB_1">Stečajna masa iza VISMARK društvo s ograničenom odgovornošću za proizvodnju, trgovinu i usluge, OIB 62120928812, Bolnička cesta 76, 10000 Zagreb</derivirana_varijabla>
  </DomainObject.Predmet.ProtustrankaWithAdressOIB>
  <DomainObject.Predmet.ProtustrankaNazivFormated>
    <izvorni_sadrzaj>Stečajna masa iza VISMARK društvo s ograničenom odgovornošću za proizvodnju, trgovinu i usluge</izvorni_sadrzaj>
    <derivirana_varijabla naziv="DomainObject.Predmet.ProtustrankaNazivFormated_1">Stečajna masa iza VISMARK društvo s ograničenom odgovornošću za proizvodnju, trgovinu i usluge</derivirana_varijabla>
  </DomainObject.Predmet.ProtustrankaNazivFormated>
  <DomainObject.Predmet.ProtustrankaNazivFormatedOIB>
    <izvorni_sadrzaj>Stečajna masa iza VISMARK društvo s ograničenom odgovornošću za proizvodnju, trgovinu i usluge, OIB 62120928812</izvorni_sadrzaj>
    <derivirana_varijabla naziv="DomainObject.Predmet.ProtustrankaNazivFormatedOIB_1">Stečajna masa iza VISMARK društvo s ograničenom odgovornošću za proizvodnju, trgovinu i usluge, OIB 62120928812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VISMARK d.o.o.; Marinko Paić</izvorni_sadrzaj>
    <derivirana_varijabla naziv="DomainObject.Predmet.StrankaFormated_1">  Likvidacijska masa VISMARK d.o.o.; Marinko Paić</derivirana_varijabla>
  </DomainObject.Predmet.StrankaFormated>
  <DomainObject.Predmet.StrankaFormatedOIB>
    <izvorni_sadrzaj>  Likvidacijska masa VISMARK d.o.o., OIB 00000000001; Marinko Paić, OIB 55654806007</izvorni_sadrzaj>
    <derivirana_varijabla naziv="DomainObject.Predmet.StrankaFormatedOIB_1">  Likvidacijska masa VISMARK d.o.o., OIB 00000000001; Marinko Paić, OIB 55654806007</derivirana_varijabla>
  </DomainObject.Predmet.StrankaFormatedOIB>
  <DomainObject.Predmet.StrankaFormatedWithAdress>
    <izvorni_sadrzaj> Likvidacijska masa VISMARK d.o.o., Slovenski trg 7, 44000 Sisak; Marinko Paić, Vi. Požarinje 6, 10000 Zagreb</izvorni_sadrzaj>
    <derivirana_varijabla naziv="DomainObject.Predmet.StrankaFormatedWithAdress_1"> Likvidacijska masa VISMARK d.o.o., Slovenski trg 7, 44000 Sisak; Marinko Paić, Vi. Požarinje 6, 10000 Zagreb</derivirana_varijabla>
  </DomainObject.Predmet.StrankaFormatedWithAdress>
  <DomainObject.Predmet.StrankaFormatedWithAdressOIB>
    <izvorni_sadrzaj> Likvidacijska masa VISMARK d.o.o., OIB 00000000001, Slovenski trg 7, 44000 Sisak; Marinko Paić, OIB 55654806007, Vi. Požarinje 6, 10000 Zagreb</izvorni_sadrzaj>
    <derivirana_varijabla naziv="DomainObject.Predmet.StrankaFormatedWithAdressOIB_1"> Likvidacijska masa VISMARK d.o.o., OIB 00000000001, Slovenski trg 7, 44000 Sisak; Marinko Paić, OIB 55654806007, Vi. Požarinje 6, 10000 Zagreb</derivirana_varijabla>
  </DomainObject.Predmet.StrankaFormatedWithAdressOIB>
  <DomainObject.Predmet.StrankaWithAdress>
    <izvorni_sadrzaj>Likvidacijska masa VISMARK d.o.o. Slovenski trg 7,44000 Sisak,Marinko Paić Vi. Požarinje 6,10000 Zagreb</izvorni_sadrzaj>
    <derivirana_varijabla naziv="DomainObject.Predmet.StrankaWithAdress_1">Likvidacijska masa VISMARK d.o.o. Slovenski trg 7,44000 Sisak,Marinko Paić Vi. Požarinje 6,10000 Zagreb</derivirana_varijabla>
  </DomainObject.Predmet.StrankaWithAdress>
  <DomainObject.Predmet.StrankaWithAdressOIB>
    <izvorni_sadrzaj>Likvidacijska masa VISMARK d.o.o., OIB 00000000001, Slovenski trg 7,44000 Sisak,Marinko Paić, OIB 55654806007, Vi. Požarinje 6,10000 Zagreb</izvorni_sadrzaj>
    <derivirana_varijabla naziv="DomainObject.Predmet.StrankaWithAdressOIB_1">Likvidacijska masa VISMARK d.o.o., OIB 00000000001, Slovenski trg 7,44000 Sisak,Marinko Paić, OIB 55654806007, Vi. Požarinje 6,10000 Zagreb</derivirana_varijabla>
  </DomainObject.Predmet.StrankaWithAdressOIB>
  <DomainObject.Predmet.StrankaNazivFormated>
    <izvorni_sadrzaj>Likvidacijska masa VISMARK d.o.o.,Marinko Paić</izvorni_sadrzaj>
    <derivirana_varijabla naziv="DomainObject.Predmet.StrankaNazivFormated_1">Likvidacijska masa VISMARK d.o.o.,Marinko Paić</derivirana_varijabla>
  </DomainObject.Predmet.StrankaNazivFormated>
  <DomainObject.Predmet.StrankaNazivFormatedOIB>
    <izvorni_sadrzaj>Likvidacijska masa VISMARK d.o.o., OIB 00000000001,Marinko Paić, OIB 55654806007</izvorni_sadrzaj>
    <derivirana_varijabla naziv="DomainObject.Predmet.StrankaNazivFormatedOIB_1">Likvidacijska masa VISMARK d.o.o., OIB 00000000001,Marinko Paić, OIB 55654806007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Likvidacijska masa VISMARK d.o.o.</item>
      <item>Marinko Paić</item>
    </izvorni_sadrzaj>
    <derivirana_varijabla naziv="DomainObject.Predmet.StrankaListFormated_1">
      <item>Likvidacijska masa VISMARK d.o.o.</item>
      <item>Marinko Paić</item>
    </derivirana_varijabla>
  </DomainObject.Predmet.StrankaListFormated>
  <DomainObject.Predmet.StrankaListFormatedOIB>
    <izvorni_sadrzaj>
      <item>Likvidacijska masa VISMARK d.o.o., OIB 00000000001</item>
      <item>Marinko Paić, OIB 55654806007</item>
    </izvorni_sadrzaj>
    <derivirana_varijabla naziv="DomainObject.Predmet.StrankaListFormatedOIB_1">
      <item>Likvidacijska masa VISMARK d.o.o., OIB 00000000001</item>
      <item>Marinko Paić, OIB 55654806007</item>
    </derivirana_varijabla>
  </DomainObject.Predmet.StrankaListFormatedOIB>
  <DomainObject.Predmet.StrankaListFormatedWithAdress>
    <izvorni_sadrzaj>
      <item>Likvidacijska masa VISMARK d.o.o., Slovenski trg 7, 44000 Sisak</item>
      <item>Marinko Paić, Vi. Požarinje 6, 10000 Zagreb</item>
    </izvorni_sadrzaj>
    <derivirana_varijabla naziv="DomainObject.Predmet.StrankaListFormatedWithAdress_1">
      <item>Likvidacijska masa VISMARK d.o.o., Slovenski trg 7, 44000 Sisak</item>
      <item>Marinko Paić, Vi. Požarinje 6, 10000 Zagreb</item>
    </derivirana_varijabla>
  </DomainObject.Predmet.StrankaListFormatedWithAdress>
  <DomainObject.Predmet.StrankaListFormatedWithAdressOIB>
    <izvorni_sadrzaj>
      <item>Likvidacijska masa VISMARK d.o.o., OIB 00000000001, Slovenski trg 7, 44000 Sisak</item>
      <item>Marinko Paić, OIB 55654806007, Vi. Požarinje 6, 10000 Zagreb</item>
    </izvorni_sadrzaj>
    <derivirana_varijabla naziv="DomainObject.Predmet.StrankaListFormatedWithAdressOIB_1">
      <item>Likvidacijska masa VISMARK d.o.o., OIB 00000000001, Slovenski trg 7, 44000 Sisak</item>
      <item>Marinko Paić, OIB 55654806007, Vi. Požarinje 6, 10000 Zagreb</item>
    </derivirana_varijabla>
  </DomainObject.Predmet.StrankaListFormatedWithAdressOIB>
  <DomainObject.Predmet.StrankaListNazivFormated>
    <izvorni_sadrzaj>
      <item>Likvidacijska masa VISMARK d.o.o.</item>
      <item>Marinko Paić</item>
    </izvorni_sadrzaj>
    <derivirana_varijabla naziv="DomainObject.Predmet.StrankaListNazivFormated_1">
      <item>Likvidacijska masa VISMARK d.o.o.</item>
      <item>Marinko Paić</item>
    </derivirana_varijabla>
  </DomainObject.Predmet.StrankaListNazivFormated>
  <DomainObject.Predmet.StrankaListNazivFormatedOIB>
    <izvorni_sadrzaj>
      <item>Likvidacijska masa VISMARK d.o.o., OIB 00000000001</item>
      <item>Marinko Paić, OIB 55654806007</item>
    </izvorni_sadrzaj>
    <derivirana_varijabla naziv="DomainObject.Predmet.StrankaListNazivFormatedOIB_1">
      <item>Likvidacijska masa VISMARK d.o.o., OIB 00000000001</item>
      <item>Marinko Paić, OIB 55654806007</item>
    </derivirana_varijabla>
  </DomainObject.Predmet.StrankaListNazivFormatedOIB>
  <DomainObject.Predmet.ProtuStrankaListFormated>
    <izvorni_sadrzaj>
      <item>Stečajna masa iza VISMARK društvo s ograničenom odgovornošću za proizvodnju, trgovinu i usluge</item>
    </izvorni_sadrzaj>
    <derivirana_varijabla naziv="DomainObject.Predmet.ProtuStrankaListFormated_1">
      <item>Stečajna masa iza VISMARK društvo s ograničenom odgovornošću za proizvodnju, trgovinu i usluge</item>
    </derivirana_varijabla>
  </DomainObject.Predmet.ProtuStrankaListFormated>
  <DomainObject.Predmet.ProtuStrankaListFormatedOIB>
    <izvorni_sadrzaj>
      <item>Stečajna masa iza VISMARK društvo s ograničenom odgovornošću za proizvodnju, trgovinu i usluge, OIB 62120928812</item>
    </izvorni_sadrzaj>
    <derivirana_varijabla naziv="DomainObject.Predmet.ProtuStrankaListFormatedOIB_1">
      <item>Stečajna masa iza VISMARK društvo s ograničenom odgovornošću za proizvodnju, trgovinu i usluge, OIB 62120928812</item>
    </derivirana_varijabla>
  </DomainObject.Predmet.ProtuStrankaListFormatedOIB>
  <DomainObject.Predmet.ProtuStrankaListFormatedWithAdress>
    <izvorni_sadrzaj>
      <item>Stečajna masa iza VISMARK društvo s ograničenom odgovornošću za proizvodnju, trgovinu i usluge, Bolnička cesta 76, 10000 Zagreb</item>
    </izvorni_sadrzaj>
    <derivirana_varijabla naziv="DomainObject.Predmet.ProtuStrankaListFormatedWithAdress_1">
      <item>Stečajna masa iza VISMARK društvo s ograničenom odgovornošću za proizvodnju, trgovinu i usluge, Bolnička cesta 76, 10000 Zagreb</item>
    </derivirana_varijabla>
  </DomainObject.Predmet.ProtuStrankaListFormatedWithAdress>
  <DomainObject.Predmet.ProtuStrankaListFormatedWithAdressOIB>
    <izvorni_sadrzaj>
      <item>Stečajna masa iza VISMARK društvo s ograničenom odgovornošću za proizvodnju, trgovinu i usluge, OIB 62120928812, Bolnička cesta 76, 10000 Zagreb</item>
    </izvorni_sadrzaj>
    <derivirana_varijabla naziv="DomainObject.Predmet.ProtuStrankaListFormatedWithAdressOIB_1">
      <item>Stečajna masa iza VISMARK društvo s ograničenom odgovornošću za proizvodnju, trgovinu i usluge, OIB 62120928812, Bolnička cesta 76, 10000 Zagreb</item>
    </derivirana_varijabla>
  </DomainObject.Predmet.ProtuStrankaListFormatedWithAdressOIB>
  <DomainObject.Predmet.ProtuStrankaListNazivFormated>
    <izvorni_sadrzaj>
      <item>Stečajna masa iza VISMARK društvo s ograničenom odgovornošću za proizvodnju, trgovinu i usluge</item>
    </izvorni_sadrzaj>
    <derivirana_varijabla naziv="DomainObject.Predmet.ProtuStrankaListNazivFormated_1">
      <item>Stečajna masa iza VISMARK društvo s ograničenom odgovornošću za proizvodnju, trgovinu i usluge</item>
    </derivirana_varijabla>
  </DomainObject.Predmet.ProtuStrankaListNazivFormated>
  <DomainObject.Predmet.ProtuStrankaListNazivFormatedOIB>
    <izvorni_sadrzaj>
      <item>Stečajna masa iza VISMARK društvo s ograničenom odgovornošću za proizvodnju, trgovinu i usluge, OIB 62120928812</item>
    </izvorni_sadrzaj>
    <derivirana_varijabla naziv="DomainObject.Predmet.ProtuStrankaListNazivFormatedOIB_1">
      <item>Stečajna masa iza VISMARK društvo s ograničenom odgovornošću za proizvodnju, trgovinu i usluge, OIB 62120928812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</item>
    </izvorni_sadrzaj>
    <derivirana_varijabla naziv="DomainObject.Predmet.OstaliListFormatedOIB_1">
      <item>MARINKO PAIĆ</item>
    </derivirana_varijabla>
  </DomainObject.Predmet.OstaliListFormatedOIB>
  <DomainObject.Predmet.OstaliListFormatedWithAdress>
    <izvorni_sadrzaj>
      <item>MARINKO PAIĆ, 6. Požarinje 6, 10000 Zagreb</item>
    </izvorni_sadrzaj>
    <derivirana_varijabla naziv="DomainObject.Predmet.OstaliListFormatedWithAdress_1">
      <item>MARINKO PAIĆ, 6. Požarinje 6, 10000 Zagreb</item>
    </derivirana_varijabla>
  </DomainObject.Predmet.OstaliListFormatedWithAdress>
  <DomainObject.Predmet.OstaliListFormatedWithAdressOIB>
    <izvorni_sadrzaj>
      <item>MARINKO PAIĆ, 6. Požarinje 6, 10000 Zagreb</item>
    </izvorni_sadrzaj>
    <derivirana_varijabla naziv="DomainObject.Predmet.OstaliListFormatedWithAdressOIB_1">
      <item>MARINKO PAIĆ, 6. 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</item>
    </izvorni_sadrzaj>
    <derivirana_varijabla naziv="DomainObject.Predmet.OstaliListNazivFormatedOIB_1">
      <item>MARINKO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VISMARK d.o.o. i dr.</izvorni_sadrzaj>
    <derivirana_varijabla naziv="DomainObject.Predmet.StrankaIDrugi_1">Likvidacijska masa VISMARK d.o.o. i dr.</derivirana_varijabla>
  </DomainObject.Predmet.StrankaIDrugi>
  <DomainObject.Predmet.ProtustrankaIDrugi>
    <izvorni_sadrzaj>Stečajna masa iza VISMARK društvo s ograničenom odgovornošću za proizvodnju, trgovinu i usluge</izvorni_sadrzaj>
    <derivirana_varijabla naziv="DomainObject.Predmet.ProtustrankaIDrugi_1">Stečajna masa iza VISMARK društvo s ograničenom odgovornošću za proizvodnju, trgovinu i usluge</derivirana_varijabla>
  </DomainObject.Predmet.ProtustrankaIDrugi>
  <DomainObject.Predmet.StrankaIDrugiAdressOIB>
    <izvorni_sadrzaj>Likvidacijska masa VISMARK d.o.o., OIB 00000000001, Slovenski trg 7, 44000 Sisak i dr.</izvorni_sadrzaj>
    <derivirana_varijabla naziv="DomainObject.Predmet.StrankaIDrugiAdressOIB_1">Likvidacijska masa VISMARK d.o.o., OIB 00000000001, Slovenski trg 7, 44000 Sisak i dr.</derivirana_varijabla>
  </DomainObject.Predmet.StrankaIDrugiAdressOIB>
  <DomainObject.Predmet.ProtustrankaIDrugiAdressOIB>
    <izvorni_sadrzaj>Stečajna masa iza VISMARK društvo s ograničenom odgovornošću za proizvodnju, trgovinu i usluge, OIB 62120928812, Bolnička cesta 76, 10000 Zagreb</izvorni_sadrzaj>
    <derivirana_varijabla naziv="DomainObject.Predmet.ProtustrankaIDrugiAdressOIB_1">Stečajna masa iza VISMARK društvo s ograničenom odgovornošću za proizvodnju, trgovinu i usluge, OIB 62120928812, Bolnička cesta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VISMARK d.o.o.</item>
      <item>Stečajna masa iza VISMARK društvo s ograničenom odgovornošću za proizvodnju, trgovinu i usluge</item>
      <item>MARINKO PAIĆ</item>
      <item>Marinko Paić</item>
    </izvorni_sadrzaj>
    <derivirana_varijabla naziv="DomainObject.Predmet.SudioniciListNaziv_1">
      <item>Likvidacijska masa VISMARK d.o.o.</item>
      <item>Stečajna masa iza VISMARK društvo s ograničenom odgovornošću za proizvodnju, trgovinu i usluge</item>
      <item>MARINKO PAIĆ</item>
      <item>Marinko Paić</item>
    </derivirana_varijabla>
  </DomainObject.Predmet.SudioniciListNaziv>
  <DomainObject.Predmet.SudioniciListAdressOIB>
    <izvorni_sadrzaj>
      <item>Likvidacijska masa VISMARK d.o.o., OIB 00000000001, Slovenski trg 7,44000 Sisak</item>
      <item>Stečajna masa iza VISMARK društvo s ograničenom odgovornošću za proizvodnju, trgovinu i usluge, OIB 62120928812, Bolnička cesta 76,10000 Zagreb</item>
      <item>MARINKO PAIĆ, 6. Požarinje 6,10000 Zagreb</item>
      <item>Marinko Paić, OIB 55654806007, Vi. Požarinje 6,10000 Zagreb</item>
    </izvorni_sadrzaj>
    <derivirana_varijabla naziv="DomainObject.Predmet.SudioniciListAdressOIB_1">
      <item>Likvidacijska masa VISMARK d.o.o., OIB 00000000001, Slovenski trg 7,44000 Sisak</item>
      <item>Stečajna masa iza VISMARK društvo s ograničenom odgovornošću za proizvodnju, trgovinu i usluge, OIB 62120928812, Bolnička cesta 76,10000 Zagreb</item>
      <item>MARINKO PAIĆ, 6. Požarinje 6,10000 Zagreb</item>
      <item>Marinko Paić, OIB 55654806007, Vi. 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62120928812</item>
      <item>, OIB null</item>
      <item>, OIB 55654806007</item>
    </izvorni_sadrzaj>
    <derivirana_varijabla naziv="DomainObject.Predmet.SudioniciListNazivOIB_1">
      <item>, OIB 00000000001</item>
      <item>, OIB 62120928812</item>
      <item>, OIB null</item>
      <item>, OIB 55654806007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travnja 2018.</izvorni_sadrzaj>
    <derivirana_varijabla naziv="DomainObject.PredzadnjaOdlukaIzPredmeta.DatumDonosenjaOdluke_1">26. travnja 2018.</derivirana_varijabla>
  </DomainObject.PredzadnjaOdlukaIzPredmeta.DatumDonosenjaOdluke>
  <DomainObject.PredzadnjaOdlukaIzPredmeta.Oznaka>
    <izvorni_sadrzaj>St-1937/2017-7</izvorni_sadrzaj>
    <derivirana_varijabla naziv="DomainObject.PredzadnjaOdlukaIzPredmeta.Oznaka_1">St-1937/2017-7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1653</properties:Characters>
  <properties:Lines>46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2018-10-26T06:46:00Z</dcterms:created>
  <dc:creator>nmarkovic</dc:creator>
  <cp:lastModifiedBy>Ljubica Radošević</cp:lastModifiedBy>
  <cp:lastPrinted>2018-10-26T07:06:00Z</cp:lastPrinted>
  <dcterms:modified xmlns:xsi="http://www.w3.org/2001/XMLSchema-instance" xsi:type="dcterms:W3CDTF">2018-10-26T07:06:00Z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(St-1937-17-zabilježba stečaja-fiducija.docx)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