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cf6e" w14:paraId="443cf6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06AB" w:rsidP="00D406AB" w:rsidR="00D406AB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St-349/2016-6.</w:t>
      </w:r>
    </w:p>
    <w:p w:rsidRDefault="00D406AB" w:rsidP="00D406AB" w:rsidR="00D406AB">
      <w:pPr>
        <w:outlineLvl w:val="0"/>
        <w:rPr>
          <w:rFonts w:cs="Arial" w:hAnsi="Arial" w:ascii="Arial"/>
          <w:noProof/>
        </w:rPr>
      </w:pPr>
    </w:p>
    <w:p w:rsidRDefault="00D406AB" w:rsidP="00D406AB" w:rsidR="00D406AB">
      <w:pPr>
        <w:jc w:val="center"/>
        <w:rPr>
          <w:rFonts w:cs="Arial" w:hAnsi="Arial" w:ascii="Arial"/>
          <w:b/>
          <w:noProof/>
        </w:rPr>
      </w:pPr>
    </w:p>
    <w:p w:rsidRDefault="00D406AB" w:rsidP="00D406AB" w:rsidR="00D406AB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406AB" w:rsidP="00D406AB" w:rsidR="00D406AB">
      <w:pPr>
        <w:rPr>
          <w:rFonts w:cs="Arial" w:hAnsi="Arial" w:ascii="Arial"/>
          <w:b/>
          <w:noProof/>
        </w:rPr>
      </w:pPr>
    </w:p>
    <w:p w:rsidRDefault="00D406AB" w:rsidP="00D406AB" w:rsidR="00D406AB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406AB" w:rsidP="00D406AB" w:rsidR="00D406AB">
      <w:pPr>
        <w:outlineLvl w:val="0"/>
        <w:rPr>
          <w:rFonts w:cs="Arial" w:hAnsi="Arial" w:ascii="Arial"/>
          <w:noProof/>
        </w:rPr>
      </w:pPr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GALAKTIKA j.d.o.o. za usluge i trgovinu iz Nove Rače, Trg Stjepana Radića 34, MBS 010088346, OIB 97693922487, dan</w:t>
      </w:r>
      <w:r>
        <w:rPr>
          <w:rFonts w:cs="Arial" w:hAnsi="Arial" w:ascii="Arial"/>
          <w:noProof/>
        </w:rPr>
        <w:t>a 16. siječnja 2017. godine</w:t>
      </w: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</w:rPr>
      </w:pPr>
    </w:p>
    <w:p w:rsidRDefault="00D406AB" w:rsidP="00D406AB" w:rsidR="00D406A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406AB" w:rsidP="00D406AB" w:rsidR="00D406A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GALAKTIKA j.d.o.o. za usluge i trgovinu iz Nove Rače, Trg Stjepana Radića 34, MBS 010088346, OIB 97693922487</w:t>
      </w:r>
      <w:r>
        <w:rPr>
          <w:rFonts w:cs="Arial" w:hAnsi="Arial" w:ascii="Arial"/>
          <w:noProof/>
        </w:rPr>
        <w:t>,</w:t>
      </w:r>
      <w:r>
        <w:rPr>
          <w:rFonts w:cs="Arial" w:hAnsi="Arial" w:ascii="Arial"/>
        </w:rPr>
        <w:t xml:space="preserve"> p</w:t>
      </w:r>
      <w:r>
        <w:rPr>
          <w:rFonts w:cs="Arial" w:hAnsi="Arial" w:ascii="Arial"/>
          <w:noProof/>
        </w:rPr>
        <w:t>ostavlja se privremeni stečajni upravitelj.</w:t>
      </w: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BRANKO SMRTIĆ, dipl.ing. iz Miholjanca, A.Mihanovića 116, OIB 26761829990.</w:t>
      </w: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te tamo provesti potrebne radnje radi ispitivanja mogu li se imovinom dužnika pokriti troškovi stečajnog postupka, te sudu u roku od 30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dužnika.</w:t>
      </w:r>
    </w:p>
    <w:p w:rsidRDefault="00D406AB" w:rsidP="00D406AB" w:rsidR="00D406AB">
      <w:pPr>
        <w:ind w:left="851"/>
        <w:jc w:val="both"/>
        <w:rPr>
          <w:rFonts w:cs="Arial" w:hAnsi="Arial" w:ascii="Arial"/>
          <w:noProof/>
        </w:rPr>
      </w:pPr>
    </w:p>
    <w:p w:rsidRDefault="00D406AB" w:rsidP="00D406AB" w:rsidR="00D406A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IV. Rješenje se dostavlja sudskom registru ovog suda.</w:t>
      </w:r>
    </w:p>
    <w:p w:rsidRDefault="00D406AB" w:rsidP="00D406AB" w:rsidR="00D406AB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406AB" w:rsidP="00D406AB" w:rsidR="00D406A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406AB" w:rsidP="00D406AB" w:rsidR="00D406A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153 dana, u ukupnom iznosu od 5.498,82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406AB" w:rsidP="00D406AB" w:rsidR="00D406A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</w:p>
    <w:p w:rsidRDefault="00D406AB" w:rsidP="00D406AB" w:rsidR="00D406A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            </w:t>
      </w:r>
    </w:p>
    <w:p w:rsidRDefault="00D406AB" w:rsidP="00D406AB" w:rsidR="00D406A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siječnja 2017. godine </w:t>
      </w:r>
    </w:p>
    <w:p w:rsidRDefault="00D406AB" w:rsidP="00D406AB" w:rsidR="00D406AB">
      <w:pPr>
        <w:jc w:val="both"/>
        <w:rPr>
          <w:rFonts w:cs="Arial" w:hAnsi="Arial" w:ascii="Arial"/>
          <w:noProof/>
        </w:rPr>
      </w:pPr>
    </w:p>
    <w:p w:rsidRDefault="00D406AB" w:rsidP="00D406AB" w:rsidR="00D406AB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D406AB" w:rsidP="00D406AB" w:rsidR="00D406AB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 </w:t>
      </w:r>
    </w:p>
    <w:p w:rsidRDefault="00D406AB" w:rsidP="00D406AB" w:rsidR="00D406AB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D406AB" w:rsidP="00D406AB" w:rsidR="00D406AB">
      <w:pPr>
        <w:jc w:val="both"/>
        <w:rPr>
          <w:rFonts w:cs="Arial" w:hAnsi="Arial" w:ascii="Arial"/>
          <w:noProof/>
        </w:rPr>
      </w:pPr>
    </w:p>
    <w:p w:rsidRDefault="00D406AB" w:rsidP="00D406AB" w:rsidR="00D406AB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D406AB" w:rsidP="00D406AB" w:rsidR="00D406AB">
      <w:pPr>
        <w:jc w:val="both"/>
        <w:rPr>
          <w:rFonts w:cs="Arial" w:hAnsi="Arial" w:ascii="Arial"/>
        </w:rPr>
      </w:pPr>
    </w:p>
    <w:p w:rsidRDefault="00D406AB" w:rsidP="00D406AB" w:rsidR="00D406AB">
      <w:pPr>
        <w:jc w:val="both"/>
        <w:rPr>
          <w:rFonts w:cs="Arial" w:hAnsi="Arial" w:ascii="Arial"/>
          <w:noProof/>
        </w:rPr>
      </w:pPr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406AB" w:rsidP="00D406AB" w:rsidR="00D406A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Bjelovar putem e-oglasne ploče suda</w:t>
      </w:r>
    </w:p>
    <w:p w:rsidRDefault="00D406AB" w:rsidP="00D406AB" w:rsidR="00D406A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dužniku putem e-oglasne ploče suda </w:t>
      </w:r>
    </w:p>
    <w:p w:rsidRDefault="00D406AB" w:rsidP="00D406AB" w:rsidR="00D406A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 suda</w:t>
      </w:r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sudskom registru putem dostavljača</w:t>
      </w:r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Kal.30 dana</w:t>
      </w:r>
      <w:bookmarkStart w:name="_GoBack" w:id="0"/>
      <w:bookmarkEnd w:id="0"/>
    </w:p>
    <w:p w:rsidRDefault="00D406AB" w:rsidP="00D406AB" w:rsidR="00D406A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Bj.16.01.2017.g.</w:t>
      </w:r>
    </w:p>
    <w:p w:rsidRDefault="00D406AB" w:rsidP="00D406AB" w:rsidR="00D406AB">
      <w:pPr>
        <w:rPr>
          <w:rFonts w:cs="Arial" w:hAnsi="Arial" w:ascii="Arial"/>
        </w:rPr>
      </w:pPr>
    </w:p>
    <w:p w:rsidRDefault="00D406AB" w:rsidP="00D406AB" w:rsidR="00D406A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6AB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24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St-349/2016-6</izvorni_sadrzaj>
    <derivirana_varijabla naziv="DomainObject.Oznaka_1">St-349/2016-6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GALAKTIKA j.d.o.o. za usluge i trgovinu zastupanog po punomoćniku Tihomir Sabolović</izvorni_sadrzaj>
    <derivirana_varijabla naziv="DomainObject.Predmet.ProtustrankaFormated_1">  GALAKTIKA j.d.o.o. za usluge i trgovinu zastupanog po punomoćniku Tihomir Sabolović</derivirana_varijabla>
  </DomainObject.Predmet.ProtustrankaFormated>
  <DomainObject.Predmet.ProtustrankaFormatedOIB>
    <izvorni_sadrzaj>  GALAKTIKA j.d.o.o. za usluge i trgovinu, OIB 97693922487 zastupanog po punomoćniku Tihomir Sabolović</izvorni_sadrzaj>
    <derivirana_varijabla naziv="DomainObject.Predmet.ProtustrankaFormatedOIB_1">  GALAKTIKA j.d.o.o. za usluge i trgovinu, OIB 97693922487 zastupanog po punomoćniku Tihomir Sabolović</derivirana_varijabla>
  </DomainObject.Predmet.ProtustrankaFormatedOIB>
  <DomainObject.Predmet.ProtustrankaFormatedWithAdress>
    <izvorni_sadrzaj> GALAKTIKA j.d.o.o. za usluge i trgovinu, Trg Stjepana Radića 34, 43270 Nova Rača zastupanog po punomoćniku Tihomir Sabolović</izvorni_sadrzaj>
    <derivirana_varijabla naziv="DomainObject.Predmet.ProtustrankaFormatedWithAdress_1"> GALAKTIKA j.d.o.o. za usluge i trgovinu, Trg Stjepana Radića 34, 43270 Nova Rača zastupanog po punomoćniku Tihomir Sabolović</derivirana_varijabla>
  </DomainObject.Predmet.ProtustrankaFormatedWithAdress>
  <DomainObject.Predmet.ProtustrankaFormatedWithAdressOIB>
    <izvorni_sadrzaj> GALAKTIKA j.d.o.o. za usluge i trgovinu, OIB 97693922487, Trg Stjepana Radića 34, 43270 Nova Rača zastupanog po punomoćniku Tihomir Sabolović</izvorni_sadrzaj>
    <derivirana_varijabla naziv="DomainObject.Predmet.ProtustrankaFormatedWithAdressOIB_1"> GALAKTIKA j.d.o.o. za usluge i trgovinu, OIB 97693922487, Trg Stjepana Radića 34, 43270 Nova Rača zastupanog po punomoćniku Tihomir Sabolović</derivirana_varijabla>
  </DomainObject.Predmet.ProtustrankaFormatedWithAdressOIB>
  <DomainObject.Predmet.ProtustrankaWithAdress>
    <izvorni_sadrzaj>GALAKTIKA j.d.o.o. za usluge i trgovinu Trg Stjepana Radića 34, 43270 Nova Rača</izvorni_sadrzaj>
    <derivirana_varijabla naziv="DomainObject.Predmet.ProtustrankaWithAdress_1">GALAKTIKA j.d.o.o. za usluge i trgovinu Trg Stjepana Radića 34, 43270 Nova Rača</derivirana_varijabla>
  </DomainObject.Predmet.ProtustrankaWithAdress>
  <DomainObject.Predmet.ProtustrankaWithAdressOIB>
    <izvorni_sadrzaj>GALAKTIKA j.d.o.o. za usluge i trgovinu, OIB 97693922487, Trg Stjepana Radića 34, 43270 Nova Rača</izvorni_sadrzaj>
    <derivirana_varijabla naziv="DomainObject.Predmet.ProtustrankaWithAdressOIB_1">GALAKTIKA j.d.o.o. za usluge i trgovinu, OIB 97693922487, Trg Stjepana Radića 34, 43270 Nova Rača</derivirana_varijabla>
  </DomainObject.Predmet.ProtustrankaWithAdressOIB>
  <DomainObject.Predmet.ProtustrankaNazivFormated>
    <izvorni_sadrzaj>GALAKTIKA j.d.o.o. za usluge i trgovinu</izvorni_sadrzaj>
    <derivirana_varijabla naziv="DomainObject.Predmet.ProtustrankaNazivFormated_1">GALAKTIKA j.d.o.o. za usluge i trgovinu</derivirana_varijabla>
  </DomainObject.Predmet.ProtustrankaNazivFormated>
  <DomainObject.Predmet.ProtustrankaNazivFormatedOIB>
    <izvorni_sadrzaj>GALAKTIKA j.d.o.o. za usluge i trgovinu, OIB 97693922487</izvorni_sadrzaj>
    <derivirana_varijabla naziv="DomainObject.Predmet.ProtustrankaNazivFormatedOIB_1">GALAKTIKA j.d.o.o. za usluge i trgovinu, OIB 97693922487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GALAKTIKA j.d.o.o. za usluge i trgovinu zastupanog po punomoćniku Tihomir Sabolović</item>
    </izvorni_sadrzaj>
    <derivirana_varijabla naziv="DomainObject.Predmet.ProtuStrankaListFormated_1">
      <item>GALAKTIKA j.d.o.o. za usluge i trgovinu zastupanog po punomoćniku Tihomir Sabolović</item>
    </derivirana_varijabla>
  </DomainObject.Predmet.ProtuStrankaListFormated>
  <DomainObject.Predmet.ProtuStrankaListFormatedOIB>
    <izvorni_sadrzaj>
      <item>GALAKTIKA j.d.o.o. za usluge i trgovinu, OIB 97693922487 zastupanog po punomoćniku Tihomir Sabolović</item>
    </izvorni_sadrzaj>
    <derivirana_varijabla naziv="DomainObject.Predmet.ProtuStrankaListFormatedOIB_1">
      <item>GALAKTIKA j.d.o.o. za usluge i trgovinu, OIB 97693922487 zastupanog po punomoćniku Tihomir Sabolović</item>
    </derivirana_varijabla>
  </DomainObject.Predmet.ProtuStrankaListFormatedOIB>
  <DomainObject.Predmet.ProtuStrankaListFormatedWithAdress>
    <izvorni_sadrzaj>
      <item>GALAKTIKA j.d.o.o. za usluge i trgovinu, Trg Stjepana Radića 34, 43270 Nova Rača zastupanog po punomoćniku Tihomir Sabolović</item>
    </izvorni_sadrzaj>
    <derivirana_varijabla naziv="DomainObject.Predmet.ProtuStrankaListFormatedWithAdress_1">
      <item>GALAKTIKA j.d.o.o. za usluge i trgovinu, Trg Stjepana Radića 34, 43270 Nova Rača zastupanog po punomoćniku Tihomir Sabolović</item>
    </derivirana_varijabla>
  </DomainObject.Predmet.ProtuStrankaListFormatedWithAdress>
  <DomainObject.Predmet.ProtuStrankaListFormatedWithAdressOIB>
    <izvorni_sadrzaj>
      <item>GALAKTIKA j.d.o.o. za usluge i trgovinu, OIB 97693922487, Trg Stjepana Radića 34, 43270 Nova Rača zastupanog po punomoćniku Tihomir Sabolović</item>
    </izvorni_sadrzaj>
    <derivirana_varijabla naziv="DomainObject.Predmet.ProtuStrankaListFormatedWithAdressOIB_1">
      <item>GALAKTIKA j.d.o.o. za usluge i trgovinu, OIB 97693922487, Trg Stjepana Radića 34, 43270 Nova Rača zastupanog po punomoćniku Tihomir Sabolović</item>
    </derivirana_varijabla>
  </DomainObject.Predmet.ProtuStrankaListFormatedWithAdressOIB>
  <DomainObject.Predmet.ProtuStrankaListNazivFormated>
    <izvorni_sadrzaj>
      <item>GALAKTIKA j.d.o.o. za usluge i trgovinu</item>
    </izvorni_sadrzaj>
    <derivirana_varijabla naziv="DomainObject.Predmet.ProtuStrankaListNazivFormated_1">
      <item>GALAKTIKA j.d.o.o. za usluge i trgovinu</item>
    </derivirana_varijabla>
  </DomainObject.Predmet.ProtuStrankaListNazivFormated>
  <DomainObject.Predmet.ProtuStrankaListNazivFormatedOIB>
    <izvorni_sadrzaj>
      <item>GALAKTIKA j.d.o.o. za usluge i trgovinu, OIB 97693922487</item>
    </izvorni_sadrzaj>
    <derivirana_varijabla naziv="DomainObject.Predmet.ProtuStrankaListNazivFormatedOIB_1">
      <item>GALAKTIKA j.d.o.o. za usluge i trgovinu, OIB 97693922487</item>
    </derivirana_varijabla>
  </DomainObject.Predmet.ProtuStrankaListNazivFormatedOIB>
  <DomainObject.Predmet.OstaliListFormated>
    <izvorni_sadrzaj>
      <item>Tihomir Sabolović punomoćnik sudionika u postupku GALAKTIKA j.d.o.o. za usluge i trgovinu</item>
    </izvorni_sadrzaj>
    <derivirana_varijabla naziv="DomainObject.Predmet.OstaliListFormated_1">
      <item>Tihomir Sabolović punomoćnik sudionika u postupku GALAKTIKA j.d.o.o. za usluge i trgovinu</item>
    </derivirana_varijabla>
  </DomainObject.Predmet.OstaliListFormated>
  <DomainObject.Predmet.OstaliListFormatedOIB>
    <izvorni_sadrzaj>
      <item>Tihomir Sabolović, OIB 25172432264 punomoćnik sudionika u postupku GALAKTIKA j.d.o.o. za usluge i trgovinu</item>
    </izvorni_sadrzaj>
    <derivirana_varijabla naziv="DomainObject.Predmet.OstaliListFormatedOIB_1">
      <item>Tihomir Sabolović, OIB 25172432264 punomoćnik sudionika u postupku GALAKTIKA j.d.o.o. za usluge i trgovinu</item>
    </derivirana_varijabla>
  </DomainObject.Predmet.OstaliListFormatedOIB>
  <DomainObject.Predmet.OstaliListFormatedWithAdress>
    <izvorni_sadrzaj>
      <item>Tihomir Sabolović, Trg Stjepana Radića 34., 43270 Nova Rača punomoćnik sudionika u postupku GALAKTIKA j.d.o.o. za usluge i trgovinu</item>
    </izvorni_sadrzaj>
    <derivirana_varijabla naziv="DomainObject.Predmet.OstaliListFormatedWithAdress_1">
      <item>Tihomir Sabolović, Trg Stjepana Radića 34., 43270 Nova Rača punomoćnik sudionika u postupku GALAKTIKA j.d.o.o. za usluge i trgovinu</item>
    </derivirana_varijabla>
  </DomainObject.Predmet.OstaliListFormatedWithAdress>
  <DomainObject.Predmet.OstaliListFormatedWithAdressOIB>
    <izvorni_sadrzaj>
      <item>Tihomir Sabolović, OIB 25172432264, Trg Stjepana Radića 34., 43270 Nova Rača punomoćnik sudionika u postupku GALAKTIKA j.d.o.o. za usluge i trgovinu</item>
    </izvorni_sadrzaj>
    <derivirana_varijabla naziv="DomainObject.Predmet.OstaliListFormatedWithAdressOIB_1">
      <item>Tihomir Sabolović, OIB 25172432264, Trg Stjepana Radića 34., 43270 Nova Rača punomoćnik sudionika u postupku GALAKTIKA j.d.o.o. za usluge i trgovinu</item>
    </derivirana_varijabla>
  </DomainObject.Predmet.OstaliListFormatedWithAdressOIB>
  <DomainObject.Predmet.OstaliListNazivFormated>
    <izvorni_sadrzaj>
      <item>Tihomir Sabolović</item>
    </izvorni_sadrzaj>
    <derivirana_varijabla naziv="DomainObject.Predmet.OstaliListNazivFormated_1">
      <item>Tihomir Sabolović</item>
    </derivirana_varijabla>
  </DomainObject.Predmet.OstaliListNazivFormated>
  <DomainObject.Predmet.OstaliListNazivFormatedOIB>
    <izvorni_sadrzaj>
      <item>Tihomir Sabolović, OIB 25172432264</item>
    </izvorni_sadrzaj>
    <derivirana_varijabla naziv="DomainObject.Predmet.OstaliListNazivFormatedOIB_1">
      <item>Tihomir Sabolović, OIB 25172432264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St-349/2016-6</izvorni_sadrzaj>
    <derivirana_varijabla naziv="DomainObject.PoslovniBrojDokumenta_1">St-349/2016-6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GALAKTIKA j.d.o.o. za usluge i trgovinu</izvorni_sadrzaj>
    <derivirana_varijabla naziv="DomainObject.Predmet.ProtustrankaIDrugi_1">GALAKTIKA j.d.o.o.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GALAKTIKA j.d.o.o. za usluge i trgovinu, OIB 97693922487, Trg Stjepana Radića 34, 43270 Nova Rača</izvorni_sadrzaj>
    <derivirana_varijabla naziv="DomainObject.Predmet.ProtustrankaIDrugiAdressOIB_1">GALAKTIKA j.d.o.o. za usluge i trgovinu, OIB 97693922487, Trg Stjepana Radića 34,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GALAKTIKA j.d.o.o. za usluge i trgovinu</item>
      <item>Tihomir Sabolović</item>
    </izvorni_sadrzaj>
    <derivirana_varijabla naziv="DomainObject.Predmet.SudioniciListNaziv_1">
      <item>FINA, RC ZAGREB, Podružnica Bjelovar</item>
      <item>GALAKTIKA j.d.o.o. za usluge i trgovinu</item>
      <item>Tihomir Sabolović</item>
    </derivirana_varijabla>
  </DomainObject.Predmet.SudioniciListNaziv>
  <DomainObject.Predmet.SudioniciListAdressOIB>
    <izvorni_sadrzaj>
      <item>FINA, RC ZAGREB, Podružnica Bjelovar, OIB 85821130368, F. Supila 4,43000 Bjelovar</item>
      <item>GALAKTIKA j.d.o.o. za usluge i trgovinu, OIB 97693922487, Trg Stjepana Radića 34,43270 Nova Rača</item>
      <item>Tihomir Sabolović, OIB 25172432264, Trg Stjepana Radića 34.,43270 Nova Rača</item>
    </izvorni_sadrzaj>
    <derivirana_varijabla naziv="DomainObject.Predmet.SudioniciListAdressOIB_1">
      <item>FINA, RC ZAGREB, Podružnica Bjelovar, OIB 85821130368, F. Supila 4,43000 Bjelovar</item>
      <item>GALAKTIKA j.d.o.o. za usluge i trgovinu, OIB 97693922487, Trg Stjepana Radića 34,43270 Nova Rača</item>
      <item>Tihomir Sabolović, OIB 25172432264, Trg Stjepana Radića 34.,43270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F8555-C59D-46AE-8010-65EC12DF26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3048</properties:Characters>
  <properties:Lines>82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2017-01-16T09:48:00Z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