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77b1" w14:paraId="9ca77b1" w:rsidRDefault="00C41375" w:rsidP="00C41375" w:rsidR="00C41375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C41375" w:rsidP="00C41375" w:rsidR="00C41375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C41375" w:rsidP="00C41375" w:rsidR="00C41375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C41375" w:rsidP="00C41375" w:rsidR="00C41375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6948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C41375" w:rsidP="00C41375" w:rsidR="00C41375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C41375" w:rsidP="00C41375" w:rsidR="00C41375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C41375" w:rsidP="00C41375" w:rsidR="00C41375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GURMAN KLUB j.d.o.o., OIB 92418988864, MBS 080952401, iz Zagreba, Dugi dol 59. </w:t>
      </w:r>
    </w:p>
    <w:p w:rsidRDefault="00C41375" w:rsidP="00C41375" w:rsidR="00C41375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5.315,00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C41375" w:rsidP="00C41375" w:rsidR="00C41375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C41375" w:rsidP="00C41375" w:rsidR="00C4137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41375" w:rsidP="00C41375" w:rsidR="00C41375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41375" w:rsidP="00C41375" w:rsidR="00C41375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C41375" w:rsidP="00C41375" w:rsidR="00C4137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C41375" w:rsidP="00C41375" w:rsidR="00C4137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C41375" w:rsidP="00C41375" w:rsidR="00C41375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C41375" w:rsidP="00C41375" w:rsidR="00C41375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C41375" w:rsidP="00C41375" w:rsidR="00C41375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C41375" w:rsidP="00C41375" w:rsidR="00C4137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C41375" w:rsidR="0066515A" w:rsidRPr="00C41375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C4137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5C" w:rsidR="00000000">
      <w:r>
        <w:separator/>
      </w:r>
    </w:p>
  </w:endnote>
  <w:endnote w:id="0" w:type="continuationSeparator">
    <w:p w:rsidRDefault="00CB6A5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5C" w:rsidR="00000000">
      <w:r>
        <w:separator/>
      </w:r>
    </w:p>
  </w:footnote>
  <w:footnote w:id="0" w:type="continuationSeparator">
    <w:p w:rsidRDefault="00CB6A5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37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6A5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37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6A5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5"/>
    <w:rsid w:val="0066515A"/>
    <w:rsid w:val="00C41375"/>
    <w:rsid w:val="00CB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137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413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41375"/>
  </w:style>
  <w:style w:styleId="Brojstranice" w:type="character">
    <w:name w:val="page number"/>
    <w:basedOn w:val="Zadanifontodlomka"/>
    <w:rsid w:val="00C41375"/>
  </w:style>
  <w:style w:styleId="Tekstbalonia" w:type="paragraph">
    <w:name w:val="Balloon Text"/>
    <w:basedOn w:val="Normal"/>
    <w:link w:val="TekstbaloniaChar"/>
    <w:uiPriority w:val="99"/>
    <w:semiHidden/>
    <w:unhideWhenUsed/>
    <w:rsid w:val="00C413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A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6A5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6A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6A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137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413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41375"/>
  </w:style>
  <w:style w:styleId="Brojstranice" w:type="character">
    <w:name w:val="page number"/>
    <w:basedOn w:val="Zadanifontodlomka"/>
    <w:rsid w:val="00C41375"/>
  </w:style>
  <w:style w:styleId="Tekstbalonia" w:type="paragraph">
    <w:name w:val="Balloon Text"/>
    <w:basedOn w:val="Normal"/>
    <w:link w:val="TekstbaloniaChar"/>
    <w:uiPriority w:val="99"/>
    <w:semiHidden/>
    <w:unhideWhenUsed/>
    <w:rsid w:val="00C413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6A5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6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6A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6948</izvorni_sadrzaj>
    <derivirana_varijabla naziv="DomainObject.Predmet.Broj_1">6948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St-6948/2016</izvorni_sadrzaj>
    <derivirana_varijabla naziv="DomainObject.Predmet.OznakaBroj_1">St-6948/2016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GURMAN KLUB j.d.o.o.</izvorni_sadrzaj>
    <derivirana_varijabla naziv="DomainObject.Predmet.ProtustrankaFormated_1">  GURMAN KLUB j.d.o.o.</derivirana_varijabla>
  </DomainObject.Predmet.ProtustrankaFormated>
  <DomainObject.Predmet.ProtustrankaFormatedOIB>
    <izvorni_sadrzaj>  GURMAN KLUB j.d.o.o., OIB 92418988864</izvorni_sadrzaj>
    <derivirana_varijabla naziv="DomainObject.Predmet.ProtustrankaFormatedOIB_1">  GURMAN KLUB j.d.o.o., OIB 92418988864</derivirana_varijabla>
  </DomainObject.Predmet.ProtustrankaFormatedOIB>
  <DomainObject.Predmet.ProtustrankaFormatedWithAdress>
    <izvorni_sadrzaj> GURMAN KLUB j.d.o.o., Dugi dol 59, 10000 Zagreb</izvorni_sadrzaj>
    <derivirana_varijabla naziv="DomainObject.Predmet.ProtustrankaFormatedWithAdress_1"> GURMAN KLUB j.d.o.o., Dugi dol 59, 10000 Zagreb</derivirana_varijabla>
  </DomainObject.Predmet.ProtustrankaFormatedWithAdress>
  <DomainObject.Predmet.ProtustrankaFormatedWithAdressOIB>
    <izvorni_sadrzaj> GURMAN KLUB j.d.o.o., OIB 92418988864, Dugi dol 59, 10000 Zagreb</izvorni_sadrzaj>
    <derivirana_varijabla naziv="DomainObject.Predmet.ProtustrankaFormatedWithAdressOIB_1"> GURMAN KLUB j.d.o.o., OIB 92418988864, Dugi dol 59, 10000 Zagreb</derivirana_varijabla>
  </DomainObject.Predmet.ProtustrankaFormatedWithAdressOIB>
  <DomainObject.Predmet.ProtustrankaWithAdress>
    <izvorni_sadrzaj>GURMAN KLUB j.d.o.o. Dugi dol 59, 10000 Zagreb</izvorni_sadrzaj>
    <derivirana_varijabla naziv="DomainObject.Predmet.ProtustrankaWithAdress_1">GURMAN KLUB j.d.o.o. Dugi dol 59, 10000 Zagreb</derivirana_varijabla>
  </DomainObject.Predmet.ProtustrankaWithAdress>
  <DomainObject.Predmet.ProtustrankaWithAdressOIB>
    <izvorni_sadrzaj>GURMAN KLUB j.d.o.o., OIB 92418988864, Dugi dol 59, 10000 Zagreb</izvorni_sadrzaj>
    <derivirana_varijabla naziv="DomainObject.Predmet.ProtustrankaWithAdressOIB_1">GURMAN KLUB j.d.o.o., OIB 92418988864, Dugi dol 59, 10000 Zagreb</derivirana_varijabla>
  </DomainObject.Predmet.ProtustrankaWithAdressOIB>
  <DomainObject.Predmet.ProtustrankaNazivFormated>
    <izvorni_sadrzaj>GURMAN KLUB j.d.o.o.</izvorni_sadrzaj>
    <derivirana_varijabla naziv="DomainObject.Predmet.ProtustrankaNazivFormated_1">GURMAN KLUB j.d.o.o.</derivirana_varijabla>
  </DomainObject.Predmet.ProtustrankaNazivFormated>
  <DomainObject.Predmet.ProtustrankaNazivFormatedOIB>
    <izvorni_sadrzaj>GURMAN KLUB j.d.o.o., OIB 92418988864</izvorni_sadrzaj>
    <derivirana_varijabla naziv="DomainObject.Predmet.ProtustrankaNazivFormatedOIB_1">GURMAN KLUB j.d.o.o., OIB 92418988864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GURMAN KLUB j.d.o.o.</item>
    </izvorni_sadrzaj>
    <derivirana_varijabla naziv="DomainObject.Predmet.ProtuStrankaListFormated_1">
      <item>GURMAN KLUB j.d.o.o.</item>
    </derivirana_varijabla>
  </DomainObject.Predmet.ProtuStrankaListFormated>
  <DomainObject.Predmet.ProtuStrankaListFormatedOIB>
    <izvorni_sadrzaj>
      <item>GURMAN KLUB j.d.o.o., OIB 92418988864</item>
    </izvorni_sadrzaj>
    <derivirana_varijabla naziv="DomainObject.Predmet.ProtuStrankaListFormatedOIB_1">
      <item>GURMAN KLUB j.d.o.o., OIB 92418988864</item>
    </derivirana_varijabla>
  </DomainObject.Predmet.ProtuStrankaListFormatedOIB>
  <DomainObject.Predmet.ProtuStrankaListFormatedWithAdress>
    <izvorni_sadrzaj>
      <item>GURMAN KLUB j.d.o.o., Dugi dol 59, 10000 Zagreb</item>
    </izvorni_sadrzaj>
    <derivirana_varijabla naziv="DomainObject.Predmet.ProtuStrankaListFormatedWithAdress_1">
      <item>GURMAN KLUB j.d.o.o., Dugi dol 59, 10000 Zagreb</item>
    </derivirana_varijabla>
  </DomainObject.Predmet.ProtuStrankaListFormatedWithAdress>
  <DomainObject.Predmet.ProtuStrankaListFormatedWithAdressOIB>
    <izvorni_sadrzaj>
      <item>GURMAN KLUB j.d.o.o., OIB 92418988864, Dugi dol 59, 10000 Zagreb</item>
    </izvorni_sadrzaj>
    <derivirana_varijabla naziv="DomainObject.Predmet.ProtuStrankaListFormatedWithAdressOIB_1">
      <item>GURMAN KLUB j.d.o.o., OIB 92418988864, Dugi dol 59, 10000 Zagreb</item>
    </derivirana_varijabla>
  </DomainObject.Predmet.ProtuStrankaListFormatedWithAdressOIB>
  <DomainObject.Predmet.ProtuStrankaListNazivFormated>
    <izvorni_sadrzaj>
      <item>GURMAN KLUB j.d.o.o.</item>
    </izvorni_sadrzaj>
    <derivirana_varijabla naziv="DomainObject.Predmet.ProtuStrankaListNazivFormated_1">
      <item>GURMAN KLUB j.d.o.o.</item>
    </derivirana_varijabla>
  </DomainObject.Predmet.ProtuStrankaListNazivFormated>
  <DomainObject.Predmet.ProtuStrankaListNazivFormatedOIB>
    <izvorni_sadrzaj>
      <item>GURMAN KLUB j.d.o.o., OIB 92418988864</item>
    </izvorni_sadrzaj>
    <derivirana_varijabla naziv="DomainObject.Predmet.ProtuStrankaListNazivFormatedOIB_1">
      <item>GURMAN KLUB j.d.o.o., OIB 92418988864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GURMAN KLUB j.d.o.o.</izvorni_sadrzaj>
    <derivirana_varijabla naziv="DomainObject.Predmet.ProtustrankaIDrugi_1">GURMAN KLUB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GURMAN KLUB j.d.o.o., OIB 92418988864, Dugi dol 59, 10000 Zagreb</izvorni_sadrzaj>
    <derivirana_varijabla naziv="DomainObject.Predmet.ProtustrankaIDrugiAdressOIB_1">GURMAN KLUB j.d.o.o., OIB 92418988864, Dugi dol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GURMAN KLUB j.d.o.o.</item>
    </izvorni_sadrzaj>
    <derivirana_varijabla naziv="DomainObject.Predmet.SudioniciListNaziv_1">
      <item>FINA Regionalni centar Zagreb</item>
      <item>GURMAN KLUB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GURMAN KLUB j.d.o.o., OIB 92418988864, Dugi dol 59,10000 Zagreb</item>
    </izvorni_sadrzaj>
    <derivirana_varijabla naziv="DomainObject.Predmet.SudioniciListAdressOIB_1">
      <item>FINA Regionalni centar Zagreb, OIB 85821130368, Trg svibanjskih žrtava 1995. 1,10000 Zagreb</item>
      <item>GURMAN KLUB j.d.o.o., OIB 92418988864, Dugi dol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92418988864</item>
    </izvorni_sadrzaj>
    <derivirana_varijabla naziv="DomainObject.Predmet.SudioniciListNazivOIB_1">
      <item>, OIB 85821130368</item>
      <item>, OIB 92418988864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2017-03-21T08:20:00Z</dcterms:created>
  <dc:creator>Nikolina Mikulić</dc:creator>
  <cp:lastModifiedBy>Nikolina Mikulić</cp:lastModifiedBy>
  <dcterms:modified xmlns:xsi="http://www.w3.org/2001/XMLSchema-instance" xsi:type="dcterms:W3CDTF">2017-03-21T08:24:00Z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