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7072" w14:paraId="f1e7072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3762B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Općinsko državno odvjetništvo u Zagrebu Građansko-upravni odjel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