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4e13" w14:paraId="2ea4e1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</w:t>
      </w:r>
      <w:r w:rsidR="00946DE7">
        <w:t>69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946DE7">
        <w:t>ZELJO i dr. j.t.d.</w:t>
      </w:r>
      <w:r w:rsidR="003036D5">
        <w:t xml:space="preserve"> "u likvidaciji"</w:t>
      </w:r>
      <w:r w:rsidR="00251A35">
        <w:t xml:space="preserve"> </w:t>
      </w:r>
      <w:r w:rsidR="00946DE7">
        <w:t>Bale</w:t>
      </w:r>
      <w:r w:rsidR="003036D5">
        <w:t xml:space="preserve">, </w:t>
      </w:r>
      <w:r w:rsidR="00946DE7">
        <w:t>Grote 21 A</w:t>
      </w:r>
      <w:r w:rsidR="004E1E18">
        <w:t xml:space="preserve">, OIB </w:t>
      </w:r>
      <w:r w:rsidR="00946DE7">
        <w:t>19334290688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A77AF7">
        <w:t>8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946DE7">
        <w:t>ZELJO i dr. j.t.d. "u likvidaciji" Bale, Grote 21 A, OIB 19334290688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946DE7">
        <w:t>6.527,30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9941EE">
        <w:t>likvidator</w:t>
      </w:r>
      <w:r w:rsidR="003036D5">
        <w:t xml:space="preserve"> </w:t>
      </w:r>
      <w:r w:rsidR="00946DE7">
        <w:t>Zejnil Mujanović</w:t>
      </w:r>
      <w:r w:rsidR="000662B4">
        <w:t xml:space="preserve">, </w:t>
      </w:r>
      <w:r w:rsidR="00946DE7">
        <w:t>Bale</w:t>
      </w:r>
      <w:r w:rsidR="003036D5">
        <w:t xml:space="preserve">, </w:t>
      </w:r>
      <w:r w:rsidR="00946DE7">
        <w:t>Grote 16/C</w:t>
      </w:r>
      <w:r w:rsidR="000662B4">
        <w:t>,</w:t>
      </w:r>
      <w:r w:rsidR="003036D5">
        <w:t xml:space="preserve"> OIB: </w:t>
      </w:r>
      <w:r w:rsidR="00946DE7">
        <w:t>37675536829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946DE7">
        <w:rPr>
          <w:b/>
        </w:rPr>
        <w:t>69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4E1E18">
        <w:t>1</w:t>
      </w:r>
      <w:r w:rsidR="00A77AF7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257" w:rsidR="00DD2257">
      <w:r>
        <w:separator/>
      </w:r>
    </w:p>
  </w:endnote>
  <w:endnote w:id="0" w:type="continuationSeparator">
    <w:p w:rsidRDefault="00DD2257" w:rsidR="00DD2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257" w:rsidR="00DD2257">
      <w:r>
        <w:separator/>
      </w:r>
    </w:p>
  </w:footnote>
  <w:footnote w:id="0" w:type="continuationSeparator">
    <w:p w:rsidRDefault="00DD2257" w:rsidR="00DD22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47C6"/>
    <w:rsid w:val="000477CD"/>
    <w:rsid w:val="00047A8F"/>
    <w:rsid w:val="00050860"/>
    <w:rsid w:val="000535EA"/>
    <w:rsid w:val="00064976"/>
    <w:rsid w:val="00064CF0"/>
    <w:rsid w:val="000662B4"/>
    <w:rsid w:val="000757AF"/>
    <w:rsid w:val="00076B04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14F82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46DE7"/>
    <w:rsid w:val="009525D4"/>
    <w:rsid w:val="00955F8E"/>
    <w:rsid w:val="009771D9"/>
    <w:rsid w:val="00980E4D"/>
    <w:rsid w:val="0098408C"/>
    <w:rsid w:val="009941EE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968BB"/>
    <w:rsid w:val="00BA05AE"/>
    <w:rsid w:val="00BA3139"/>
    <w:rsid w:val="00BA4FCC"/>
    <w:rsid w:val="00BB48AF"/>
    <w:rsid w:val="00BC507B"/>
    <w:rsid w:val="00BC5090"/>
    <w:rsid w:val="00BE33FF"/>
    <w:rsid w:val="00BE59FA"/>
    <w:rsid w:val="00BF32DE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2257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2B56"/>
    <w:rsid w:val="00EF76B5"/>
    <w:rsid w:val="00F02A50"/>
    <w:rsid w:val="00F040DB"/>
    <w:rsid w:val="00F1447C"/>
    <w:rsid w:val="00F2165F"/>
    <w:rsid w:val="00F21C5A"/>
    <w:rsid w:val="00F23E28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6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6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2369</izvorni_sadrzaj>
    <derivirana_varijabla naziv="DomainObject.Predmet.Broj_1">2369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St-2369/2016</izvorni_sadrzaj>
    <derivirana_varijabla naziv="DomainObject.Predmet.OznakaBroj_1">St-2369/2016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ZELJO i dr. j.t.d. u likvidaciji, BALE</izvorni_sadrzaj>
    <derivirana_varijabla naziv="DomainObject.Predmet.ProtustrankaFormated_1">  ZELJO i dr. j.t.d. u likvidaciji, BALE</derivirana_varijabla>
  </DomainObject.Predmet.ProtustrankaFormated>
  <DomainObject.Predmet.ProtustrankaFormatedOIB>
    <izvorni_sadrzaj>  ZELJO i dr. j.t.d. u likvidaciji, BALE, OIB 19334290688</izvorni_sadrzaj>
    <derivirana_varijabla naziv="DomainObject.Predmet.ProtustrankaFormatedOIB_1">  ZELJO i dr. j.t.d. u likvidaciji, BALE, OIB 19334290688</derivirana_varijabla>
  </DomainObject.Predmet.ProtustrankaFormatedOIB>
  <DomainObject.Predmet.ProtustrankaFormatedWithAdress>
    <izvorni_sadrzaj> ZELJO i dr. j.t.d. u likvidaciji, BALE, Grote 21/A, 52211 Bale</izvorni_sadrzaj>
    <derivirana_varijabla naziv="DomainObject.Predmet.ProtustrankaFormatedWithAdress_1"> ZELJO i dr. j.t.d. u likvidaciji, BALE, Grote 21/A, 52211 Bale</derivirana_varijabla>
  </DomainObject.Predmet.ProtustrankaFormatedWithAdress>
  <DomainObject.Predmet.ProtustrankaFormatedWithAdressOIB>
    <izvorni_sadrzaj> ZELJO i dr. j.t.d. u likvidaciji, BALE, OIB 19334290688, Grote 21/A, 52211 Bale</izvorni_sadrzaj>
    <derivirana_varijabla naziv="DomainObject.Predmet.ProtustrankaFormatedWithAdressOIB_1"> ZELJO i dr. j.t.d. u likvidaciji, BALE, OIB 19334290688, Grote 21/A, 52211 Bale</derivirana_varijabla>
  </DomainObject.Predmet.ProtustrankaFormatedWithAdressOIB>
  <DomainObject.Predmet.ProtustrankaWithAdress>
    <izvorni_sadrzaj>ZELJO i dr. j.t.d. u likvidaciji, BALE Grote 21/A, 52211 Bale</izvorni_sadrzaj>
    <derivirana_varijabla naziv="DomainObject.Predmet.ProtustrankaWithAdress_1">ZELJO i dr. j.t.d. u likvidaciji, BALE Grote 21/A, 52211 Bale</derivirana_varijabla>
  </DomainObject.Predmet.ProtustrankaWithAdress>
  <DomainObject.Predmet.ProtustrankaWithAdressOIB>
    <izvorni_sadrzaj>ZELJO i dr. j.t.d. u likvidaciji, BALE, OIB 19334290688, Grote 21/A, 52211 Bale</izvorni_sadrzaj>
    <derivirana_varijabla naziv="DomainObject.Predmet.ProtustrankaWithAdressOIB_1">ZELJO i dr. j.t.d. u likvidaciji, BALE, OIB 19334290688, Grote 21/A, 52211 Bale</derivirana_varijabla>
  </DomainObject.Predmet.ProtustrankaWithAdressOIB>
  <DomainObject.Predmet.ProtustrankaNazivFormated>
    <izvorni_sadrzaj>ZELJO i dr. j.t.d. u likvidaciji, BALE</izvorni_sadrzaj>
    <derivirana_varijabla naziv="DomainObject.Predmet.ProtustrankaNazivFormated_1">ZELJO i dr. j.t.d. u likvidaciji, BALE</derivirana_varijabla>
  </DomainObject.Predmet.ProtustrankaNazivFormated>
  <DomainObject.Predmet.ProtustrankaNazivFormatedOIB>
    <izvorni_sadrzaj>ZELJO i dr. j.t.d. u likvidaciji, BALE, OIB 19334290688</izvorni_sadrzaj>
    <derivirana_varijabla naziv="DomainObject.Predmet.ProtustrankaNazivFormatedOIB_1">ZELJO i dr. j.t.d. u likvidaciji, BALE, OIB 19334290688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6527.30</izvorni_sadrzaj>
    <derivirana_varijabla naziv="DomainObject.Predmet.TrenutnaVrijednost_1">6527.30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ZELJO i dr. j.t.d. u likvidaciji, BALE</item>
    </izvorni_sadrzaj>
    <derivirana_varijabla naziv="DomainObject.Predmet.ProtuStrankaListFormated_1">
      <item>ZELJO i dr. j.t.d. u likvidaciji, BALE</item>
    </derivirana_varijabla>
  </DomainObject.Predmet.ProtuStrankaListFormated>
  <DomainObject.Predmet.ProtuStrankaListFormatedOIB>
    <izvorni_sadrzaj>
      <item>ZELJO i dr. j.t.d. u likvidaciji, BALE, OIB 19334290688</item>
    </izvorni_sadrzaj>
    <derivirana_varijabla naziv="DomainObject.Predmet.ProtuStrankaListFormatedOIB_1">
      <item>ZELJO i dr. j.t.d. u likvidaciji, BALE, OIB 19334290688</item>
    </derivirana_varijabla>
  </DomainObject.Predmet.ProtuStrankaListFormatedOIB>
  <DomainObject.Predmet.ProtuStrankaListFormatedWithAdress>
    <izvorni_sadrzaj>
      <item>ZELJO i dr. j.t.d. u likvidaciji, BALE, Grote 21/A, 52211 Bale</item>
    </izvorni_sadrzaj>
    <derivirana_varijabla naziv="DomainObject.Predmet.ProtuStrankaListFormatedWithAdress_1">
      <item>ZELJO i dr. j.t.d. u likvidaciji, BALE, Grote 21/A, 52211 Bale</item>
    </derivirana_varijabla>
  </DomainObject.Predmet.ProtuStrankaListFormatedWithAdress>
  <DomainObject.Predmet.ProtuStrankaListFormatedWithAdressOIB>
    <izvorni_sadrzaj>
      <item>ZELJO i dr. j.t.d. u likvidaciji, BALE, OIB 19334290688, Grote 21/A, 52211 Bale</item>
    </izvorni_sadrzaj>
    <derivirana_varijabla naziv="DomainObject.Predmet.ProtuStrankaListFormatedWithAdressOIB_1">
      <item>ZELJO i dr. j.t.d. u likvidaciji, BALE, OIB 19334290688, Grote 21/A, 52211 Bale</item>
    </derivirana_varijabla>
  </DomainObject.Predmet.ProtuStrankaListFormatedWithAdressOIB>
  <DomainObject.Predmet.ProtuStrankaListNazivFormated>
    <izvorni_sadrzaj>
      <item>ZELJO i dr. j.t.d. u likvidaciji, BALE</item>
    </izvorni_sadrzaj>
    <derivirana_varijabla naziv="DomainObject.Predmet.ProtuStrankaListNazivFormated_1">
      <item>ZELJO i dr. j.t.d. u likvidaciji, BALE</item>
    </derivirana_varijabla>
  </DomainObject.Predmet.ProtuStrankaListNazivFormated>
  <DomainObject.Predmet.ProtuStrankaListNazivFormatedOIB>
    <izvorni_sadrzaj>
      <item>ZELJO i dr. j.t.d. u likvidaciji, BALE, OIB 19334290688</item>
    </izvorni_sadrzaj>
    <derivirana_varijabla naziv="DomainObject.Predmet.ProtuStrankaListNazivFormatedOIB_1">
      <item>ZELJO i dr. j.t.d. u likvidaciji, BALE, OIB 19334290688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ZELJO i dr. j.t.d. u likvidaciji, BALE</izvorni_sadrzaj>
    <derivirana_varijabla naziv="DomainObject.Predmet.ProtustrankaIDrugi_1">ZELJO i dr. j.t.d. u likvidaciji, BALE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ZELJO i dr. j.t.d. u likvidaciji, BALE, OIB 19334290688, Grote 21/A, 52211 Bale</izvorni_sadrzaj>
    <derivirana_varijabla naziv="DomainObject.Predmet.ProtustrankaIDrugiAdressOIB_1">ZELJO i dr. j.t.d. u likvidaciji, BALE, OIB 19334290688, Grote 21/A,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ZELJO i dr. j.t.d. u likvidaciji, BALE</item>
    </izvorni_sadrzaj>
    <derivirana_varijabla naziv="DomainObject.Predmet.SudioniciListNaziv_1">
      <item>FINANCIJSKA AGENCIJA, RC RIJEKA, PODRUŽNICA PULA, PULA</item>
      <item>ZELJO i dr. j.t.d. u likvidaciji, BALE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ZELJO i dr. j.t.d. u likvidaciji, BALE, OIB 19334290688, Grote 21/A,52211 Bale</item>
    </izvorni_sadrzaj>
    <derivirana_varijabla naziv="DomainObject.Predmet.SudioniciListAdressOIB_1">
      <item>FINANCIJSKA AGENCIJA, RC RIJEKA, PODRUŽNICA PULA, PULA, OIB 85821130368, Ulica grada Vukovara 70,10000 Zagreb</item>
      <item>ZELJO i dr. j.t.d. u likvidaciji, BALE, OIB 19334290688, Grote 21/A,52211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19334290688</item>
    </izvorni_sadrzaj>
    <derivirana_varijabla naziv="DomainObject.Predmet.SudioniciListNazivOIB_1">
      <item>, OIB 85821130368</item>
      <item>, OIB 19334290688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361</properties:Words>
  <properties:Characters>1908</properties:Characters>
  <properties:Lines>50</properties:Lines>
  <properties:Paragraphs>17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2016-10-17T09:29:00Z</dcterms:created>
  <dc:creator>Korisnik</dc:creator>
  <cp:lastModifiedBy>wsadmin</cp:lastModifiedBy>
  <cp:lastPrinted>2016-10-13T07:10:00Z</cp:lastPrinted>
  <dcterms:modified xmlns:xsi="http://www.w3.org/2001/XMLSchema-instance" xsi:type="dcterms:W3CDTF">2016-10-19T12:33:00Z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