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8801" w14:paraId="f358801" w:rsidRDefault="00E50A78" w:rsidP="00D56DED" w:rsidR="00D56DE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18.</w:t>
      </w:r>
      <w:r w:rsidRPr="00E50A78">
        <w:t xml:space="preserve">  St-1331/18</w:t>
      </w:r>
      <w:r>
        <w:t>-</w:t>
      </w:r>
      <w:r w:rsidR="00FF1235">
        <w:t>36</w:t>
      </w:r>
    </w:p>
    <w:p w:rsidRDefault="006C6300" w:rsidP="00D56DED" w:rsidR="006C6300"/>
    <w:p w:rsidRDefault="006C6300" w:rsidP="00D56DED" w:rsidR="006C6300"/>
    <w:p w:rsidRDefault="00E50A78" w:rsidP="00D56DED" w:rsidR="00D56DED">
      <w:r>
        <w:t>Dužnik:</w:t>
      </w:r>
      <w:r w:rsidR="005B3C44" w:rsidRPr="005B3C44">
        <w:t>VORI-TURIST INTERNATIONAL d.o.o. u stečaju, Popovec</w:t>
      </w:r>
      <w:r w:rsidR="00D56DED" w:rsidRPr="005B3C44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</w:p>
    <w:p w:rsidRDefault="00D56DED" w:rsidP="00D56DED" w:rsidR="00D56DED"/>
    <w:p w:rsidRDefault="006C6300" w:rsidP="00D56DED" w:rsidR="006C6300"/>
    <w:p w:rsidRDefault="00D56DED" w:rsidP="00D56DED" w:rsidR="00D56DED">
      <w:pPr>
        <w:ind w:firstLine="708" w:left="1416"/>
      </w:pPr>
      <w:r>
        <w:t xml:space="preserve">       TABLICA ISPITANIH TRAŽBINA</w:t>
      </w:r>
    </w:p>
    <w:p w:rsidRDefault="006C6300" w:rsidP="00D56DED" w:rsidR="006C6300">
      <w:pPr>
        <w:ind w:firstLine="708" w:left="1416"/>
      </w:pPr>
    </w:p>
    <w:p w:rsidRDefault="00D56DED" w:rsidP="00D56DED" w:rsidR="00D56DED"/>
    <w:p w:rsidRDefault="00D56DED" w:rsidP="00D56DED" w:rsidR="00D56DED">
      <w:r>
        <w:t>I. viši isplatni red</w:t>
      </w:r>
    </w:p>
    <w:p w:rsidRDefault="00D56DED" w:rsidP="00D56DED" w:rsidR="00D56DED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84"/>
        <w:gridCol w:w="2110"/>
        <w:gridCol w:w="1867"/>
        <w:gridCol w:w="1317"/>
        <w:gridCol w:w="1446"/>
        <w:gridCol w:w="1464"/>
      </w:tblGrid>
      <w:tr w:rsidTr="006C6300" w:rsidR="008E0FB4">
        <w:trPr>
          <w:trHeight w:val="753"/>
        </w:trPr>
        <w:tc>
          <w:tcPr>
            <w:tcW w:type="dxa" w:w="1092"/>
          </w:tcPr>
          <w:p w:rsidRDefault="003F3A44" w:rsidP="00D56DED" w:rsidR="003F3A44"/>
          <w:p w:rsidRDefault="008E0FB4" w:rsidP="00D56DED" w:rsidR="008E0FB4">
            <w:r>
              <w:t>Redni broj</w:t>
            </w:r>
          </w:p>
        </w:tc>
        <w:tc>
          <w:tcPr>
            <w:tcW w:type="dxa" w:w="1841"/>
          </w:tcPr>
          <w:p w:rsidRDefault="003F3A44" w:rsidP="00D56DED" w:rsidR="003F3A44"/>
          <w:p w:rsidRDefault="00DB2589" w:rsidP="00D56DED" w:rsidR="008E0FB4">
            <w:r>
              <w:t xml:space="preserve">      </w:t>
            </w:r>
            <w:r w:rsidR="003F3A44">
              <w:t>Vjerovnik</w:t>
            </w:r>
          </w:p>
        </w:tc>
        <w:tc>
          <w:tcPr>
            <w:tcW w:type="dxa" w:w="1882"/>
          </w:tcPr>
          <w:p w:rsidRDefault="003F3A44" w:rsidP="00D56DED" w:rsidR="003F3A44"/>
          <w:p w:rsidRDefault="00DB2589" w:rsidP="00D56DED" w:rsidR="008E0FB4">
            <w:r>
              <w:t xml:space="preserve">   </w:t>
            </w:r>
            <w:r w:rsidR="00173845">
              <w:t xml:space="preserve">   </w:t>
            </w:r>
            <w:r w:rsidR="003F3A44">
              <w:t>Adresa</w:t>
            </w:r>
          </w:p>
        </w:tc>
        <w:tc>
          <w:tcPr>
            <w:tcW w:type="dxa" w:w="1318"/>
          </w:tcPr>
          <w:p w:rsidRDefault="003F3A44" w:rsidP="00D56DED" w:rsidR="003F3A44"/>
          <w:p w:rsidRDefault="003F3A44" w:rsidP="00D56DED" w:rsidR="008E0FB4">
            <w:r>
              <w:t>Prijavljeno</w:t>
            </w:r>
          </w:p>
        </w:tc>
        <w:tc>
          <w:tcPr>
            <w:tcW w:type="dxa" w:w="1457"/>
          </w:tcPr>
          <w:p w:rsidRDefault="00DB2589" w:rsidP="00D56DED" w:rsidR="00DB2589"/>
          <w:p w:rsidRDefault="00DB2589" w:rsidP="00D56DED" w:rsidR="008E0FB4">
            <w:r>
              <w:t xml:space="preserve">   </w:t>
            </w:r>
            <w:r w:rsidR="003F3A44">
              <w:t>Priznato</w:t>
            </w:r>
          </w:p>
        </w:tc>
        <w:tc>
          <w:tcPr>
            <w:tcW w:type="dxa" w:w="1472"/>
          </w:tcPr>
          <w:p w:rsidRDefault="00DB2589" w:rsidP="00D56DED" w:rsidR="00DB2589"/>
          <w:p w:rsidRDefault="00DB2589" w:rsidP="00D56DED" w:rsidR="008E0FB4">
            <w:r>
              <w:t xml:space="preserve">  </w:t>
            </w:r>
            <w:r w:rsidR="003F3A44">
              <w:t>Osporeno</w:t>
            </w:r>
          </w:p>
        </w:tc>
      </w:tr>
      <w:tr w:rsidTr="006C6300" w:rsidR="008E0FB4">
        <w:trPr>
          <w:trHeight w:val="1544"/>
        </w:trPr>
        <w:tc>
          <w:tcPr>
            <w:tcW w:type="dxa" w:w="1092"/>
          </w:tcPr>
          <w:p w:rsidRDefault="00DB2589" w:rsidP="00D56DED" w:rsidR="00DB2589"/>
          <w:p w:rsidRDefault="00DB2589" w:rsidP="00D56DED" w:rsidR="00DB2589">
            <w:r>
              <w:t xml:space="preserve">   1.</w:t>
            </w:r>
          </w:p>
        </w:tc>
        <w:tc>
          <w:tcPr>
            <w:tcW w:type="dxa" w:w="1841"/>
          </w:tcPr>
          <w:p w:rsidRDefault="008E0FB4" w:rsidP="00D56DED" w:rsidR="008E0FB4"/>
          <w:p w:rsidRDefault="00173845" w:rsidP="00D56DED" w:rsidR="00173845">
            <w:r w:rsidRPr="00173845">
              <w:t xml:space="preserve">REPUBLIKA HRVATSKA, MINISTARSTVO FINANCIJA, POREZNA UPRAVA, PODRUČNI URED ZAGREB </w:t>
            </w:r>
          </w:p>
          <w:p w:rsidRDefault="00173845" w:rsidP="00D56DED" w:rsidR="00173845"/>
          <w:p w:rsidRDefault="00570AD2" w:rsidP="00D56DED" w:rsidR="001C116C">
            <w:r>
              <w:t>(OIB18683136487)</w:t>
            </w:r>
          </w:p>
          <w:p w:rsidRDefault="00570AD2" w:rsidP="00D56DED" w:rsidR="00570AD2"/>
        </w:tc>
        <w:tc>
          <w:tcPr>
            <w:tcW w:type="dxa" w:w="1882"/>
          </w:tcPr>
          <w:p w:rsidRDefault="001C116C" w:rsidP="00D56DED" w:rsidR="001C116C"/>
          <w:p w:rsidRDefault="001C116C" w:rsidP="00D56DED" w:rsidR="008E0FB4">
            <w:r>
              <w:t>Zagreb,</w:t>
            </w:r>
            <w:r w:rsidR="006C6300">
              <w:t xml:space="preserve"> </w:t>
            </w:r>
            <w:r w:rsidR="00DB2589">
              <w:t>Avenija Dubrovnik 32</w:t>
            </w:r>
          </w:p>
        </w:tc>
        <w:tc>
          <w:tcPr>
            <w:tcW w:type="dxa" w:w="1318"/>
          </w:tcPr>
          <w:p w:rsidRDefault="008E0FB4" w:rsidP="00D56DED" w:rsidR="008E0FB4"/>
          <w:p w:rsidRDefault="006C6300" w:rsidP="00D56DED" w:rsidR="001C116C">
            <w:r>
              <w:t xml:space="preserve"> </w:t>
            </w:r>
            <w:r w:rsidR="001C116C">
              <w:t>679,69 kn</w:t>
            </w:r>
          </w:p>
        </w:tc>
        <w:tc>
          <w:tcPr>
            <w:tcW w:type="dxa" w:w="1457"/>
          </w:tcPr>
          <w:p w:rsidRDefault="003B4A10" w:rsidP="00D56DED" w:rsidR="003B4A10"/>
          <w:p w:rsidRDefault="006C6300" w:rsidP="00D56DED" w:rsidR="008E0FB4">
            <w:r>
              <w:t xml:space="preserve">   </w:t>
            </w:r>
            <w:r w:rsidR="001C116C" w:rsidRPr="001C116C">
              <w:t>679,69 kn</w:t>
            </w:r>
          </w:p>
        </w:tc>
        <w:tc>
          <w:tcPr>
            <w:tcW w:type="dxa" w:w="1472"/>
          </w:tcPr>
          <w:p w:rsidRDefault="008E0FB4" w:rsidP="00D56DED" w:rsidR="008E0FB4"/>
          <w:p w:rsidRDefault="006C6300" w:rsidP="00D56DED" w:rsidR="003B4A10">
            <w:r>
              <w:t xml:space="preserve">     </w:t>
            </w:r>
            <w:r w:rsidR="003B4A10">
              <w:t>0,00 kn</w:t>
            </w:r>
          </w:p>
        </w:tc>
      </w:tr>
    </w:tbl>
    <w:p w:rsidRDefault="00D56DED" w:rsidP="00D56DED" w:rsidR="00D56DED"/>
    <w:p w:rsidRDefault="00D56DED" w:rsidP="00D56DED" w:rsidR="00D56DED">
      <w:r>
        <w:tab/>
      </w:r>
      <w:r>
        <w:tab/>
      </w:r>
      <w:r>
        <w:tab/>
      </w:r>
    </w:p>
    <w:p w:rsidRDefault="00D56DED" w:rsidP="00D56DED" w:rsidR="00D56D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C6300">
        <w:t xml:space="preserve">   </w:t>
      </w:r>
      <w:r>
        <w:t xml:space="preserve"> Sudac</w:t>
      </w:r>
      <w:r>
        <w:tab/>
      </w:r>
    </w:p>
    <w:p w:rsidRDefault="00D56DED" w:rsidP="00D56DED" w:rsidR="000E19A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0E19A9">
        <w:t>, v.r.</w:t>
      </w:r>
    </w:p>
    <w:p w:rsidRDefault="000E19A9" w:rsidP="00D56DED" w:rsidR="000E19A9"/>
    <w:p w:rsidRDefault="000E19A9" w:rsidP="000E19A9" w:rsidR="000E19A9">
      <w:pPr>
        <w:ind w:firstLine="708" w:left="5664"/>
      </w:pPr>
      <w:r>
        <w:t xml:space="preserve">            Za točnost otpravka</w:t>
      </w:r>
    </w:p>
    <w:p w:rsidRDefault="000E19A9" w:rsidP="000E19A9" w:rsidR="00513D2B">
      <w:pPr>
        <w:ind w:left="7080"/>
      </w:pPr>
      <w:r>
        <w:t xml:space="preserve">     Maja Hajtek</w:t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</w:p>
    <w:sectPr w:rsidR="00513D2B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235" w:rsidP="00FF1235" w:rsidR="00FF1235">
      <w:r>
        <w:separator/>
      </w:r>
    </w:p>
  </w:endnote>
  <w:endnote w:id="0" w:type="continuationSeparator">
    <w:p w:rsidRDefault="00FF1235" w:rsidP="00FF1235" w:rsidR="00FF1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4102541"/>
      <w:docPartObj>
        <w:docPartGallery w:val="Page Numbers (Bottom of Page)"/>
        <w:docPartUnique/>
      </w:docPartObj>
    </w:sdtPr>
    <w:sdtEndPr/>
    <w:sdtContent>
      <w:p w:rsidRDefault="00FF1235" w:rsidR="00FF123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9A9">
          <w:rPr>
            <w:noProof/>
          </w:rPr>
          <w:t>1</w:t>
        </w:r>
        <w:r>
          <w:fldChar w:fldCharType="end"/>
        </w:r>
      </w:p>
    </w:sdtContent>
  </w:sdt>
  <w:p w:rsidRDefault="00FF1235" w:rsidR="00FF12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235" w:rsidP="00FF1235" w:rsidR="00FF1235">
      <w:r>
        <w:separator/>
      </w:r>
    </w:p>
  </w:footnote>
  <w:footnote w:id="0" w:type="continuationSeparator">
    <w:p w:rsidRDefault="00FF1235" w:rsidP="00FF1235" w:rsidR="00FF123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796"/>
    <w:rsid w:val="000E19A9"/>
    <w:rsid w:val="00173845"/>
    <w:rsid w:val="001C116C"/>
    <w:rsid w:val="003B4A10"/>
    <w:rsid w:val="003F3A44"/>
    <w:rsid w:val="00513D2B"/>
    <w:rsid w:val="00570AD2"/>
    <w:rsid w:val="005B3C44"/>
    <w:rsid w:val="005B4796"/>
    <w:rsid w:val="006C6300"/>
    <w:rsid w:val="008E0FB4"/>
    <w:rsid w:val="00D56DED"/>
    <w:rsid w:val="00DB2589"/>
    <w:rsid w:val="00E50A78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8E0FB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F12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1235"/>
  </w:style>
  <w:style w:styleId="Podnoje" w:type="paragraph">
    <w:name w:val="footer"/>
    <w:basedOn w:val="Normal"/>
    <w:link w:val="PodnojeChar"/>
    <w:uiPriority w:val="99"/>
    <w:unhideWhenUsed/>
    <w:rsid w:val="00FF12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1235"/>
  </w:style>
  <w:style w:styleId="Tekstrezerviranogmjesta" w:type="character">
    <w:name w:val="Placeholder Text"/>
    <w:basedOn w:val="Zadanifontodlomka"/>
    <w:uiPriority w:val="99"/>
    <w:semiHidden/>
    <w:rsid w:val="000E1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8E0FB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F12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1235"/>
  </w:style>
  <w:style w:styleId="Podnoje" w:type="paragraph">
    <w:name w:val="footer"/>
    <w:basedOn w:val="Normal"/>
    <w:link w:val="PodnojeChar"/>
    <w:uiPriority w:val="99"/>
    <w:unhideWhenUsed/>
    <w:rsid w:val="00FF12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1235"/>
  </w:style>
  <w:style w:styleId="Tekstrezerviranogmjesta" w:type="character">
    <w:name w:val="Placeholder Text"/>
    <w:basedOn w:val="Zadanifontodlomka"/>
    <w:uiPriority w:val="99"/>
    <w:semiHidden/>
    <w:rsid w:val="000E1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 - 1. viši isplatni red</izvorni_sadrzaj>
    <derivirana_varijabla naziv="DomainObject.Primjedba_1">Tablica ispitanih tražbina - 1. viši isplatni red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VORI-TURIST INTERNATIONAL d.o.o.</izvorni_sadrzaj>
    <derivirana_varijabla naziv="DomainObject.Predmet.ProtustrankaFormated_1">  VORI-TURIST INTERNATIONAL d.o.o.</derivirana_varijabla>
  </DomainObject.Predmet.ProtustrankaFormated>
  <DomainObject.Predmet.ProtustrankaFormatedOIB>
    <izvorni_sadrzaj>  VORI-TURIST INTERNATIONAL d.o.o., OIB 68573888500</izvorni_sadrzaj>
    <derivirana_varijabla naziv="DomainObject.Predmet.ProtustrankaFormatedOIB_1">  VORI-TURIST INTERNATIONAL d.o.o., OIB 68573888500</derivirana_varijabla>
  </DomainObject.Predmet.ProtustrankaFormatedOIB>
  <DomainObject.Predmet.ProtustrankaFormatedWithAdress>
    <izvorni_sadrzaj> VORI-TURIST INTERNATIONAL d.o.o., Varaždinska 82, 10360 Popovec</izvorni_sadrzaj>
    <derivirana_varijabla naziv="DomainObject.Predmet.ProtustrankaFormatedWithAdress_1"> VORI-TURIST INTERNATIONAL d.o.o., Varaždinska 82, 10360 Popovec</derivirana_varijabla>
  </DomainObject.Predmet.ProtustrankaFormatedWithAdress>
  <DomainObject.Predmet.ProtustrankaFormatedWithAdressOIB>
    <izvorni_sadrzaj> VORI-TURIST INTERNATIONAL d.o.o., OIB 68573888500, Varaždinska 82, 10360 Popovec</izvorni_sadrzaj>
    <derivirana_varijabla naziv="DomainObject.Predmet.ProtustrankaFormatedWithAdressOIB_1"> VORI-TURIST INTERNATIONAL d.o.o., OIB 68573888500, Varaždinska 82, 10360 Popovec</derivirana_varijabla>
  </DomainObject.Predmet.ProtustrankaFormatedWithAdressOIB>
  <DomainObject.Predmet.ProtustrankaWithAdress>
    <izvorni_sadrzaj>VORI-TURIST INTERNATIONAL d.o.o. Varaždinska 82, 10360 Popovec</izvorni_sadrzaj>
    <derivirana_varijabla naziv="DomainObject.Predmet.ProtustrankaWithAdress_1">VORI-TURIST INTERNATIONAL d.o.o. Varaždinska 82, 10360 Popovec</derivirana_varijabla>
  </DomainObject.Predmet.ProtustrankaWithAdress>
  <DomainObject.Predmet.ProtustrankaWithAdressOIB>
    <izvorni_sadrzaj>VORI-TURIST INTERNATIONAL d.o.o., OIB 68573888500, Varaždinska 82, 10360 Popovec</izvorni_sadrzaj>
    <derivirana_varijabla naziv="DomainObject.Predmet.ProtustrankaWithAdressOIB_1">VORI-TURIST INTERNATIONAL d.o.o., OIB 68573888500, Varaždinska 82, 10360 Popovec</derivirana_varijabla>
  </DomainObject.Predmet.ProtustrankaWithAdressOIB>
  <DomainObject.Predmet.ProtustrankaNazivFormated>
    <izvorni_sadrzaj>VORI-TURIST INTERNATIONAL d.o.o.</izvorni_sadrzaj>
    <derivirana_varijabla naziv="DomainObject.Predmet.ProtustrankaNazivFormated_1">VORI-TURIST INTERNATIONAL d.o.o.</derivirana_varijabla>
  </DomainObject.Predmet.ProtustrankaNazivFormated>
  <DomainObject.Predmet.ProtustrankaNazivFormatedOIB>
    <izvorni_sadrzaj>VORI-TURIST INTERNATIONAL d.o.o., OIB 68573888500</izvorni_sadrzaj>
    <derivirana_varijabla naziv="DomainObject.Predmet.ProtustrankaNazivFormatedOIB_1">VORI-TURIST INTERNATIONAL d.o.o., OIB 68573888500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Katančićeva 5, 10000 Zagreb</izvorni_sadrzaj>
    <derivirana_varijabla naziv="DomainObject.Predmet.StrankaFormatedWithAdress_1"> FINA Regionalni centar Zagreb, Trg svibanjskih žrtava 1995.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 Katančićeva 5,10000 Zagreb</izvorni_sadrzaj>
    <derivirana_varijabla naziv="DomainObject.Predmet.StrankaWithAdress_1">FINA Regionalni centar Zagreb Trg svibanjskih žrtava 1995.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VORI-TURIST INTERNATIONAL d.o.o.</item>
    </izvorni_sadrzaj>
    <derivirana_varijabla naziv="DomainObject.Predmet.ProtuStrankaListFormated_1">
      <item>VORI-TURIST INTERNATIONAL d.o.o.</item>
    </derivirana_varijabla>
  </DomainObject.Predmet.ProtuStrankaListFormated>
  <DomainObject.Predmet.ProtuStrankaListFormatedOIB>
    <izvorni_sadrzaj>
      <item>VORI-TURIST INTERNATIONAL d.o.o., OIB 68573888500</item>
    </izvorni_sadrzaj>
    <derivirana_varijabla naziv="DomainObject.Predmet.ProtuStrankaListFormatedOIB_1">
      <item>VORI-TURIST INTERNATIONAL d.o.o., OIB 68573888500</item>
    </derivirana_varijabla>
  </DomainObject.Predmet.ProtuStrankaListFormatedOIB>
  <DomainObject.Predmet.ProtuStrankaListFormatedWithAdress>
    <izvorni_sadrzaj>
      <item>VORI-TURIST INTERNATIONAL d.o.o., Varaždinska 82, 10360 Popovec</item>
    </izvorni_sadrzaj>
    <derivirana_varijabla naziv="DomainObject.Predmet.ProtuStrankaListFormatedWithAdress_1">
      <item>VORI-TURIST INTERNATIONAL d.o.o., Varaždinska 82, 10360 Popovec</item>
    </derivirana_varijabla>
  </DomainObject.Predmet.ProtuStrankaListFormatedWithAdress>
  <DomainObject.Predmet.ProtuStrankaListFormatedWithAdressOIB>
    <izvorni_sadrzaj>
      <item>VORI-TURIST INTERNATIONAL d.o.o., OIB 68573888500, Varaždinska 82, 10360 Popovec</item>
    </izvorni_sadrzaj>
    <derivirana_varijabla naziv="DomainObject.Predmet.ProtuStrankaListFormatedWithAdressOIB_1">
      <item>VORI-TURIST INTERNATIONAL d.o.o., OIB 68573888500, Varaždinska 82, 10360 Popovec</item>
    </derivirana_varijabla>
  </DomainObject.Predmet.ProtuStrankaListFormatedWithAdressOIB>
  <DomainObject.Predmet.ProtuStrankaListNazivFormated>
    <izvorni_sadrzaj>
      <item>VORI-TURIST INTERNATIONAL d.o.o.</item>
    </izvorni_sadrzaj>
    <derivirana_varijabla naziv="DomainObject.Predmet.ProtuStrankaListNazivFormated_1">
      <item>VORI-TURIST INTERNATIONAL d.o.o.</item>
    </derivirana_varijabla>
  </DomainObject.Predmet.ProtuStrankaListNazivFormated>
  <DomainObject.Predmet.ProtuStrankaListNazivFormatedOIB>
    <izvorni_sadrzaj>
      <item>VORI-TURIST INTERNATIONAL d.o.o., OIB 68573888500</item>
    </izvorni_sadrzaj>
    <derivirana_varijabla naziv="DomainObject.Predmet.ProtuStrankaListNazivFormatedOIB_1">
      <item>VORI-TURIST INTERNATIONAL d.o.o., OIB 68573888500</item>
    </derivirana_varijabla>
  </DomainObject.Predmet.ProtuStrankaListNazivFormatedOIB>
  <DomainObject.Predmet.OstaliList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Formated_1">
      <item>Željko Vori</item>
      <item>Gordan Vori</item>
      <item>RH ŽUPANIJSKO DRŽAVNO ODVJETNIŠTVO U ZAGREBU</item>
      <item>Addiko Bank dioničko društvo</item>
    </derivirana_varijabla>
  </DomainObject.Predmet.OstaliListFormated>
  <DomainObject.Predmet.OstaliList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izvorni_sadrzaj>
    <derivirana_varijabla naziv="DomainObject.Predmet.OstaliListFormatedWithAdress_1"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izvorni_sadrzaj>
    <derivirana_varijabla naziv="DomainObject.Predmet.OstaliListFormatedWithAdressOIB_1"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NazivFormated_1">
      <item>Željko Vori</item>
      <item>Gordan Vori</item>
      <item>RH ŽUPANIJSKO DRŽAVNO ODVJETNIŠTVO U ZAGREBU</item>
      <item>Addiko Bank dioničko društvo</item>
    </derivirana_varijabla>
  </DomainObject.Predmet.OstaliListNazivFormated>
  <DomainObject.Predmet.OstaliListNaziv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Naziv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VORI-TURIST INTERNATIONAL d.o.o.</izvorni_sadrzaj>
    <derivirana_varijabla naziv="DomainObject.Predmet.ProtustrankaIDrugi_1">VORI-TURIST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VORI-TURIST INTERNATIONAL d.o.o., OIB 68573888500, Varaždinska 82, 10360 Popovec</izvorni_sadrzaj>
    <derivirana_varijabla naziv="DomainObject.Predmet.ProtustrankaIDrugiAdressOIB_1">VORI-TURIST INTERNATIONAL d.o.o., OIB 68573888500, Varaždinska 82,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izvorni_sadrzaj>
    <derivirana_varijabla naziv="DomainObject.Predmet.SudioniciListNaziv_1"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derivirana_varijabla>
  </DomainObject.Predmet.SudioniciListNaziv>
  <DomainObject.Predmet.SudioniciListAdressOIB>
    <izvorni_sadrzaj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izvorni_sadrzaj>
    <derivirana_varijabla naziv="DomainObject.Predmet.SudioniciListAdressOIB_1"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68573888500</item>
      <item>, OIB 85821130368</item>
      <item>, OIB 26307095805</item>
      <item>, OIB 82031177573</item>
      <item>, OIB 18683136487</item>
      <item>, OIB 16488001145</item>
      <item>, OIB 14036333877</item>
    </izvorni_sadrzaj>
    <derivirana_varijabla naziv="DomainObject.Predmet.SudioniciListNazivOIB_1">
      <item>, OIB 68573888500</item>
      <item>, OIB 85821130368</item>
      <item>, OIB 26307095805</item>
      <item>, OIB 82031177573</item>
      <item>, OIB 18683136487</item>
      <item>, OIB 16488001145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St-1331/2018-26</izvorni_sadrzaj>
    <derivirana_varijabla naziv="DomainObject.PredzadnjaOdlukaIzPredmeta.Oznaka_1">St-1331/2018-26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52</properties:Words>
  <properties:Characters>349</properties:Characters>
  <properties:Lines>60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2019-03-14T09:32:00Z</dcterms:created>
  <dc:creator>Danijela Uzelac</dc:creator>
  <dc:description/>
  <cp:keywords/>
  <cp:lastModifiedBy>Katarina Franjić</cp:lastModifiedBy>
  <dcterms:modified xmlns:xsi="http://www.w3.org/2001/XMLSchema-instance" xsi:type="dcterms:W3CDTF">2019-03-22T12:17:00Z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(st-1331-18 2. tablice I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