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33f3b" w14:paraId="4333f3b"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80DB6" w:rsidP="00B80DB6" w:rsidR="00B80DB6" w:rsidRPr="00B80DB6">
      <w:pPr>
        <w:spacing w:after="0"/>
        <w:rPr>
          <w:rFonts w:cs="Times New Roman" w:eastAsia="Times New Roman"/>
          <w:b/>
        </w:rPr>
      </w:pPr>
      <w:r w:rsidRPr="00B80DB6">
        <w:rPr>
          <w:rFonts w:cs="Times New Roman" w:eastAsia="Times New Roman"/>
        </w:rPr>
        <w:t xml:space="preserve">     </w:t>
      </w:r>
      <w:r w:rsidRPr="00B80DB6">
        <w:rPr>
          <w:rFonts w:cs="Times New Roman" w:eastAsia="Times New Roman"/>
          <w:b/>
        </w:rPr>
        <w:t>REPUBLIKA HRVATSKA</w:t>
      </w:r>
    </w:p>
    <w:p w:rsidRDefault="00B80DB6" w:rsidP="00B80DB6" w:rsidR="00B80DB6" w:rsidRPr="00B80DB6">
      <w:pPr>
        <w:spacing w:after="0"/>
        <w:rPr>
          <w:rFonts w:cs="Times New Roman" w:eastAsia="Times New Roman"/>
          <w:lang w:val="en-AU"/>
        </w:rPr>
      </w:pPr>
      <w:r w:rsidRPr="00B80DB6">
        <w:rPr>
          <w:rFonts w:cs="Times New Roman" w:eastAsia="Times New Roman"/>
          <w:b/>
          <w:lang w:val="en-AU"/>
        </w:rPr>
        <w:t xml:space="preserve">  TRGOVAČKI SUD U SPLITU </w:t>
      </w:r>
      <w:r w:rsidRPr="00B80DB6">
        <w:rPr>
          <w:rFonts w:cs="Times New Roman" w:eastAsia="Times New Roman"/>
          <w:lang w:val="en-AU"/>
        </w:rPr>
        <w:t xml:space="preserve">            </w:t>
      </w:r>
      <w:r w:rsidRPr="00B80DB6">
        <w:rPr>
          <w:rFonts w:cs="Times New Roman" w:eastAsia="Times New Roman"/>
          <w:lang w:val="en-AU"/>
        </w:rPr>
        <w:tab/>
      </w:r>
      <w:r w:rsidRPr="00B80DB6">
        <w:rPr>
          <w:rFonts w:cs="Times New Roman" w:eastAsia="Times New Roman"/>
          <w:lang w:val="en-AU"/>
        </w:rPr>
        <w:tab/>
        <w:t xml:space="preserve">                  </w:t>
      </w:r>
      <w:proofErr w:type="spellStart"/>
      <w:r w:rsidRPr="00B80DB6">
        <w:rPr>
          <w:rFonts w:cs="Times New Roman" w:eastAsia="Times New Roman"/>
          <w:b/>
          <w:lang w:val="en-AU"/>
        </w:rPr>
        <w:t>Broj</w:t>
      </w:r>
      <w:proofErr w:type="spellEnd"/>
      <w:r w:rsidRPr="00B80DB6">
        <w:rPr>
          <w:rFonts w:cs="Times New Roman" w:eastAsia="Times New Roman"/>
          <w:b/>
          <w:lang w:val="en-AU"/>
        </w:rPr>
        <w:t xml:space="preserve">: 14. </w:t>
      </w:r>
      <w:proofErr w:type="gramStart"/>
      <w:r w:rsidRPr="00B80DB6">
        <w:rPr>
          <w:rFonts w:cs="Times New Roman" w:eastAsia="Times New Roman"/>
          <w:b/>
          <w:lang w:val="en-AU"/>
        </w:rPr>
        <w:t>St-35/2009.</w:t>
      </w:r>
      <w:proofErr w:type="gramEnd"/>
      <w:r w:rsidRPr="00B80DB6">
        <w:rPr>
          <w:rFonts w:cs="Times New Roman" w:eastAsia="Times New Roman"/>
          <w:lang w:val="en-AU"/>
        </w:rPr>
        <w:tab/>
        <w:t xml:space="preserve">      </w:t>
      </w:r>
    </w:p>
    <w:p w:rsidRDefault="00B80DB6" w:rsidP="00B80DB6" w:rsidR="00B80DB6" w:rsidRPr="00B80DB6">
      <w:pPr>
        <w:spacing w:after="0"/>
        <w:rPr>
          <w:rFonts w:cs="Times New Roman" w:eastAsia="Times New Roman"/>
        </w:rPr>
      </w:pPr>
      <w:r w:rsidRPr="00B80DB6">
        <w:rPr>
          <w:rFonts w:cs="Times New Roman" w:eastAsia="Times New Roman"/>
          <w:b/>
        </w:rPr>
        <w:t xml:space="preserve">      </w:t>
      </w:r>
      <w:proofErr w:type="spellStart"/>
      <w:r w:rsidRPr="00B80DB6">
        <w:rPr>
          <w:rFonts w:cs="Times New Roman" w:eastAsia="Times New Roman"/>
          <w:b/>
        </w:rPr>
        <w:t>Sukoišanska</w:t>
      </w:r>
      <w:proofErr w:type="spellEnd"/>
      <w:r w:rsidRPr="00B80DB6">
        <w:rPr>
          <w:rFonts w:cs="Times New Roman" w:eastAsia="Times New Roman"/>
          <w:b/>
        </w:rPr>
        <w:t xml:space="preserve"> 6. - S P L I T</w:t>
      </w:r>
    </w:p>
    <w:p w:rsidRDefault="00B80DB6" w:rsidP="00B80DB6" w:rsidR="00B80DB6" w:rsidRPr="00B80DB6">
      <w:pPr>
        <w:spacing w:after="0"/>
        <w:jc w:val="both"/>
        <w:rPr>
          <w:rFonts w:cs="Times New Roman" w:eastAsia="Calibri"/>
        </w:rPr>
      </w:pPr>
    </w:p>
    <w:p w:rsidRDefault="00B80DB6" w:rsidP="00B80DB6" w:rsidR="00B80DB6" w:rsidRPr="00B80DB6">
      <w:pPr>
        <w:spacing w:after="0"/>
        <w:jc w:val="both"/>
        <w:rPr>
          <w:rFonts w:cs="Times New Roman" w:eastAsia="Calibri"/>
        </w:rPr>
      </w:pPr>
    </w:p>
    <w:p w:rsidRDefault="00B80DB6" w:rsidP="00B80DB6" w:rsidR="00B80DB6" w:rsidRPr="00B80DB6">
      <w:pPr>
        <w:spacing w:after="0"/>
        <w:jc w:val="center"/>
        <w:rPr>
          <w:rFonts w:cs="Times New Roman" w:eastAsia="Calibri"/>
          <w:b/>
        </w:rPr>
      </w:pPr>
      <w:r w:rsidRPr="00B80DB6">
        <w:rPr>
          <w:rFonts w:cs="Times New Roman" w:eastAsia="Calibri"/>
          <w:b/>
        </w:rPr>
        <w:t>R E P U B L I K A   H R V A T S K A</w:t>
      </w:r>
    </w:p>
    <w:p w:rsidRDefault="00B80DB6" w:rsidP="00B80DB6" w:rsidR="00B80DB6" w:rsidRPr="00B80DB6">
      <w:pPr>
        <w:spacing w:after="0"/>
        <w:jc w:val="center"/>
        <w:rPr>
          <w:rFonts w:cs="Times New Roman" w:eastAsia="Calibri"/>
        </w:rPr>
      </w:pPr>
    </w:p>
    <w:p w:rsidRDefault="00B80DB6" w:rsidP="00B80DB6" w:rsidR="00B80DB6" w:rsidRPr="00B80DB6">
      <w:pPr>
        <w:spacing w:after="0"/>
        <w:jc w:val="center"/>
        <w:rPr>
          <w:rFonts w:cs="Times New Roman" w:eastAsia="Calibri"/>
          <w:b/>
        </w:rPr>
      </w:pPr>
      <w:r w:rsidRPr="00B80DB6">
        <w:rPr>
          <w:rFonts w:cs="Times New Roman" w:eastAsia="Calibri"/>
          <w:b/>
        </w:rPr>
        <w:t>Z A K L J U Č A K</w:t>
      </w:r>
    </w:p>
    <w:p w:rsidRDefault="00B80DB6" w:rsidP="00B80DB6" w:rsidR="00B80DB6" w:rsidRPr="00B80DB6">
      <w:pPr>
        <w:spacing w:after="0"/>
        <w:jc w:val="both"/>
        <w:rPr>
          <w:rFonts w:cs="Times New Roman" w:eastAsia="Calibri"/>
          <w:lang w:val="de-DE"/>
        </w:rPr>
      </w:pPr>
    </w:p>
    <w:p w:rsidRDefault="00B80DB6" w:rsidP="00B80DB6" w:rsidR="00B80DB6" w:rsidRPr="00B80DB6">
      <w:pPr>
        <w:spacing w:after="0"/>
        <w:jc w:val="both"/>
        <w:rPr>
          <w:rFonts w:cs="Times New Roman" w:eastAsia="Calibri"/>
        </w:rPr>
      </w:pPr>
      <w:r w:rsidRPr="00B80DB6">
        <w:rPr>
          <w:rFonts w:cs="Times New Roman" w:eastAsia="Calibri"/>
        </w:rPr>
        <w:tab/>
        <w:t xml:space="preserve">Trgovački sud u Splitu, po stečajnom sudcu Jozi Ćaleti, u posebnome-sekundarnome stečajnom postupku nad: Imovina JUGOBANKE, </w:t>
      </w:r>
      <w:proofErr w:type="spellStart"/>
      <w:r w:rsidRPr="00B80DB6">
        <w:rPr>
          <w:rFonts w:cs="Times New Roman" w:eastAsia="Calibri"/>
        </w:rPr>
        <w:t>a.d</w:t>
      </w:r>
      <w:proofErr w:type="spellEnd"/>
      <w:r w:rsidRPr="00B80DB6">
        <w:rPr>
          <w:rFonts w:cs="Times New Roman" w:eastAsia="Calibri"/>
        </w:rPr>
        <w:t>., u stečaju, Beograd, Kralja Petra 19-21, Republika Srbija a koja se imovina nalazi u Republici Hrvatskoj, kao stečajnim Dužnikom (Dužnik, stečajni Dužnik), kojega zastupa stečajna upraviteljica Dunja Krstulović, iz Splita, Vinkovačka 41, odlučujući o sazivanju Skupštine vjerovnika, 26. svibnja 2017</w:t>
      </w:r>
      <w:r w:rsidRPr="00B80DB6">
        <w:rPr>
          <w:rFonts w:cs="Times New Roman" w:eastAsia="Calibri"/>
          <w:lang w:val="de-DE"/>
        </w:rPr>
        <w:t xml:space="preserve">, </w:t>
      </w:r>
      <w:proofErr w:type="spellStart"/>
      <w:r w:rsidRPr="00B80DB6">
        <w:rPr>
          <w:rFonts w:cs="Times New Roman" w:eastAsia="Calibri"/>
          <w:lang w:val="de-DE"/>
        </w:rPr>
        <w:t>izvanraspravno</w:t>
      </w:r>
      <w:proofErr w:type="spellEnd"/>
      <w:r w:rsidRPr="00B80DB6">
        <w:rPr>
          <w:rFonts w:cs="Times New Roman" w:eastAsia="Calibri"/>
          <w:lang w:val="de-DE"/>
        </w:rPr>
        <w:t>,</w:t>
      </w:r>
    </w:p>
    <w:p w:rsidRDefault="00B80DB6" w:rsidP="00B80DB6" w:rsidR="00B80DB6" w:rsidRPr="00B80DB6">
      <w:pPr>
        <w:spacing w:after="0"/>
        <w:jc w:val="both"/>
        <w:rPr>
          <w:rFonts w:cs="Times New Roman" w:eastAsia="Calibri"/>
        </w:rPr>
      </w:pPr>
    </w:p>
    <w:p w:rsidRDefault="00B80DB6" w:rsidP="00B80DB6" w:rsidR="00B80DB6" w:rsidRPr="00B80DB6">
      <w:pPr>
        <w:spacing w:after="0"/>
        <w:jc w:val="center"/>
        <w:rPr>
          <w:rFonts w:cs="Times New Roman" w:eastAsia="Calibri"/>
        </w:rPr>
      </w:pPr>
      <w:r w:rsidRPr="00B80DB6">
        <w:rPr>
          <w:rFonts w:cs="Times New Roman" w:eastAsia="Calibri"/>
        </w:rPr>
        <w:t>z a k l j u č i o     j e</w:t>
      </w:r>
    </w:p>
    <w:p w:rsidRDefault="00B80DB6" w:rsidP="00B80DB6" w:rsidR="00B80DB6" w:rsidRPr="00B80DB6">
      <w:pPr>
        <w:spacing w:after="0"/>
        <w:jc w:val="both"/>
        <w:rPr>
          <w:rFonts w:cs="Times New Roman" w:eastAsia="Times New Roman"/>
          <w:b/>
        </w:rPr>
      </w:pPr>
    </w:p>
    <w:p w:rsidRDefault="00B80DB6" w:rsidP="00B80DB6" w:rsidR="00B80DB6" w:rsidRPr="00B80DB6">
      <w:pPr>
        <w:spacing w:after="0"/>
        <w:jc w:val="both"/>
        <w:rPr>
          <w:rFonts w:cs="Times New Roman" w:eastAsia="Times New Roman"/>
        </w:rPr>
      </w:pPr>
      <w:r w:rsidRPr="00B80DB6">
        <w:rPr>
          <w:rFonts w:cs="Times New Roman" w:eastAsia="Times New Roman"/>
          <w:b/>
          <w:bCs/>
        </w:rPr>
        <w:t>I/</w:t>
      </w:r>
      <w:r w:rsidRPr="00B80DB6">
        <w:rPr>
          <w:rFonts w:cs="Times New Roman" w:eastAsia="Times New Roman"/>
        </w:rPr>
        <w:t xml:space="preserve">   U stečajnom postupku nad uvodno navedenim stečajnim Dužnikom, saziva se Skupština vjerovnika i to za: UTORAK – 04. srpnja 2017, s početkom u 12,00 sati, </w:t>
      </w:r>
      <w:r w:rsidRPr="00B80DB6">
        <w:rPr>
          <w:rFonts w:cs="Times New Roman" w:eastAsia="Times New Roman"/>
          <w:lang w:eastAsia="hr-HR"/>
        </w:rPr>
        <w:t xml:space="preserve">u Trgovačkom sudu u Splitu, Split, </w:t>
      </w:r>
      <w:proofErr w:type="spellStart"/>
      <w:r w:rsidRPr="00B80DB6">
        <w:rPr>
          <w:rFonts w:cs="Times New Roman" w:eastAsia="Times New Roman"/>
          <w:lang w:eastAsia="hr-HR"/>
        </w:rPr>
        <w:t>Sukoišanska</w:t>
      </w:r>
      <w:proofErr w:type="spellEnd"/>
      <w:r w:rsidRPr="00B80DB6">
        <w:rPr>
          <w:rFonts w:cs="Times New Roman" w:eastAsia="Times New Roman"/>
          <w:lang w:eastAsia="hr-HR"/>
        </w:rPr>
        <w:t xml:space="preserve"> 6, soba broj: 121/I kat, sudnica broj: 5,</w:t>
      </w:r>
      <w:r w:rsidRPr="00B80DB6">
        <w:rPr>
          <w:rFonts w:cs="Times New Roman" w:eastAsia="Times New Roman"/>
        </w:rPr>
        <w:t xml:space="preserve"> sa </w:t>
      </w:r>
    </w:p>
    <w:p w:rsidRDefault="00B80DB6" w:rsidP="00B80DB6" w:rsidR="00B80DB6" w:rsidRPr="00B80DB6">
      <w:pPr>
        <w:spacing w:after="0"/>
        <w:jc w:val="both"/>
        <w:rPr>
          <w:rFonts w:cs="Times New Roman" w:eastAsia="Times New Roman"/>
        </w:rPr>
      </w:pPr>
    </w:p>
    <w:p w:rsidRDefault="00B80DB6" w:rsidP="00B80DB6" w:rsidR="00B80DB6" w:rsidRPr="00B80DB6">
      <w:pPr>
        <w:spacing w:after="0"/>
        <w:jc w:val="center"/>
        <w:rPr>
          <w:rFonts w:cs="Times New Roman" w:eastAsia="Times New Roman"/>
        </w:rPr>
      </w:pPr>
      <w:r w:rsidRPr="00B80DB6">
        <w:rPr>
          <w:rFonts w:cs="Times New Roman" w:eastAsia="Times New Roman"/>
        </w:rPr>
        <w:t>Dnevnim redom</w:t>
      </w:r>
    </w:p>
    <w:p w:rsidRDefault="00B80DB6" w:rsidP="00B80DB6" w:rsidR="00B80DB6" w:rsidRPr="00B80DB6">
      <w:pPr>
        <w:spacing w:after="0"/>
        <w:jc w:val="both"/>
        <w:rPr>
          <w:rFonts w:cs="Times New Roman" w:eastAsia="Times New Roman"/>
        </w:rPr>
      </w:pPr>
    </w:p>
    <w:p w:rsidRDefault="00B80DB6" w:rsidP="00B80DB6" w:rsidR="00B80DB6" w:rsidRPr="00B80DB6">
      <w:pPr>
        <w:spacing w:after="0"/>
        <w:jc w:val="both"/>
        <w:rPr>
          <w:rFonts w:cs="Times New Roman" w:eastAsia="Times New Roman"/>
        </w:rPr>
      </w:pPr>
      <w:r w:rsidRPr="00B80DB6">
        <w:rPr>
          <w:rFonts w:cs="Times New Roman" w:eastAsia="Times New Roman"/>
          <w:b/>
        </w:rPr>
        <w:t xml:space="preserve">1) </w:t>
      </w:r>
      <w:r w:rsidRPr="00B80DB6">
        <w:rPr>
          <w:rFonts w:cs="Times New Roman" w:eastAsia="Times New Roman"/>
        </w:rPr>
        <w:t>Izvješće Stečajne upraviteljice o tijeku stečajnog postupka, stanju stečajne mase, parnicama i drugim postupcima te o drugim pitanjima ovoga stečajnog postupka.</w:t>
      </w:r>
    </w:p>
    <w:p w:rsidRDefault="00B80DB6" w:rsidP="00B80DB6" w:rsidR="00B80DB6" w:rsidRPr="00B80DB6">
      <w:pPr>
        <w:spacing w:after="0"/>
        <w:jc w:val="both"/>
        <w:rPr>
          <w:rFonts w:cs="Times New Roman" w:eastAsia="Times New Roman"/>
        </w:rPr>
      </w:pPr>
      <w:r w:rsidRPr="00B80DB6">
        <w:rPr>
          <w:rFonts w:cs="Times New Roman" w:eastAsia="Times New Roman"/>
          <w:b/>
        </w:rPr>
        <w:t>2)</w:t>
      </w:r>
      <w:r w:rsidRPr="00B80DB6">
        <w:rPr>
          <w:rFonts w:cs="Times New Roman" w:eastAsia="Times New Roman"/>
        </w:rPr>
        <w:t xml:space="preserve"> Odlučivanje o daljnjem tijeku ovoga stečajnog postupka u okvirima navoda iz podneska Glavnoga stečajnog dužnika (JUGOBANKA </w:t>
      </w:r>
      <w:proofErr w:type="spellStart"/>
      <w:r w:rsidRPr="00B80DB6">
        <w:rPr>
          <w:rFonts w:cs="Times New Roman" w:eastAsia="Times New Roman"/>
        </w:rPr>
        <w:t>a.d</w:t>
      </w:r>
      <w:proofErr w:type="spellEnd"/>
      <w:r w:rsidRPr="00B80DB6">
        <w:rPr>
          <w:rFonts w:cs="Times New Roman" w:eastAsia="Times New Roman"/>
        </w:rPr>
        <w:t>., u stečaju, Beograd) iz podneska koji je u ovom Sudu zaprimljen 08. svibnja 2017. i koji je podnesak 10. svibnja 2017. objavljen na mrežnoj stranici e-Oglasna ploča sudova te s tim u vezi razmatranje mogućnosti zaključenja ovoga stečajnog postupka te nastavljanje istog u ime i za račun stečajne mase.</w:t>
      </w:r>
    </w:p>
    <w:p w:rsidRDefault="00B80DB6" w:rsidP="00B80DB6" w:rsidR="00B80DB6" w:rsidRPr="00B80DB6">
      <w:pPr>
        <w:spacing w:after="0"/>
        <w:jc w:val="both"/>
        <w:rPr>
          <w:rFonts w:cs="Times New Roman" w:eastAsia="Times New Roman"/>
        </w:rPr>
      </w:pPr>
      <w:r w:rsidRPr="00B80DB6">
        <w:rPr>
          <w:rFonts w:cs="Times New Roman" w:eastAsia="Times New Roman"/>
          <w:b/>
        </w:rPr>
        <w:t>3)</w:t>
      </w:r>
      <w:r w:rsidRPr="00B80DB6">
        <w:rPr>
          <w:rFonts w:cs="Times New Roman" w:eastAsia="Times New Roman"/>
        </w:rPr>
        <w:t xml:space="preserve"> Razno.</w:t>
      </w:r>
    </w:p>
    <w:p w:rsidRDefault="00B80DB6" w:rsidP="00B80DB6" w:rsidR="00B80DB6" w:rsidRPr="00B80DB6">
      <w:pPr>
        <w:spacing w:after="0"/>
        <w:jc w:val="both"/>
        <w:rPr>
          <w:rFonts w:cs="Times New Roman" w:eastAsia="Times New Roman"/>
        </w:rPr>
      </w:pPr>
      <w:r w:rsidRPr="00B80DB6">
        <w:rPr>
          <w:rFonts w:cs="Times New Roman" w:eastAsia="Times New Roman"/>
          <w:b/>
        </w:rPr>
        <w:t>II/</w:t>
      </w:r>
      <w:r w:rsidRPr="00B80DB6">
        <w:rPr>
          <w:rFonts w:cs="Times New Roman" w:eastAsia="Times New Roman"/>
        </w:rPr>
        <w:t xml:space="preserve">   Na Skupštinu vjerovnika, pozivaju se svi stečajni i drugi vjerovnici.</w:t>
      </w:r>
    </w:p>
    <w:p w:rsidRDefault="00B80DB6" w:rsidP="00B80DB6" w:rsidR="00B80DB6" w:rsidRPr="00B80DB6">
      <w:pPr>
        <w:spacing w:after="0"/>
        <w:jc w:val="both"/>
        <w:rPr>
          <w:rFonts w:cs="Times New Roman" w:eastAsia="Times New Roman"/>
        </w:rPr>
      </w:pPr>
      <w:r w:rsidRPr="00B80DB6">
        <w:rPr>
          <w:rFonts w:cs="Times New Roman" w:eastAsia="Times New Roman"/>
          <w:b/>
        </w:rPr>
        <w:t>III/</w:t>
      </w:r>
      <w:r w:rsidRPr="00B80DB6">
        <w:rPr>
          <w:rFonts w:cs="Times New Roman" w:eastAsia="Times New Roman"/>
        </w:rPr>
        <w:t xml:space="preserve">  Ovaj će se Zaključak objaviti na mrežnoj stranici e-Oglasna ploča sudova, što svim stečajnim i drugim vjerovnicima služi kao poziv.</w:t>
      </w:r>
    </w:p>
    <w:p w:rsidRDefault="00B80DB6" w:rsidP="00B80DB6" w:rsidR="00B80DB6" w:rsidRPr="00B80DB6">
      <w:pPr>
        <w:spacing w:after="0"/>
        <w:jc w:val="both"/>
        <w:rPr>
          <w:rFonts w:cs="Times New Roman" w:eastAsia="Times New Roman"/>
        </w:rPr>
      </w:pPr>
    </w:p>
    <w:p w:rsidRDefault="00B80DB6" w:rsidP="00B80DB6" w:rsidR="00B80DB6" w:rsidRPr="00B80DB6">
      <w:pPr>
        <w:spacing w:after="0"/>
        <w:jc w:val="center"/>
        <w:rPr>
          <w:rFonts w:cs="Times New Roman" w:eastAsia="Times New Roman"/>
        </w:rPr>
      </w:pPr>
      <w:r w:rsidRPr="00B80DB6">
        <w:rPr>
          <w:rFonts w:cs="Times New Roman" w:eastAsia="Times New Roman"/>
        </w:rPr>
        <w:t>Split, 26. svibnja 2017.</w:t>
      </w:r>
    </w:p>
    <w:p w:rsidRDefault="00B80DB6" w:rsidP="00B80DB6" w:rsidR="00B80DB6" w:rsidRPr="00B80DB6">
      <w:pPr>
        <w:spacing w:after="0"/>
        <w:jc w:val="both"/>
        <w:rPr>
          <w:rFonts w:cs="Times New Roman" w:eastAsia="Times New Roman"/>
        </w:rPr>
      </w:pPr>
      <w:r w:rsidRPr="00B80DB6">
        <w:rPr>
          <w:rFonts w:cs="Times New Roman" w:eastAsia="Times New Roman"/>
        </w:rPr>
        <w:t xml:space="preserve">                                                                                                             STEČAJNI SUDAC:</w:t>
      </w:r>
    </w:p>
    <w:p w:rsidRDefault="00B80DB6" w:rsidP="00B80DB6" w:rsidR="00B80DB6" w:rsidRPr="00B80DB6">
      <w:pPr>
        <w:spacing w:after="0"/>
        <w:jc w:val="both"/>
        <w:rPr>
          <w:rFonts w:cs="Times New Roman" w:eastAsia="Times New Roman"/>
        </w:rPr>
      </w:pPr>
      <w:r w:rsidRPr="00B80DB6">
        <w:rPr>
          <w:rFonts w:cs="Times New Roman" w:eastAsia="Times New Roman"/>
        </w:rPr>
        <w:t xml:space="preserve">                                                                                                                Jozo Ćaleta, v.r.,</w:t>
      </w:r>
    </w:p>
    <w:p w:rsidRDefault="00B80DB6" w:rsidP="00B80DB6" w:rsidR="00B80DB6" w:rsidRPr="00B80DB6">
      <w:pPr>
        <w:spacing w:after="0"/>
        <w:jc w:val="both"/>
        <w:rPr>
          <w:rFonts w:cs="Times New Roman" w:eastAsia="Times New Roman"/>
        </w:rPr>
      </w:pPr>
    </w:p>
    <w:p w:rsidRDefault="00B80DB6" w:rsidP="00B80DB6" w:rsidR="00B80DB6">
      <w:pPr>
        <w:spacing w:after="0"/>
        <w:jc w:val="both"/>
        <w:rPr>
          <w:rFonts w:cs="Times New Roman" w:eastAsia="Times New Roman"/>
        </w:rPr>
      </w:pPr>
      <w:r w:rsidRPr="00B80DB6">
        <w:rPr>
          <w:rFonts w:cs="Times New Roman" w:eastAsia="Times New Roman"/>
        </w:rPr>
        <w:t xml:space="preserve">PRAVNA POUKA: Protiv ovog Zaključka nije dopušten pravni lijek. </w:t>
      </w:r>
    </w:p>
    <w:p w:rsidRDefault="00B80DB6" w:rsidP="00B80DB6" w:rsidR="00B80DB6">
      <w:pPr>
        <w:spacing w:after="0"/>
        <w:jc w:val="both"/>
        <w:rPr>
          <w:rFonts w:cs="Times New Roman" w:eastAsia="Times New Roman"/>
        </w:rPr>
      </w:pPr>
    </w:p>
    <w:p w:rsidRDefault="00B80DB6" w:rsidP="00B80DB6" w:rsidR="00B80DB6">
      <w:pPr>
        <w:spacing w:after="0"/>
        <w:jc w:val="both"/>
        <w:rPr>
          <w:rFonts w:cs="Times New Roman" w:eastAsia="Times New Roman"/>
        </w:rPr>
      </w:pPr>
    </w:p>
    <w:p w:rsidRDefault="00B80DB6" w:rsidP="00B80DB6" w:rsidR="00B80DB6" w:rsidRPr="00B80DB6">
      <w:pPr>
        <w:spacing w:after="0"/>
        <w:jc w:val="both"/>
        <w:rPr>
          <w:rFonts w:cs="Times New Roman" w:eastAsia="Times New Roman"/>
        </w:rPr>
      </w:pPr>
    </w:p>
    <w:p w:rsidRDefault="00B80DB6" w:rsidP="00B80DB6" w:rsidR="00B80DB6" w:rsidRPr="00B80DB6">
      <w:pPr>
        <w:spacing w:after="0"/>
        <w:jc w:val="both"/>
        <w:rPr>
          <w:rFonts w:cs="Times New Roman" w:eastAsia="Times New Roman"/>
        </w:rPr>
      </w:pPr>
    </w:p>
    <w:p w:rsidRDefault="00B80DB6" w:rsidP="00B80DB6" w:rsidR="00B80DB6" w:rsidRPr="00B80DB6">
      <w:pPr>
        <w:spacing w:after="0"/>
        <w:jc w:val="both"/>
        <w:rPr>
          <w:rFonts w:cs="Times New Roman" w:eastAsia="Calibri"/>
          <w:b/>
        </w:rPr>
      </w:pPr>
      <w:r w:rsidRPr="00B80DB6">
        <w:rPr>
          <w:rFonts w:cs="Times New Roman" w:eastAsia="Calibri"/>
        </w:rPr>
        <w:lastRenderedPageBreak/>
        <w:t xml:space="preserve">                                                                      </w:t>
      </w:r>
      <w:r w:rsidRPr="00B80DB6">
        <w:rPr>
          <w:rFonts w:cs="Times New Roman" w:eastAsia="Calibri"/>
          <w:b/>
        </w:rPr>
        <w:t>- 2 -</w:t>
      </w:r>
      <w:r w:rsidRPr="00B80DB6">
        <w:rPr>
          <w:rFonts w:cs="Times New Roman" w:eastAsia="Calibri"/>
        </w:rPr>
        <w:t xml:space="preserve">                          </w:t>
      </w:r>
      <w:r w:rsidRPr="00B80DB6">
        <w:rPr>
          <w:rFonts w:cs="Times New Roman" w:eastAsia="Calibri"/>
          <w:b/>
        </w:rPr>
        <w:t xml:space="preserve">Broj: </w:t>
      </w:r>
      <w:r w:rsidRPr="00B80DB6">
        <w:rPr>
          <w:rFonts w:cs="Times New Roman" w:eastAsia="Calibri"/>
          <w:b/>
          <w:bCs/>
        </w:rPr>
        <w:t>14. St-35/2009.</w:t>
      </w:r>
      <w:r w:rsidRPr="00B80DB6">
        <w:rPr>
          <w:rFonts w:cs="Times New Roman" w:eastAsia="Calibri"/>
          <w:b/>
        </w:rPr>
        <w:t xml:space="preserve"> </w:t>
      </w:r>
    </w:p>
    <w:p w:rsidRDefault="00B80DB6" w:rsidP="00B80DB6" w:rsidR="00B80DB6" w:rsidRPr="00B80DB6">
      <w:pPr>
        <w:spacing w:after="0"/>
        <w:jc w:val="both"/>
        <w:rPr>
          <w:rFonts w:cs="Times New Roman" w:eastAsia="Times New Roman"/>
        </w:rPr>
      </w:pPr>
    </w:p>
    <w:p w:rsidRDefault="00B80DB6" w:rsidP="00B80DB6" w:rsidR="00B80DB6" w:rsidRPr="00B80DB6">
      <w:pPr>
        <w:spacing w:after="0"/>
        <w:jc w:val="both"/>
        <w:rPr>
          <w:rFonts w:cs="Times New Roman" w:eastAsia="Times New Roman"/>
        </w:rPr>
      </w:pPr>
    </w:p>
    <w:p w:rsidRDefault="00B80DB6" w:rsidP="00B80DB6" w:rsidR="00B80DB6" w:rsidRPr="00B80DB6">
      <w:pPr>
        <w:spacing w:after="0"/>
        <w:jc w:val="both"/>
        <w:rPr>
          <w:rFonts w:cs="Times New Roman" w:eastAsia="Times New Roman"/>
          <w:b/>
        </w:rPr>
      </w:pPr>
    </w:p>
    <w:p w:rsidRDefault="00B80DB6" w:rsidP="00B80DB6" w:rsidR="00B80DB6" w:rsidRPr="00B80DB6">
      <w:pPr>
        <w:spacing w:after="0"/>
        <w:jc w:val="both"/>
        <w:rPr>
          <w:rFonts w:cs="Times New Roman" w:eastAsia="Times New Roman"/>
          <w:b/>
        </w:rPr>
      </w:pPr>
    </w:p>
    <w:p w:rsidRDefault="00B80DB6" w:rsidP="00B80DB6" w:rsidR="00B80DB6" w:rsidRPr="00B80DB6">
      <w:pPr>
        <w:spacing w:after="0"/>
        <w:jc w:val="both"/>
        <w:rPr>
          <w:rFonts w:cs="Times New Roman" w:eastAsia="Times New Roman"/>
        </w:rPr>
      </w:pPr>
      <w:r w:rsidRPr="00B80DB6">
        <w:rPr>
          <w:rFonts w:cs="Times New Roman" w:eastAsia="Times New Roman"/>
        </w:rPr>
        <w:t xml:space="preserve">DNA:  1)  Stečajna upraviteljica Dunja Krstulović, Split, </w:t>
      </w:r>
    </w:p>
    <w:p w:rsidRDefault="00B80DB6" w:rsidP="00B80DB6" w:rsidR="00B80DB6" w:rsidRPr="00B80DB6">
      <w:pPr>
        <w:spacing w:after="0"/>
        <w:jc w:val="both"/>
        <w:rPr>
          <w:rFonts w:cs="Times New Roman" w:eastAsia="Times New Roman"/>
        </w:rPr>
      </w:pPr>
      <w:r w:rsidRPr="00B80DB6">
        <w:rPr>
          <w:rFonts w:cs="Times New Roman" w:eastAsia="Times New Roman"/>
        </w:rPr>
        <w:t xml:space="preserve">            2)  e-Oglasna ploča sudova - rok do: 05. srpnja 2017,</w:t>
      </w:r>
    </w:p>
    <w:p w:rsidRDefault="00B80DB6" w:rsidP="00B80DB6" w:rsidR="00B80DB6" w:rsidRPr="00B80DB6">
      <w:pPr>
        <w:spacing w:after="0"/>
        <w:jc w:val="both"/>
        <w:rPr>
          <w:rFonts w:cs="Times New Roman" w:eastAsia="Times New Roman"/>
        </w:rPr>
      </w:pPr>
      <w:r w:rsidRPr="00B80DB6">
        <w:rPr>
          <w:rFonts w:cs="Times New Roman" w:eastAsia="Times New Roman"/>
        </w:rPr>
        <w:t xml:space="preserve">            3)  Spis.</w:t>
      </w:r>
    </w:p>
    <w:p w:rsidRDefault="00B80DB6" w:rsidP="00B80DB6" w:rsidR="00B80DB6" w:rsidRPr="00B80DB6">
      <w:pPr>
        <w:spacing w:after="0"/>
        <w:ind w:left="142"/>
        <w:jc w:val="both"/>
        <w:rPr>
          <w:rFonts w:cs="Times New Roman" w:eastAsia="Times New Roman"/>
        </w:rPr>
      </w:pPr>
    </w:p>
    <w:p w:rsidRDefault="00B80DB6" w:rsidP="00B80DB6" w:rsidR="00B80DB6" w:rsidRPr="00B80DB6">
      <w:pPr>
        <w:spacing w:after="0"/>
        <w:jc w:val="both"/>
        <w:rPr>
          <w:rFonts w:cs="Times New Roman" w:eastAsia="Times New Roman"/>
        </w:rPr>
      </w:pPr>
    </w:p>
    <w:p w:rsidRDefault="00B80DB6" w:rsidP="00B80DB6" w:rsidR="00B80DB6" w:rsidRPr="00B80DB6">
      <w:pPr>
        <w:spacing w:after="0"/>
        <w:jc w:val="both"/>
        <w:rPr>
          <w:rFonts w:cs="Times New Roman" w:eastAsia="Times New Roman"/>
        </w:rPr>
      </w:pPr>
      <w:r w:rsidRPr="00B80DB6">
        <w:rPr>
          <w:rFonts w:cs="Times New Roman" w:eastAsia="Times New Roman"/>
        </w:rPr>
        <w:t>Split, 26. svibnja 2017.                         SUDAC: Jozo Ćaleta,</w:t>
      </w:r>
    </w:p>
    <w:p w:rsidRDefault="00B80DB6" w:rsidP="00B80DB6" w:rsidR="00B80DB6" w:rsidRPr="00B80DB6">
      <w:pPr>
        <w:spacing w:after="0"/>
        <w:jc w:val="both"/>
        <w:rPr>
          <w:rFonts w:cs="Times New Roman" w:eastAsia="Times New Roman"/>
        </w:rPr>
      </w:pPr>
    </w:p>
    <w:p w:rsidRDefault="00B80DB6" w:rsidP="00B80DB6" w:rsidR="00B80DB6" w:rsidRPr="00B80DB6">
      <w:pPr>
        <w:spacing w:after="0"/>
        <w:jc w:val="both"/>
        <w:rPr>
          <w:rFonts w:cs="Times New Roman" w:eastAsia="Calibri"/>
        </w:rPr>
      </w:pPr>
    </w:p>
    <w:p w:rsidRDefault="00B80DB6" w:rsidP="00B80DB6" w:rsidR="00B80DB6" w:rsidRPr="00B80DB6">
      <w:pPr>
        <w:spacing w:after="0"/>
        <w:jc w:val="both"/>
        <w:rPr>
          <w:rFonts w:cs="Times New Roman" w:eastAsia="Calibri"/>
        </w:rPr>
      </w:pPr>
    </w:p>
    <w:p w:rsidRDefault="00B80DB6" w:rsidP="00B80DB6" w:rsidR="00B80DB6" w:rsidRPr="00B80DB6">
      <w:pPr>
        <w:spacing w:after="0"/>
        <w:jc w:val="both"/>
        <w:rPr>
          <w:rFonts w:cs="Times New Roman" w:eastAsia="Calibri"/>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0DB6"/>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7148892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svibnja 2017.</izvorni_sadrzaj>
    <derivirana_varijabla naziv="DomainObject.DatumDonosenjaOdluke_1">26.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St-35/2009-535</izvorni_sadrzaj>
    <derivirana_varijabla naziv="DomainObject.Oznaka_1">St-35/2009-535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2009.</izvorni_sadrzaj>
    <derivirana_varijabla naziv="DomainObject.Predmet.DatumOsnivanja_1">3. kolovoza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St-35/2009</izvorni_sadrzaj>
    <derivirana_varijabla naziv="DomainObject.Predmet.OznakaBroj_1">St-35/2009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Imovina JUGOBANKA a.d. u stečaju, Beograd, a koja se imovina nalazi u Republici Hrvatskoj</izvorni_sadrzaj>
    <derivirana_varijabla naziv="DomainObject.Predmet.ProtustrankaFormated_1">  Imovina JUGOBANKA a.d. u stečaju, Beograd, a koja se imovina nalazi u Republici Hrvatskoj</derivirana_varijabla>
  </DomainObject.Predmet.ProtustrankaFormated>
  <DomainObject.Predmet.ProtustrankaFormatedOIB>
    <izvorni_sadrzaj>  Imovina JUGOBANKA a.d. u stečaju, Beograd, a koja se imovina nalazi u Republici Hrvatskoj, OIB 10000000000</izvorni_sadrzaj>
    <derivirana_varijabla naziv="DomainObject.Predmet.ProtustrankaFormatedOIB_1">  Imovina JUGOBANKA a.d. u stečaju, Beograd, a koja se imovina nalazi u Republici Hrvatskoj, OIB 10000000000</derivirana_varijabla>
  </DomainObject.Predmet.ProtustrankaFormatedOIB>
  <DomainObject.Predmet.ProtustrankaFormatedWithAdress>
    <izvorni_sadrzaj> Imovina JUGOBANKA a.d. u stečaju, Beograd, a koja se imovina nalazi u Republici Hrvatskoj, Kralja Petra 19/21, 11000 BEOGRAD</izvorni_sadrzaj>
    <derivirana_varijabla naziv="DomainObject.Predmet.ProtustrankaFormatedWithAdress_1"> Imovina JUGOBANKA a.d. u stečaju, Beograd, a koja se imovina nalazi u Republici Hrvatskoj, Kralja Petra 19/21, 11000 BEOGRAD</derivirana_varijabla>
  </DomainObject.Predmet.ProtustrankaFormatedWithAdress>
  <DomainObject.Predmet.ProtustrankaFormatedWithAdressOIB>
    <izvorni_sadrzaj> Imovina JUGOBANKA a.d. u stečaju, Beograd, a koja se imovina nalazi u Republici Hrvatskoj, OIB 10000000000, Kralja Petra 19/21, 11000 BEOGRAD</izvorni_sadrzaj>
    <derivirana_varijabla naziv="DomainObject.Predmet.ProtustrankaFormatedWithAdressOIB_1"> Imovina JUGOBANKA a.d. u stečaju, Beograd, a koja se imovina nalazi u Republici Hrvatskoj, OIB 10000000000, Kralja Petra 19/21, 11000 BEOGRAD</derivirana_varijabla>
  </DomainObject.Predmet.ProtustrankaFormatedWithAdressOIB>
  <DomainObject.Predmet.ProtustrankaWithAdress>
    <izvorni_sadrzaj>Imovina JUGOBANKA a.d. u stečaju, Beograd, a koja se imovina nalazi u Republici Hrvatskoj Kralja Petra 19/21, 11000 BEOGRAD</izvorni_sadrzaj>
    <derivirana_varijabla naziv="DomainObject.Predmet.ProtustrankaWithAdress_1">Imovina JUGOBANKA a.d. u stečaju, Beograd, a koja se imovina nalazi u Republici Hrvatskoj Kralja Petra 19/21, 11000 BEOGRAD</derivirana_varijabla>
  </DomainObject.Predmet.ProtustrankaWithAdress>
  <DomainObject.Predmet.ProtustrankaWithAdressOIB>
    <izvorni_sadrzaj>Imovina JUGOBANKA a.d. u stečaju, Beograd, a koja se imovina nalazi u Republici Hrvatskoj, OIB 10000000000, Kralja Petra 19/21, 11000 BEOGRAD</izvorni_sadrzaj>
    <derivirana_varijabla naziv="DomainObject.Predmet.ProtustrankaWithAdressOIB_1">Imovina JUGOBANKA a.d. u stečaju, Beograd, a koja se imovina nalazi u Republici Hrvatskoj, OIB 10000000000, Kralja Petra 19/21, 11000 BEOGRAD</derivirana_varijabla>
  </DomainObject.Predmet.ProtustrankaWithAdressOIB>
  <DomainObject.Predmet.ProtustrankaNazivFormated>
    <izvorni_sadrzaj>Imovina JUGOBANKA a.d. u stečaju, Beograd, a koja se imovina nalazi u Republici Hrvatskoj</izvorni_sadrzaj>
    <derivirana_varijabla naziv="DomainObject.Predmet.ProtustrankaNazivFormated_1">Imovina JUGOBANKA a.d. u stečaju, Beograd, a koja se imovina nalazi u Republici Hrvatskoj</derivirana_varijabla>
  </DomainObject.Predmet.ProtustrankaNazivFormated>
  <DomainObject.Predmet.ProtustrankaNazivFormatedOIB>
    <izvorni_sadrzaj>Imovina JUGOBANKA a.d. u stečaju, Beograd, a koja se imovina nalazi u Republici Hrvatskoj, OIB 10000000000</izvorni_sadrzaj>
    <derivirana_varijabla naziv="DomainObject.Predmet.ProtustrankaNazivFormatedOIB_1">Imovina JUGOBANKA a.d. u stečaju, Beograd, a koja se imovina nalazi u Republici Hrvatskoj,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15. svibnja 2017.</izvorni_sadrzaj>
    <derivirana_varijabla naziv="DomainObject.Predmet.SpisIzvanSuda.DatumIzlazaSpisa_1">15. svibnja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NEDA ZORIĆ; ANTE BUNTIN; LJUBICA MAROVIĆ; MIRJANA POLJIČAK; ESTERA BULIĆ; ZLATA BRALIĆ; MIRJANA BENIĆ; EDIT BUNDARA; ELLY LALIĆ; SMILJANA BUDIMIR; VINKO DOBRIĆ; IVANKA BATINIĆ; KSENIJA DOMIĆ; MERI TVRDIĆ; BISERKA ZAPUTOVIĆ; IVA ŽUVELA; GORDANA MATANA; KARMEN ŠKROBICA; MARIJA BABIĆ; DANICA LjUBENKOV; ŽELJKO ČULIĆ; MIRJANA BARAS; BORNA JURČEVIĆ; IVA KRISTIĆ; MARGITA ŠIMUNOVIĆ; SMILJANA ĐOGAŠ; ANA SOČE; ANA MARKET; FRANICA BARKIĐIJA; DUŠKA BAŠIĆ; SNJEŽANA ŠARIĆ; DUBRAVKA LjUBIČIĆ; SLAVICA RUDENJAK; VINKA ČATLAK; TOMISLAV ŠARIĆ; MEIRA MANDIĆ; RADMILA CAKTAŠ; KARMELA ZARATIN; MILADA RAST; JADRANKA MILANOVIĆ; TONKA DRNOVŠEK ( kod Mandić); ŽELJANA ČOVIĆ; LUCIJA PAŠTROVIĆ; ZAGREBAČKA BANKA d.d.; Vaso Simić; Ljubica Vilić; Milica Beram; Dušanka Zarić; Ivica Ančić; Petar Damjanić; Mirko Marinković; Jovanka Nonković; Miloš Alavanja; Slavica Topalović</izvorni_sadrzaj>
    <derivirana_varijabla naziv="DomainObject.Predmet.StrankaFormated_1">  NEDA ZORIĆ; ANTE BUNTIN; LJUBICA MAROVIĆ; MIRJANA POLJIČAK; ESTERA BULIĆ; ZLATA BRALIĆ; MIRJANA BENIĆ; EDIT BUNDARA; ELLY LALIĆ; SMILJANA BUDIMIR; VINKO DOBRIĆ; IVANKA BATINIĆ; KSENIJA DOMIĆ; MERI TVRDIĆ; BISERKA ZAPUTOVIĆ; IVA ŽUVELA; GORDANA MATANA; KARMEN ŠKROBICA; MARIJA BABIĆ; DANICA LjUBENKOV; ŽELJKO ČULIĆ; MIRJANA BARAS; BORNA JURČEVIĆ; IVA KRISTIĆ; MARGITA ŠIMUNOVIĆ; SMILJANA ĐOGAŠ; ANA SOČE; ANA MARKET; FRANICA BARKIĐIJA; DUŠKA BAŠIĆ; SNJEŽANA ŠARIĆ; DUBRAVKA LjUBIČIĆ; SLAVICA RUDENJAK; VINKA ČATLAK; TOMISLAV ŠARIĆ; MEIRA MANDIĆ; RADMILA CAKTAŠ; KARMELA ZARATIN; MILADA RAST; JADRANKA MILANOVIĆ; TONKA DRNOVŠEK ( kod Mandić); ŽELJANA ČOVIĆ; LUCIJA PAŠTROVIĆ; ZAGREBAČKA BANKA d.d.; Vaso Simić; Ljubica Vilić; Milica Beram; Dušanka Zarić; Ivica Ančić; Petar Damjanić; Mirko Marinković; Jovanka Nonković; Miloš Alavanja; Slavica Topalović</derivirana_varijabla>
  </DomainObject.Predmet.StrankaFormated>
  <DomainObject.Predmet.StrankaFormatedOIB>
    <izvorni_sadrzaj>  NEDA ZORIĆ, OIB 22452141835; ANTE BUNTIN, OIB 68738886336; LJUBICA MAROVIĆ, OIB 37957358407; MIRJANA POLJIČAK, OIB 22755017019; ESTERA BULIĆ, OIB 06766841730; ZLATA BRALIĆ, OIB 70409920098; MIRJANA BENIĆ, OIB 73240565989; EDIT BUNDARA, OIB 93699492329; ELLY LALIĆ, OIB 15092042953; SMILJANA BUDIMIR, OIB 04728034178; VINKO DOBRIĆ; IVANKA BATINIĆ, OIB 31815535509; KSENIJA DOMIĆ, OIB 76684242581; MERI TVRDIĆ, OIB 64288740781; BISERKA ZAPUTOVIĆ, OIB 54316953551; IVA ŽUVELA, OIB 64961953387; GORDANA MATANA, OIB 41037117062; KARMEN ŠKROBICA, OIB 20756468739; MARIJA BABIĆ, OIB 70789772068; DANICA LjUBENKOV, OIB 75578710510; ŽELJKO ČULIĆ, OIB 07852194944; MIRJANA BARAS, OIB 09322093588; BORNA JURČEVIĆ, OIB 81242191433; IVA KRISTIĆ, OIB 66015551933; MARGITA ŠIMUNOVIĆ, OIB 47347932736; SMILJANA ĐOGAŠ, OIB 05892633328; ANA SOČE, OIB 32126716493; ANA MARKET, OIB 04277720456; FRANICA BARKIĐIJA, OIB 91031175730; DUŠKA BAŠIĆ, OIB 53451135643; SNJEŽANA ŠARIĆ, OIB 78493409819; DUBRAVKA LjUBIČIĆ, OIB 43475802109; SLAVICA RUDENJAK, OIB 11908336052; VINKA ČATLAK, OIB 17402596973; TOMISLAV ŠARIĆ, OIB 56841043156; MEIRA MANDIĆ, OIB 28934456632; RADMILA CAKTAŠ, OIB 19850347534; KARMELA ZARATIN, OIB 21235230134; MILADA RAST, OIB 06355000118; JADRANKA MILANOVIĆ, OIB 84795651948; TONKA DRNOVŠEK ( kod Mandić), OIB 79100732591; ŽELJANA ČOVIĆ, OIB 69130403450; LUCIJA PAŠTROVIĆ, OIB 97848079637; ZAGREBAČKA BANKA d.d., OIB 92963223473; Vaso Simić, OIB 43988428762; Ljubica Vilić, OIB 34766263396; Milica Beram, OIB 21849188444; Dušanka Zarić, OIB 54339981133; Ivica Ančić, OIB 88785797075; Petar Damjanić, OIB 56262953804; Mirko Marinković, OIB 89847810478; Jovanka Nonković, OIB 70149154085; Miloš Alavanja, OIB 22987478487; Slavica Topalović, OIB 15401782877</izvorni_sadrzaj>
    <derivirana_varijabla naziv="DomainObject.Predmet.StrankaFormatedOIB_1">  NEDA ZORIĆ, OIB 22452141835; ANTE BUNTIN, OIB 68738886336; LJUBICA MAROVIĆ, OIB 37957358407; MIRJANA POLJIČAK, OIB 22755017019; ESTERA BULIĆ, OIB 06766841730; ZLATA BRALIĆ, OIB 70409920098; MIRJANA BENIĆ, OIB 73240565989; EDIT BUNDARA, OIB 93699492329; ELLY LALIĆ, OIB 15092042953; SMILJANA BUDIMIR, OIB 04728034178; VINKO DOBRIĆ; IVANKA BATINIĆ, OIB 31815535509; KSENIJA DOMIĆ, OIB 76684242581; MERI TVRDIĆ, OIB 64288740781; BISERKA ZAPUTOVIĆ, OIB 54316953551; IVA ŽUVELA, OIB 64961953387; GORDANA MATANA, OIB 41037117062; KARMEN ŠKROBICA, OIB 20756468739; MARIJA BABIĆ, OIB 70789772068; DANICA LjUBENKOV, OIB 75578710510; ŽELJKO ČULIĆ, OIB 07852194944; MIRJANA BARAS, OIB 09322093588; BORNA JURČEVIĆ, OIB 81242191433; IVA KRISTIĆ, OIB 66015551933; MARGITA ŠIMUNOVIĆ, OIB 47347932736; SMILJANA ĐOGAŠ, OIB 05892633328; ANA SOČE, OIB 32126716493; ANA MARKET, OIB 04277720456; FRANICA BARKIĐIJA, OIB 91031175730; DUŠKA BAŠIĆ, OIB 53451135643; SNJEŽANA ŠARIĆ, OIB 78493409819; DUBRAVKA LjUBIČIĆ, OIB 43475802109; SLAVICA RUDENJAK, OIB 11908336052; VINKA ČATLAK, OIB 17402596973; TOMISLAV ŠARIĆ, OIB 56841043156; MEIRA MANDIĆ, OIB 28934456632; RADMILA CAKTAŠ, OIB 19850347534; KARMELA ZARATIN, OIB 21235230134; MILADA RAST, OIB 06355000118; JADRANKA MILANOVIĆ, OIB 84795651948; TONKA DRNOVŠEK ( kod Mandić), OIB 79100732591; ŽELJANA ČOVIĆ, OIB 69130403450; LUCIJA PAŠTROVIĆ, OIB 97848079637; ZAGREBAČKA BANKA d.d., OIB 92963223473; Vaso Simić, OIB 43988428762; Ljubica Vilić, OIB 34766263396; Milica Beram, OIB 21849188444; Dušanka Zarić, OIB 54339981133; Ivica Ančić, OIB 88785797075; Petar Damjanić, OIB 56262953804; Mirko Marinković, OIB 89847810478; Jovanka Nonković, OIB 70149154085; Miloš Alavanja, OIB 22987478487; Slavica Topalović, OIB 15401782877</derivirana_varijabla>
  </DomainObject.Predmet.StrankaFormatedOIB>
  <DomainObject.Predmet.StrankaFormatedWithAdress>
    <izvorni_sadrzaj> NEDA ZORIĆ, Osječka 5b, 21000 Split; ANTE BUNTIN, Bihačka 10, 21000 Split; LJUBICA MAROVIĆ, Mosećka 54/14, 21000 Split; MIRJANA POLJIČAK, M. Gupca 4, 22211 Vodice; ESTERA BULIĆ, Sućidar 53, 21000 Split; ZLATA BRALIĆ, Put Skalica 14, 21000 Split; MIRJANA BENIĆ, Ljudevita Posavskog 12, 21000 Split; EDIT BUNDARA, Mosorska 10, 21213 Kaštel Gomilica; ELLY LALIĆ, Lička 2, 21000 Split; SMILJANA BUDIMIR, Matice Hrvatske 29, 21000 Split; VINKO DOBRIĆ, Klovićeva 4, 21000 Split; IVANKA BATINIĆ, Puntarska 10, 21000 Split; KSENIJA DOMIĆ, Mosećka 30, 21000 Split; MERI TVRDIĆ, Put Plokita 51, 21000 Split; BISERKA ZAPUTOVIĆ, Rendićeva 18, 21000 Split; IVA ŽUVELA, Tijardovićeva 24, 21000 Split; GORDANA MATANA, Trogirska 9, 21000 Split; KARMEN ŠKROBICA, Hrvatske Mornarice 3, 21000 Split; MARIJA BABIĆ, Stepinćeva 59, 21000 Split; DANICA LjUBENKOV, Kvaternikova 7, 21000 Split; ŽELJKO ČULIĆ, Mostarska 16, 21000 Split; MIRJANA BARAS, Sredmanuška 11, 21000 Split; BORNA JURČEVIĆ, Spinutska 77, 21000 Split; IVA KRISTIĆ, Velebitska 45, 21000 Split; MARGITA ŠIMUNOVIĆ, Put pomoraca 25, 21211 Vranjic; SMILJANA ĐOGAŠ, Vukovarska 111, 21000 Split; ANA SOČE, Alberta Halera 3, 20000 Dubrovnik; ANA MARKET, Od Srđa 2, 20000 Dubrovnik; FRANICA BARKIĐIJA, Đure Basaričeka 5, 20000 Dubrovnik; DUŠKA BAŠIĆ, Imotska 5, 20000 Dubrovnik; SNJEŽANA ŠARIĆ, S. Cvijića 16, 20000 Dubrovnik; DUBRAVKA LjUBIČIĆ, A. Hebranga 13, 20000 Dubrovnik; SLAVICA RUDENJAK, Koločepska 5, 20000 Dubrovnik; VINKA ČATLAK, Papandopulova 23, 21000 Split; TOMISLAV ŠARIĆ, S. Cvijića 16, 20000 Dubrovnik; MEIRA MANDIĆ, Jobova 3, 21000 Split; RADMILA CAKTAŠ, Domovinskog rata 115, 21204 Dugopolje; KARMELA ZARATIN, Vukovarska 141, 21000 Split; MILADA RAST, Cesta Franje Tuđmana 65, 21216 Kaštel Štafilić; JADRANKA MILANOVIĆ, Gundulićeva 5, 21000 Split; TONKA DRNOVŠEK ( kod Mandić), Jobova 3, 21000 Split; ŽELJANA ČOVIĆ, Lučićeva 15, 21000 Split; LUCIJA PAŠTROVIĆ, Gospinica 1, 21000 Split; ZAGREBAČKA BANKA d.d., I. Gundulića 26a, 21000 Split; Vaso Simić, Saveza boraca 19, 44400 Glina; Ljubica Vilić, Vukovarska 27, 44400 Glina; Milica Beram, Put Dragovčeva 39, 21212 Kaštel Sućurac; Dušanka Zarić, Makarska ulica 4, 21000 Split; Ivica Ančić, Radovanova 8, 21000 Split; Petar Damjanić, Vukovarska 31, 44400 Glina; Mirko Marinković, Poljica 56, Poljica - Nin; Jovanka Nonković, Žagrović Rašule 49, 22300 Knin; Miloš Alavanja, Ul. VI br. 2, 23452 Karin; Slavica Topalović, Vukovarska 31, 44400 Glina</izvorni_sadrzaj>
    <derivirana_varijabla naziv="DomainObject.Predmet.StrankaFormatedWithAdress_1"> NEDA ZORIĆ, Osječka 5b, 21000 Split; ANTE BUNTIN, Bihačka 10, 21000 Split; LJUBICA MAROVIĆ, Mosećka 54/14, 21000 Split; MIRJANA POLJIČAK, M. Gupca 4, 22211 Vodice; ESTERA BULIĆ, Sućidar 53, 21000 Split; ZLATA BRALIĆ, Put Skalica 14, 21000 Split; MIRJANA BENIĆ, Ljudevita Posavskog 12, 21000 Split; EDIT BUNDARA, Mosorska 10, 21213 Kaštel Gomilica; ELLY LALIĆ, Lička 2, 21000 Split; SMILJANA BUDIMIR, Matice Hrvatske 29, 21000 Split; VINKO DOBRIĆ, Klovićeva 4, 21000 Split; IVANKA BATINIĆ, Puntarska 10, 21000 Split; KSENIJA DOMIĆ, Mosećka 30, 21000 Split; MERI TVRDIĆ, Put Plokita 51, 21000 Split; BISERKA ZAPUTOVIĆ, Rendićeva 18, 21000 Split; IVA ŽUVELA, Tijardovićeva 24, 21000 Split; GORDANA MATANA, Trogirska 9, 21000 Split; KARMEN ŠKROBICA, Hrvatske Mornarice 3, 21000 Split; MARIJA BABIĆ, Stepinćeva 59, 21000 Split; DANICA LjUBENKOV, Kvaternikova 7, 21000 Split; ŽELJKO ČULIĆ, Mostarska 16, 21000 Split; MIRJANA BARAS, Sredmanuška 11, 21000 Split; BORNA JURČEVIĆ, Spinutska 77, 21000 Split; IVA KRISTIĆ, Velebitska 45, 21000 Split; MARGITA ŠIMUNOVIĆ, Put pomoraca 25, 21211 Vranjic; SMILJANA ĐOGAŠ, Vukovarska 111, 21000 Split; ANA SOČE, Alberta Halera 3, 20000 Dubrovnik; ANA MARKET, Od Srđa 2, 20000 Dubrovnik; FRANICA BARKIĐIJA, Đure Basaričeka 5, 20000 Dubrovnik; DUŠKA BAŠIĆ, Imotska 5, 20000 Dubrovnik; SNJEŽANA ŠARIĆ, S. Cvijića 16, 20000 Dubrovnik; DUBRAVKA LjUBIČIĆ, A. Hebranga 13, 20000 Dubrovnik; SLAVICA RUDENJAK, Koločepska 5, 20000 Dubrovnik; VINKA ČATLAK, Papandopulova 23, 21000 Split; TOMISLAV ŠARIĆ, S. Cvijića 16, 20000 Dubrovnik; MEIRA MANDIĆ, Jobova 3, 21000 Split; RADMILA CAKTAŠ, Domovinskog rata 115, 21204 Dugopolje; KARMELA ZARATIN, Vukovarska 141, 21000 Split; MILADA RAST, Cesta Franje Tuđmana 65, 21216 Kaštel Štafilić; JADRANKA MILANOVIĆ, Gundulićeva 5, 21000 Split; TONKA DRNOVŠEK ( kod Mandić), Jobova 3, 21000 Split; ŽELJANA ČOVIĆ, Lučićeva 15, 21000 Split; LUCIJA PAŠTROVIĆ, Gospinica 1, 21000 Split; ZAGREBAČKA BANKA d.d., I. Gundulića 26a, 21000 Split; Vaso Simić, Saveza boraca 19, 44400 Glina; Ljubica Vilić, Vukovarska 27, 44400 Glina; Milica Beram, Put Dragovčeva 39, 21212 Kaštel Sućurac; Dušanka Zarić, Makarska ulica 4, 21000 Split; Ivica Ančić, Radovanova 8, 21000 Split; Petar Damjanić, Vukovarska 31, 44400 Glina; Mirko Marinković, Poljica 56, Poljica - Nin; Jovanka Nonković, Žagrović Rašule 49, 22300 Knin; Miloš Alavanja, Ul. VI br. 2, 23452 Karin; Slavica Topalović, Vukovarska 31, 44400 Glina</derivirana_varijabla>
  </DomainObject.Predmet.StrankaFormatedWithAdress>
  <DomainObject.Predmet.StrankaFormatedWithAdressOIB>
    <izvorni_sadrzaj> NEDA ZORIĆ, OIB 22452141835, Osječka 5b, 21000 Split; ANTE BUNTIN, OIB 68738886336, Bihačka 10, 21000 Split; LJUBICA MAROVIĆ, OIB 37957358407, Mosećka 54/14, 21000 Split; MIRJANA POLJIČAK, OIB 22755017019, M. Gupca 4, 22211 Vodice; ESTERA BULIĆ, OIB 06766841730, Sućidar 53, 21000 Split; ZLATA BRALIĆ, OIB 70409920098, Put Skalica 14, 21000 Split; MIRJANA BENIĆ, OIB 73240565989, Ljudevita Posavskog 12, 21000 Split; EDIT BUNDARA, OIB 93699492329, Mosorska 10, 21213 Kaštel Gomilica; ELLY LALIĆ, OIB 15092042953, Lička 2, 21000 Split; SMILJANA BUDIMIR, OIB 04728034178, Matice Hrvatske 29, 21000 Split; VINKO DOBRIĆ, Klovićeva 4, 21000 Split; IVANKA BATINIĆ, OIB 31815535509, Puntarska 10, 21000 Split; KSENIJA DOMIĆ, OIB 76684242581, Mosećka 30, 21000 Split; MERI TVRDIĆ, OIB 64288740781, Put Plokita 51, 21000 Split; BISERKA ZAPUTOVIĆ, OIB 54316953551, Rendićeva 18, 21000 Split; IVA ŽUVELA, OIB 64961953387, Tijardovićeva 24, 21000 Split; GORDANA MATANA, OIB 41037117062, Trogirska 9, 21000 Split; KARMEN ŠKROBICA, OIB 20756468739, Hrvatske Mornarice 3, 21000 Split; MARIJA BABIĆ, OIB 70789772068, Stepinćeva 59, 21000 Split; DANICA LjUBENKOV, OIB 75578710510, Kvaternikova 7, 21000 Split; ŽELJKO ČULIĆ, OIB 07852194944, Mostarska 16, 21000 Split; MIRJANA BARAS, OIB 09322093588, Sredmanuška 11, 21000 Split; BORNA JURČEVIĆ, OIB 81242191433, Spinutska 77, 21000 Split; IVA KRISTIĆ, OIB 66015551933, Velebitska 45, 21000 Split; MARGITA ŠIMUNOVIĆ, OIB 47347932736, Put pomoraca 25, 21211 Vranjic; SMILJANA ĐOGAŠ, OIB 05892633328, Vukovarska 111, 21000 Split; ANA SOČE, OIB 32126716493, Alberta Halera 3, 20000 Dubrovnik; ANA MARKET, OIB 04277720456, Od Srđa 2, 20000 Dubrovnik; FRANICA BARKIĐIJA, OIB 91031175730, Đure Basaričeka 5, 20000 Dubrovnik; DUŠKA BAŠIĆ, OIB 53451135643, Imotska 5, 20000 Dubrovnik; SNJEŽANA ŠARIĆ, OIB 78493409819, S. Cvijića 16, 20000 Dubrovnik; DUBRAVKA LjUBIČIĆ, OIB 43475802109, A. Hebranga 13, 20000 Dubrovnik; SLAVICA RUDENJAK, OIB 11908336052, Koločepska 5, 20000 Dubrovnik; VINKA ČATLAK, OIB 17402596973, Papandopulova 23, 21000 Split; TOMISLAV ŠARIĆ, OIB 56841043156, S. Cvijića 16, 20000 Dubrovnik; MEIRA MANDIĆ, OIB 28934456632, Jobova 3, 21000 Split; RADMILA CAKTAŠ, OIB 19850347534, Domovinskog rata 115, 21204 Dugopolje; KARMELA ZARATIN, OIB 21235230134, Vukovarska 141, 21000 Split; MILADA RAST, OIB 06355000118, Cesta Franje Tuđmana 65, 21216 Kaštel Štafilić; JADRANKA MILANOVIĆ, OIB 84795651948, Gundulićeva 5, 21000 Split; TONKA DRNOVŠEK ( kod Mandić), OIB 79100732591, Jobova 3, 21000 Split; ŽELJANA ČOVIĆ, OIB 69130403450, Lučićeva 15, 21000 Split; LUCIJA PAŠTROVIĆ, OIB 97848079637, Gospinica 1, 21000 Split; ZAGREBAČKA BANKA d.d., OIB 92963223473, I. Gundulića 26a, 21000 Split; Vaso Simić, OIB 43988428762, Saveza boraca 19, 44400 Glina; Ljubica Vilić, OIB 34766263396, Vukovarska 27, 44400 Glina; Milica Beram, OIB 21849188444, Put Dragovčeva 39, 21212 Kaštel Sućurac; Dušanka Zarić, OIB 54339981133, Makarska ulica 4, 21000 Split; Ivica Ančić, OIB 88785797075, Radovanova 8, 21000 Split; Petar Damjanić, OIB 56262953804, Vukovarska 31, 44400 Glina; Mirko Marinković, OIB 89847810478, Poljica 56, Poljica - Nin; Jovanka Nonković, OIB 70149154085, Žagrović Rašule 49, 22300 Knin; Miloš Alavanja, OIB 22987478487, Ul. VI br. 2, 23452 Karin; Slavica Topalović, OIB 15401782877, Vukovarska 31, 44400 Glina</izvorni_sadrzaj>
    <derivirana_varijabla naziv="DomainObject.Predmet.StrankaFormatedWithAdressOIB_1"> NEDA ZORIĆ, OIB 22452141835, Osječka 5b, 21000 Split; ANTE BUNTIN, OIB 68738886336, Bihačka 10, 21000 Split; LJUBICA MAROVIĆ, OIB 37957358407, Mosećka 54/14, 21000 Split; MIRJANA POLJIČAK, OIB 22755017019, M. Gupca 4, 22211 Vodice; ESTERA BULIĆ, OIB 06766841730, Sućidar 53, 21000 Split; ZLATA BRALIĆ, OIB 70409920098, Put Skalica 14, 21000 Split; MIRJANA BENIĆ, OIB 73240565989, Ljudevita Posavskog 12, 21000 Split; EDIT BUNDARA, OIB 93699492329, Mosorska 10, 21213 Kaštel Gomilica; ELLY LALIĆ, OIB 15092042953, Lička 2, 21000 Split; SMILJANA BUDIMIR, OIB 04728034178, Matice Hrvatske 29, 21000 Split; VINKO DOBRIĆ, Klovićeva 4, 21000 Split; IVANKA BATINIĆ, OIB 31815535509, Puntarska 10, 21000 Split; KSENIJA DOMIĆ, OIB 76684242581, Mosećka 30, 21000 Split; MERI TVRDIĆ, OIB 64288740781, Put Plokita 51, 21000 Split; BISERKA ZAPUTOVIĆ, OIB 54316953551, Rendićeva 18, 21000 Split; IVA ŽUVELA, OIB 64961953387, Tijardovićeva 24, 21000 Split; GORDANA MATANA, OIB 41037117062, Trogirska 9, 21000 Split; KARMEN ŠKROBICA, OIB 20756468739, Hrvatske Mornarice 3, 21000 Split; MARIJA BABIĆ, OIB 70789772068, Stepinćeva 59, 21000 Split; DANICA LjUBENKOV, OIB 75578710510, Kvaternikova 7, 21000 Split; ŽELJKO ČULIĆ, OIB 07852194944, Mostarska 16, 21000 Split; MIRJANA BARAS, OIB 09322093588, Sredmanuška 11, 21000 Split; BORNA JURČEVIĆ, OIB 81242191433, Spinutska 77, 21000 Split; IVA KRISTIĆ, OIB 66015551933, Velebitska 45, 21000 Split; MARGITA ŠIMUNOVIĆ, OIB 47347932736, Put pomoraca 25, 21211 Vranjic; SMILJANA ĐOGAŠ, OIB 05892633328, Vukovarska 111, 21000 Split; ANA SOČE, OIB 32126716493, Alberta Halera 3, 20000 Dubrovnik; ANA MARKET, OIB 04277720456, Od Srđa 2, 20000 Dubrovnik; FRANICA BARKIĐIJA, OIB 91031175730, Đure Basaričeka 5, 20000 Dubrovnik; DUŠKA BAŠIĆ, OIB 53451135643, Imotska 5, 20000 Dubrovnik; SNJEŽANA ŠARIĆ, OIB 78493409819, S. Cvijića 16, 20000 Dubrovnik; DUBRAVKA LjUBIČIĆ, OIB 43475802109, A. Hebranga 13, 20000 Dubrovnik; SLAVICA RUDENJAK, OIB 11908336052, Koločepska 5, 20000 Dubrovnik; VINKA ČATLAK, OIB 17402596973, Papandopulova 23, 21000 Split; TOMISLAV ŠARIĆ, OIB 56841043156, S. Cvijića 16, 20000 Dubrovnik; MEIRA MANDIĆ, OIB 28934456632, Jobova 3, 21000 Split; RADMILA CAKTAŠ, OIB 19850347534, Domovinskog rata 115, 21204 Dugopolje; KARMELA ZARATIN, OIB 21235230134, Vukovarska 141, 21000 Split; MILADA RAST, OIB 06355000118, Cesta Franje Tuđmana 65, 21216 Kaštel Štafilić; JADRANKA MILANOVIĆ, OIB 84795651948, Gundulićeva 5, 21000 Split; TONKA DRNOVŠEK ( kod Mandić), OIB 79100732591, Jobova 3, 21000 Split; ŽELJANA ČOVIĆ, OIB 69130403450, Lučićeva 15, 21000 Split; LUCIJA PAŠTROVIĆ, OIB 97848079637, Gospinica 1, 21000 Split; ZAGREBAČKA BANKA d.d., OIB 92963223473, I. Gundulića 26a, 21000 Split; Vaso Simić, OIB 43988428762, Saveza boraca 19, 44400 Glina; Ljubica Vilić, OIB 34766263396, Vukovarska 27, 44400 Glina; Milica Beram, OIB 21849188444, Put Dragovčeva 39, 21212 Kaštel Sućurac; Dušanka Zarić, OIB 54339981133, Makarska ulica 4, 21000 Split; Ivica Ančić, OIB 88785797075, Radovanova 8, 21000 Split; Petar Damjanić, OIB 56262953804, Vukovarska 31, 44400 Glina; Mirko Marinković, OIB 89847810478, Poljica 56, Poljica - Nin; Jovanka Nonković, OIB 70149154085, Žagrović Rašule 49, 22300 Knin; Miloš Alavanja, OIB 22987478487, Ul. VI br. 2, 23452 Karin; Slavica Topalović, OIB 15401782877, Vukovarska 31, 44400 Glina</derivirana_varijabla>
  </DomainObject.Predmet.StrankaFormatedWithAdressOIB>
  <DomainObject.Predmet.StrankaWithAdress>
    <izvorni_sadrzaj>NEDA ZORIĆ Osječka 5b,21000 Split,ANTE BUNTIN Bihačka 10,21000 Split,LJUBICA MAROVIĆ Mosećka 54/14,21000 Split,MIRJANA POLJIČAK M. Gupca 4,22211 Vodice,ESTERA BULIĆ Sućidar 53,21000 Split,ZLATA BRALIĆ Put Skalica 14,21000 Split,MIRJANA BENIĆ Ljudevita Posavskog 12,21000 Split,EDIT BUNDARA Mosorska 10,21213 Kaštel Gomilica,ELLY LALIĆ Lička 2,21000 Split,SMILJANA BUDIMIR Matice Hrvatske 29,21000 Split,VINKO DOBRIĆ Klovićeva 4,21000 Split,IVANKA BATINIĆ Puntarska 10,21000 Split,KSENIJA DOMIĆ Mosećka 30,21000 Split,MERI TVRDIĆ Put Plokita 51,21000 Split,BISERKA ZAPUTOVIĆ Rendićeva 18,21000 Split,IVA ŽUVELA Tijardovićeva 24,21000 Split,GORDANA MATANA Trogirska 9,21000 Split,KARMEN ŠKROBICA Hrvatske Mornarice 3,21000 Split,MARIJA BABIĆ Stepinćeva 59,21000 Split,DANICA LjUBENKOV Kvaternikova 7,21000 Split,ŽELJKO ČULIĆ Mostarska 16,21000 Split,MIRJANA BARAS Sredmanuška 11,21000 Split,BORNA JURČEVIĆ Spinutska 77,21000 Split,IVA KRISTIĆ Velebitska 45,21000 Split,MARGITA ŠIMUNOVIĆ Put pomoraca 25,21211 Vranjic,SMILJANA ĐOGAŠ Vukovarska 111,21000 Split,ANA SOČE Alberta Halera 3,20000 Dubrovnik,ANA MARKET Od Srđa 2,20000 Dubrovnik,FRANICA BARKIĐIJA Đure Basaričeka 5,20000 Dubrovnik,DUŠKA BAŠIĆ Imotska 5,20000 Dubrovnik,SNJEŽANA ŠARIĆ S. Cvijića 16,20000 Dubrovnik,DUBRAVKA LjUBIČIĆ A. Hebranga 13,20000 Dubrovnik,SLAVICA RUDENJAK Koločepska 5,20000 Dubrovnik,VINKA ČATLAK Papandopulova 23,21000 Split,TOMISLAV ŠARIĆ S. Cvijića 16,20000 Dubrovnik,MEIRA MANDIĆ Jobova 3,21000 Split,RADMILA CAKTAŠ Domovinskog rata 115,21204 Dugopolje,KARMELA ZARATIN Vukovarska 141,21000 Split,MILADA RAST Cesta Franje Tuđmana 65,21216 Kaštel Štafilić,JADRANKA MILANOVIĆ Gundulićeva 5,21000 Split,TONKA DRNOVŠEK ( kod Mandić) Jobova 3,21000 Split,ŽELJANA ČOVIĆ Lučićeva 15,21000 Split,LUCIJA PAŠTROVIĆ Gospinica 1,21000 Split,ZAGREBAČKA BANKA d.d. I. Gundulića 26a,21000 Split,Vaso Simić Saveza boraca 19,44400 Glina,Ljubica Vilić Vukovarska 27,44400 Glina,Milica Beram Put Dragovčeva 39,21212 Kaštel Sućurac,Dušanka Zarić Makarska ulica 4,21000 Split,Ivica Ančić Radovanova 8,21000 Split,Petar Damjanić Vukovarska 31,44400 Glina,Mirko Marinković Poljica 56,Poljica - Nin,Jovanka Nonković Žagrović Rašule 49,22300 Knin,Miloš Alavanja Ul. VI br. 2,23452 Karin,Slavica Topalović Vukovarska 31,44400 Glina</izvorni_sadrzaj>
    <derivirana_varijabla naziv="DomainObject.Predmet.StrankaWithAdress_1">NEDA ZORIĆ Osječka 5b,21000 Split,ANTE BUNTIN Bihačka 10,21000 Split,LJUBICA MAROVIĆ Mosećka 54/14,21000 Split,MIRJANA POLJIČAK M. Gupca 4,22211 Vodice,ESTERA BULIĆ Sućidar 53,21000 Split,ZLATA BRALIĆ Put Skalica 14,21000 Split,MIRJANA BENIĆ Ljudevita Posavskog 12,21000 Split,EDIT BUNDARA Mosorska 10,21213 Kaštel Gomilica,ELLY LALIĆ Lička 2,21000 Split,SMILJANA BUDIMIR Matice Hrvatske 29,21000 Split,VINKO DOBRIĆ Klovićeva 4,21000 Split,IVANKA BATINIĆ Puntarska 10,21000 Split,KSENIJA DOMIĆ Mosećka 30,21000 Split,MERI TVRDIĆ Put Plokita 51,21000 Split,BISERKA ZAPUTOVIĆ Rendićeva 18,21000 Split,IVA ŽUVELA Tijardovićeva 24,21000 Split,GORDANA MATANA Trogirska 9,21000 Split,KARMEN ŠKROBICA Hrvatske Mornarice 3,21000 Split,MARIJA BABIĆ Stepinćeva 59,21000 Split,DANICA LjUBENKOV Kvaternikova 7,21000 Split,ŽELJKO ČULIĆ Mostarska 16,21000 Split,MIRJANA BARAS Sredmanuška 11,21000 Split,BORNA JURČEVIĆ Spinutska 77,21000 Split,IVA KRISTIĆ Velebitska 45,21000 Split,MARGITA ŠIMUNOVIĆ Put pomoraca 25,21211 Vranjic,SMILJANA ĐOGAŠ Vukovarska 111,21000 Split,ANA SOČE Alberta Halera 3,20000 Dubrovnik,ANA MARKET Od Srđa 2,20000 Dubrovnik,FRANICA BARKIĐIJA Đure Basaričeka 5,20000 Dubrovnik,DUŠKA BAŠIĆ Imotska 5,20000 Dubrovnik,SNJEŽANA ŠARIĆ S. Cvijića 16,20000 Dubrovnik,DUBRAVKA LjUBIČIĆ A. Hebranga 13,20000 Dubrovnik,SLAVICA RUDENJAK Koločepska 5,20000 Dubrovnik,VINKA ČATLAK Papandopulova 23,21000 Split,TOMISLAV ŠARIĆ S. Cvijića 16,20000 Dubrovnik,MEIRA MANDIĆ Jobova 3,21000 Split,RADMILA CAKTAŠ Domovinskog rata 115,21204 Dugopolje,KARMELA ZARATIN Vukovarska 141,21000 Split,MILADA RAST Cesta Franje Tuđmana 65,21216 Kaštel Štafilić,JADRANKA MILANOVIĆ Gundulićeva 5,21000 Split,TONKA DRNOVŠEK ( kod Mandić) Jobova 3,21000 Split,ŽELJANA ČOVIĆ Lučićeva 15,21000 Split,LUCIJA PAŠTROVIĆ Gospinica 1,21000 Split,ZAGREBAČKA BANKA d.d. I. Gundulića 26a,21000 Split,Vaso Simić Saveza boraca 19,44400 Glina,Ljubica Vilić Vukovarska 27,44400 Glina,Milica Beram Put Dragovčeva 39,21212 Kaštel Sućurac,Dušanka Zarić Makarska ulica 4,21000 Split,Ivica Ančić Radovanova 8,21000 Split,Petar Damjanić Vukovarska 31,44400 Glina,Mirko Marinković Poljica 56,Poljica - Nin,Jovanka Nonković Žagrović Rašule 49,22300 Knin,Miloš Alavanja Ul. VI br. 2,23452 Karin,Slavica Topalović Vukovarska 31,44400 Glina</derivirana_varijabla>
  </DomainObject.Predmet.StrankaWithAdress>
  <DomainObject.Predmet.StrankaWithAdressOIB>
    <izvorni_sadrzaj>NEDA ZORIĆ, OIB 22452141835, Osječka 5b,21000 Split,ANTE BUNTIN, OIB 68738886336, Bihačka 10,21000 Split,LJUBICA MAROVIĆ, OIB 37957358407, Mosećka 54/14,21000 Split,MIRJANA POLJIČAK, OIB 22755017019, M. Gupca 4,22211 Vodice,ESTERA BULIĆ, OIB 06766841730, Sućidar 53,21000 Split,ZLATA BRALIĆ, OIB 70409920098, Put Skalica 14,21000 Split,MIRJANA BENIĆ, OIB 73240565989, Ljudevita Posavskog 12,21000 Split,EDIT BUNDARA, OIB 93699492329, Mosorska 10,21213 Kaštel Gomilica,ELLY LALIĆ, OIB 15092042953, Lička 2,21000 Split,SMILJANA BUDIMIR, OIB 04728034178, Matice Hrvatske 29,21000 Split,VINKO DOBRIĆ, Klovićeva 4,21000 Split,IVANKA BATINIĆ, OIB 31815535509, Puntarska 10,21000 Split,KSENIJA DOMIĆ, OIB 76684242581, Mosećka 30,21000 Split,MERI TVRDIĆ, OIB 64288740781, Put Plokita 51,21000 Split,BISERKA ZAPUTOVIĆ, OIB 54316953551, Rendićeva 18,21000 Split,IVA ŽUVELA, OIB 64961953387, Tijardovićeva 24,21000 Split,GORDANA MATANA, OIB 41037117062, Trogirska 9,21000 Split,KARMEN ŠKROBICA, OIB 20756468739, Hrvatske Mornarice 3,21000 Split,MARIJA BABIĆ, OIB 70789772068, Stepinćeva 59,21000 Split,DANICA LjUBENKOV, OIB 75578710510, Kvaternikova 7,21000 Split,ŽELJKO ČULIĆ, OIB 07852194944, Mostarska 16,21000 Split,MIRJANA BARAS, OIB 09322093588, Sredmanuška 11,21000 Split,BORNA JURČEVIĆ, OIB 81242191433, Spinutska 77,21000 Split,IVA KRISTIĆ, OIB 66015551933, Velebitska 45,21000 Split,MARGITA ŠIMUNOVIĆ, OIB 47347932736, Put pomoraca 25,21211 Vranjic,SMILJANA ĐOGAŠ, OIB 05892633328, Vukovarska 111,21000 Split,ANA SOČE, OIB 32126716493, Alberta Halera 3,20000 Dubrovnik,ANA MARKET, OIB 04277720456, Od Srđa 2,20000 Dubrovnik,FRANICA BARKIĐIJA, OIB 91031175730, Đure Basaričeka 5,20000 Dubrovnik,DUŠKA BAŠIĆ, OIB 53451135643, Imotska 5,20000 Dubrovnik,SNJEŽANA ŠARIĆ, OIB 78493409819, S. Cvijića 16,20000 Dubrovnik,DUBRAVKA LjUBIČIĆ, OIB 43475802109, A. Hebranga 13,20000 Dubrovnik,SLAVICA RUDENJAK, OIB 11908336052, Koločepska 5,20000 Dubrovnik,VINKA ČATLAK, OIB 17402596973, Papandopulova 23,21000 Split,TOMISLAV ŠARIĆ, OIB 56841043156, S. Cvijića 16,20000 Dubrovnik,MEIRA MANDIĆ, OIB 28934456632, Jobova 3,21000 Split,RADMILA CAKTAŠ, OIB 19850347534, Domovinskog rata 115,21204 Dugopolje,KARMELA ZARATIN, OIB 21235230134, Vukovarska 141,21000 Split,MILADA RAST, OIB 06355000118, Cesta Franje Tuđmana 65,21216 Kaštel Štafilić,JADRANKA MILANOVIĆ, OIB 84795651948, Gundulićeva 5,21000 Split,TONKA DRNOVŠEK ( kod Mandić), OIB 79100732591, Jobova 3,21000 Split,ŽELJANA ČOVIĆ, OIB 69130403450, Lučićeva 15,21000 Split,LUCIJA PAŠTROVIĆ, OIB 97848079637, Gospinica 1,21000 Split,ZAGREBAČKA BANKA d.d., OIB 92963223473, I. Gundulića 26a,21000 Split,Vaso Simić, OIB 43988428762, Saveza boraca 19,44400 Glina,Ljubica Vilić, OIB 34766263396, Vukovarska 27,44400 Glina,Milica Beram, OIB 21849188444, Put Dragovčeva 39,21212 Kaštel Sućurac,Dušanka Zarić, OIB 54339981133, Makarska ulica 4,21000 Split,Ivica Ančić, OIB 88785797075, Radovanova 8,21000 Split,Petar Damjanić, OIB 56262953804, Vukovarska 31,44400 Glina,Mirko Marinković, OIB 89847810478, Poljica 56,Poljica - Nin,Jovanka Nonković, OIB 70149154085, Žagrović Rašule 49,22300 Knin,Miloš Alavanja, OIB 22987478487, Ul. VI br. 2,23452 Karin,Slavica Topalović, OIB 15401782877, Vukovarska 31,44400 Glina</izvorni_sadrzaj>
    <derivirana_varijabla naziv="DomainObject.Predmet.StrankaWithAdressOIB_1">NEDA ZORIĆ, OIB 22452141835, Osječka 5b,21000 Split,ANTE BUNTIN, OIB 68738886336, Bihačka 10,21000 Split,LJUBICA MAROVIĆ, OIB 37957358407, Mosećka 54/14,21000 Split,MIRJANA POLJIČAK, OIB 22755017019, M. Gupca 4,22211 Vodice,ESTERA BULIĆ, OIB 06766841730, Sućidar 53,21000 Split,ZLATA BRALIĆ, OIB 70409920098, Put Skalica 14,21000 Split,MIRJANA BENIĆ, OIB 73240565989, Ljudevita Posavskog 12,21000 Split,EDIT BUNDARA, OIB 93699492329, Mosorska 10,21213 Kaštel Gomilica,ELLY LALIĆ, OIB 15092042953, Lička 2,21000 Split,SMILJANA BUDIMIR, OIB 04728034178, Matice Hrvatske 29,21000 Split,VINKO DOBRIĆ, Klovićeva 4,21000 Split,IVANKA BATINIĆ, OIB 31815535509, Puntarska 10,21000 Split,KSENIJA DOMIĆ, OIB 76684242581, Mosećka 30,21000 Split,MERI TVRDIĆ, OIB 64288740781, Put Plokita 51,21000 Split,BISERKA ZAPUTOVIĆ, OIB 54316953551, Rendićeva 18,21000 Split,IVA ŽUVELA, OIB 64961953387, Tijardovićeva 24,21000 Split,GORDANA MATANA, OIB 41037117062, Trogirska 9,21000 Split,KARMEN ŠKROBICA, OIB 20756468739, Hrvatske Mornarice 3,21000 Split,MARIJA BABIĆ, OIB 70789772068, Stepinćeva 59,21000 Split,DANICA LjUBENKOV, OIB 75578710510, Kvaternikova 7,21000 Split,ŽELJKO ČULIĆ, OIB 07852194944, Mostarska 16,21000 Split,MIRJANA BARAS, OIB 09322093588, Sredmanuška 11,21000 Split,BORNA JURČEVIĆ, OIB 81242191433, Spinutska 77,21000 Split,IVA KRISTIĆ, OIB 66015551933, Velebitska 45,21000 Split,MARGITA ŠIMUNOVIĆ, OIB 47347932736, Put pomoraca 25,21211 Vranjic,SMILJANA ĐOGAŠ, OIB 05892633328, Vukovarska 111,21000 Split,ANA SOČE, OIB 32126716493, Alberta Halera 3,20000 Dubrovnik,ANA MARKET, OIB 04277720456, Od Srđa 2,20000 Dubrovnik,FRANICA BARKIĐIJA, OIB 91031175730, Đure Basaričeka 5,20000 Dubrovnik,DUŠKA BAŠIĆ, OIB 53451135643, Imotska 5,20000 Dubrovnik,SNJEŽANA ŠARIĆ, OIB 78493409819, S. Cvijića 16,20000 Dubrovnik,DUBRAVKA LjUBIČIĆ, OIB 43475802109, A. Hebranga 13,20000 Dubrovnik,SLAVICA RUDENJAK, OIB 11908336052, Koločepska 5,20000 Dubrovnik,VINKA ČATLAK, OIB 17402596973, Papandopulova 23,21000 Split,TOMISLAV ŠARIĆ, OIB 56841043156, S. Cvijića 16,20000 Dubrovnik,MEIRA MANDIĆ, OIB 28934456632, Jobova 3,21000 Split,RADMILA CAKTAŠ, OIB 19850347534, Domovinskog rata 115,21204 Dugopolje,KARMELA ZARATIN, OIB 21235230134, Vukovarska 141,21000 Split,MILADA RAST, OIB 06355000118, Cesta Franje Tuđmana 65,21216 Kaštel Štafilić,JADRANKA MILANOVIĆ, OIB 84795651948, Gundulićeva 5,21000 Split,TONKA DRNOVŠEK ( kod Mandić), OIB 79100732591, Jobova 3,21000 Split,ŽELJANA ČOVIĆ, OIB 69130403450, Lučićeva 15,21000 Split,LUCIJA PAŠTROVIĆ, OIB 97848079637, Gospinica 1,21000 Split,ZAGREBAČKA BANKA d.d., OIB 92963223473, I. Gundulića 26a,21000 Split,Vaso Simić, OIB 43988428762, Saveza boraca 19,44400 Glina,Ljubica Vilić, OIB 34766263396, Vukovarska 27,44400 Glina,Milica Beram, OIB 21849188444, Put Dragovčeva 39,21212 Kaštel Sućurac,Dušanka Zarić, OIB 54339981133, Makarska ulica 4,21000 Split,Ivica Ančić, OIB 88785797075, Radovanova 8,21000 Split,Petar Damjanić, OIB 56262953804, Vukovarska 31,44400 Glina,Mirko Marinković, OIB 89847810478, Poljica 56,Poljica - Nin,Jovanka Nonković, OIB 70149154085, Žagrović Rašule 49,22300 Knin,Miloš Alavanja, OIB 22987478487, Ul. VI br. 2,23452 Karin,Slavica Topalović, OIB 15401782877, Vukovarska 31,44400 Glina</derivirana_varijabla>
  </DomainObject.Predmet.StrankaWithAdressOIB>
  <DomainObject.Predmet.StrankaNazivFormated>
    <izvorni_sadrzaj>NEDA ZORIĆ,ANTE BUNTIN,LJUBICA MAROVIĆ,MIRJANA POLJIČAK,ESTERA BULIĆ,ZLATA BRALIĆ,MIRJANA BENIĆ,EDIT BUNDARA,ELLY LALIĆ,SMILJANA BUDIMIR,VINKO DOBRIĆ,IVANKA BATINIĆ,KSENIJA DOMIĆ,MERI TVRDIĆ,BISERKA ZAPUTOVIĆ,IVA ŽUVELA,GORDANA MATANA,KARMEN ŠKROBICA,MARIJA BABIĆ,DANICA LjUBENKOV,ŽELJKO ČULIĆ,MIRJANA BARAS,BORNA JURČEVIĆ,IVA KRISTIĆ,MARGITA ŠIMUNOVIĆ,SMILJANA ĐOGAŠ,ANA SOČE,ANA MARKET,FRANICA BARKIĐIJA,DUŠKA BAŠIĆ,SNJEŽANA ŠARIĆ,DUBRAVKA LjUBIČIĆ,SLAVICA RUDENJAK,VINKA ČATLAK,TOMISLAV ŠARIĆ,MEIRA MANDIĆ,RADMILA CAKTAŠ,KARMELA ZARATIN,MILADA RAST,JADRANKA MILANOVIĆ,TONKA DRNOVŠEK ( kod Mandić),ŽELJANA ČOVIĆ,LUCIJA PAŠTROVIĆ,ZAGREBAČKA BANKA d.d.,Vaso Simić,Ljubica Vilić,Milica Beram,Dušanka Zarić,Ivica Ančić,Petar Damjanić,Mirko Marinković,Jovanka Nonković,Miloš Alavanja,Slavica Topalović</izvorni_sadrzaj>
    <derivirana_varijabla naziv="DomainObject.Predmet.StrankaNazivFormated_1">NEDA ZORIĆ,ANTE BUNTIN,LJUBICA MAROVIĆ,MIRJANA POLJIČAK,ESTERA BULIĆ,ZLATA BRALIĆ,MIRJANA BENIĆ,EDIT BUNDARA,ELLY LALIĆ,SMILJANA BUDIMIR,VINKO DOBRIĆ,IVANKA BATINIĆ,KSENIJA DOMIĆ,MERI TVRDIĆ,BISERKA ZAPUTOVIĆ,IVA ŽUVELA,GORDANA MATANA,KARMEN ŠKROBICA,MARIJA BABIĆ,DANICA LjUBENKOV,ŽELJKO ČULIĆ,MIRJANA BARAS,BORNA JURČEVIĆ,IVA KRISTIĆ,MARGITA ŠIMUNOVIĆ,SMILJANA ĐOGAŠ,ANA SOČE,ANA MARKET,FRANICA BARKIĐIJA,DUŠKA BAŠIĆ,SNJEŽANA ŠARIĆ,DUBRAVKA LjUBIČIĆ,SLAVICA RUDENJAK,VINKA ČATLAK,TOMISLAV ŠARIĆ,MEIRA MANDIĆ,RADMILA CAKTAŠ,KARMELA ZARATIN,MILADA RAST,JADRANKA MILANOVIĆ,TONKA DRNOVŠEK ( kod Mandić),ŽELJANA ČOVIĆ,LUCIJA PAŠTROVIĆ,ZAGREBAČKA BANKA d.d.,Vaso Simić,Ljubica Vilić,Milica Beram,Dušanka Zarić,Ivica Ančić,Petar Damjanić,Mirko Marinković,Jovanka Nonković,Miloš Alavanja,Slavica Topalović</derivirana_varijabla>
  </DomainObject.Predmet.StrankaNazivFormated>
  <DomainObject.Predmet.StrankaNazivFormatedOIB>
    <izvorni_sadrzaj>NEDA ZORIĆ, OIB 22452141835,ANTE BUNTIN, OIB 68738886336,LJUBICA MAROVIĆ, OIB 37957358407,MIRJANA POLJIČAK, OIB 22755017019,ESTERA BULIĆ, OIB 06766841730,ZLATA BRALIĆ, OIB 70409920098,MIRJANA BENIĆ, OIB 73240565989,EDIT BUNDARA, OIB 93699492329,ELLY LALIĆ, OIB 15092042953,SMILJANA BUDIMIR, OIB 04728034178,VINKO DOBRIĆ,IVANKA BATINIĆ, OIB 31815535509,KSENIJA DOMIĆ, OIB 76684242581,MERI TVRDIĆ, OIB 64288740781,BISERKA ZAPUTOVIĆ, OIB 54316953551,IVA ŽUVELA, OIB 64961953387,GORDANA MATANA, OIB 41037117062,KARMEN ŠKROBICA, OIB 20756468739,MARIJA BABIĆ, OIB 70789772068,DANICA LjUBENKOV, OIB 75578710510,ŽELJKO ČULIĆ, OIB 07852194944,MIRJANA BARAS, OIB 09322093588,BORNA JURČEVIĆ, OIB 81242191433,IVA KRISTIĆ, OIB 66015551933,MARGITA ŠIMUNOVIĆ, OIB 47347932736,SMILJANA ĐOGAŠ, OIB 05892633328,ANA SOČE, OIB 32126716493,ANA MARKET, OIB 04277720456,FRANICA BARKIĐIJA, OIB 91031175730,DUŠKA BAŠIĆ, OIB 53451135643,SNJEŽANA ŠARIĆ, OIB 78493409819,DUBRAVKA LjUBIČIĆ, OIB 43475802109,SLAVICA RUDENJAK, OIB 11908336052,VINKA ČATLAK, OIB 17402596973,TOMISLAV ŠARIĆ, OIB 56841043156,MEIRA MANDIĆ, OIB 28934456632,RADMILA CAKTAŠ, OIB 19850347534,KARMELA ZARATIN, OIB 21235230134,MILADA RAST, OIB 06355000118,JADRANKA MILANOVIĆ, OIB 84795651948,TONKA DRNOVŠEK ( kod Mandić), OIB 79100732591,ŽELJANA ČOVIĆ, OIB 69130403450,LUCIJA PAŠTROVIĆ, OIB 97848079637,ZAGREBAČKA BANKA d.d., OIB 92963223473,Vaso Simić, OIB 43988428762,Ljubica Vilić, OIB 34766263396,Milica Beram, OIB 21849188444,Dušanka Zarić, OIB 54339981133,Ivica Ančić, OIB 88785797075,Petar Damjanić, OIB 56262953804,Mirko Marinković, OIB 89847810478,Jovanka Nonković, OIB 70149154085,Miloš Alavanja, OIB 22987478487,Slavica Topalović, OIB 15401782877</izvorni_sadrzaj>
    <derivirana_varijabla naziv="DomainObject.Predmet.StrankaNazivFormatedOIB_1">NEDA ZORIĆ, OIB 22452141835,ANTE BUNTIN, OIB 68738886336,LJUBICA MAROVIĆ, OIB 37957358407,MIRJANA POLJIČAK, OIB 22755017019,ESTERA BULIĆ, OIB 06766841730,ZLATA BRALIĆ, OIB 70409920098,MIRJANA BENIĆ, OIB 73240565989,EDIT BUNDARA, OIB 93699492329,ELLY LALIĆ, OIB 15092042953,SMILJANA BUDIMIR, OIB 04728034178,VINKO DOBRIĆ,IVANKA BATINIĆ, OIB 31815535509,KSENIJA DOMIĆ, OIB 76684242581,MERI TVRDIĆ, OIB 64288740781,BISERKA ZAPUTOVIĆ, OIB 54316953551,IVA ŽUVELA, OIB 64961953387,GORDANA MATANA, OIB 41037117062,KARMEN ŠKROBICA, OIB 20756468739,MARIJA BABIĆ, OIB 70789772068,DANICA LjUBENKOV, OIB 75578710510,ŽELJKO ČULIĆ, OIB 07852194944,MIRJANA BARAS, OIB 09322093588,BORNA JURČEVIĆ, OIB 81242191433,IVA KRISTIĆ, OIB 66015551933,MARGITA ŠIMUNOVIĆ, OIB 47347932736,SMILJANA ĐOGAŠ, OIB 05892633328,ANA SOČE, OIB 32126716493,ANA MARKET, OIB 04277720456,FRANICA BARKIĐIJA, OIB 91031175730,DUŠKA BAŠIĆ, OIB 53451135643,SNJEŽANA ŠARIĆ, OIB 78493409819,DUBRAVKA LjUBIČIĆ, OIB 43475802109,SLAVICA RUDENJAK, OIB 11908336052,VINKA ČATLAK, OIB 17402596973,TOMISLAV ŠARIĆ, OIB 56841043156,MEIRA MANDIĆ, OIB 28934456632,RADMILA CAKTAŠ, OIB 19850347534,KARMELA ZARATIN, OIB 21235230134,MILADA RAST, OIB 06355000118,JADRANKA MILANOVIĆ, OIB 84795651948,TONKA DRNOVŠEK ( kod Mandić), OIB 79100732591,ŽELJANA ČOVIĆ, OIB 69130403450,LUCIJA PAŠTROVIĆ, OIB 97848079637,ZAGREBAČKA BANKA d.d., OIB 92963223473,Vaso Simić, OIB 43988428762,Ljubica Vilić, OIB 34766263396,Milica Beram, OIB 21849188444,Dušanka Zarić, OIB 54339981133,Ivica Ančić, OIB 88785797075,Petar Damjanić, OIB 56262953804,Mirko Marinković, OIB 89847810478,Jovanka Nonković, OIB 70149154085,Miloš Alavanja, OIB 22987478487,Slavica Topalović, OIB 15401782877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zvorni_sadrzaj>
    <derivirana_varijabla naziv="DomainObject.Predmet.StrankaListFormated_1">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derivirana_varijabla>
  </DomainObject.Predmet.StrankaListFormated>
  <DomainObject.Predmet.StrankaListFormatedOIB>
    <izvorni_sadrzaj>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izvorni_sadrzaj>
    <derivirana_varijabla naziv="DomainObject.Predmet.StrankaListFormatedOIB_1">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derivirana_varijabla>
  </DomainObject.Predmet.StrankaListFormatedOIB>
  <DomainObject.Predmet.StrankaListFormatedWithAdress>
    <izvorni_sadrzaj>
      <item>NEDA ZORIĆ, Osječka 5b, 21000 Split</item>
      <item>ANTE BUNTIN, Bihačka 10, 21000 Split</item>
      <item>LJUBICA MAROVIĆ, Mosećka 54/14, 21000 Split</item>
      <item>MIRJANA POLJIČAK, M. Gupca 4, 22211 Vodice</item>
      <item>ESTERA BULIĆ, Sućidar 53, 21000 Split</item>
      <item>ZLATA BRALIĆ, Put Skalica 14, 21000 Split</item>
      <item>MIRJANA BENIĆ, Ljudevita Posavskog 12, 21000 Split</item>
      <item>EDIT BUNDARA, Mosorska 10, 21213 Kaštel Gomilica</item>
      <item>ELLY LALIĆ, Lička 2, 21000 Split</item>
      <item>SMILJANA BUDIMIR, Matice Hrvatske 29, 21000 Split</item>
      <item>VINKO DOBRIĆ, Klovićeva 4, 21000 Split</item>
      <item>IVANKA BATINIĆ, Puntarska 10, 21000 Split</item>
      <item>KSENIJA DOMIĆ, Mosećka 30, 21000 Split</item>
      <item>MERI TVRDIĆ, Put Plokita 51, 21000 Split</item>
      <item>BISERKA ZAPUTOVIĆ, Rendićeva 18, 21000 Split</item>
      <item>IVA ŽUVELA, Tijardovićeva 24, 21000 Split</item>
      <item>GORDANA MATANA, Trogirska 9, 21000 Split</item>
      <item>KARMEN ŠKROBICA, Hrvatske Mornarice 3, 21000 Split</item>
      <item>MARIJA BABIĆ, Stepinćeva 59, 21000 Split</item>
      <item>DANICA LjUBENKOV, Kvaternikova 7, 21000 Split</item>
      <item>ŽELJKO ČULIĆ, Mostarska 16, 21000 Split</item>
      <item>MIRJANA BARAS, Sredmanuška 11, 21000 Split</item>
      <item>BORNA JURČEVIĆ, Spinutska 77, 21000 Split</item>
      <item>IVA KRISTIĆ, Velebitska 45, 21000 Split</item>
      <item>MARGITA ŠIMUNOVIĆ, Put pomoraca 25, 21211 Vranjic</item>
      <item>SMILJANA ĐOGAŠ, Vukovarska 111, 21000 Split</item>
      <item>ANA SOČE, Alberta Halera 3, 20000 Dubrovnik</item>
      <item>ANA MARKET, Od Srđa 2, 20000 Dubrovnik</item>
      <item>FRANICA BARKIĐIJA, Đure Basaričeka 5, 20000 Dubrovnik</item>
      <item>DUŠKA BAŠIĆ, Imotska 5, 20000 Dubrovnik</item>
      <item>SNJEŽANA ŠARIĆ, S. Cvijića 16, 20000 Dubrovnik</item>
      <item>DUBRAVKA LjUBIČIĆ, A. Hebranga 13, 20000 Dubrovnik</item>
      <item>SLAVICA RUDENJAK, Koločepska 5, 20000 Dubrovnik</item>
      <item>VINKA ČATLAK, Papandopulova 23, 21000 Split</item>
      <item>TOMISLAV ŠARIĆ, S. Cvijića 16, 20000 Dubrovnik</item>
      <item>MEIRA MANDIĆ, Jobova 3, 21000 Split</item>
      <item>RADMILA CAKTAŠ, Domovinskog rata 115, 21204 Dugopolje</item>
      <item>KARMELA ZARATIN, Vukovarska 141, 21000 Split</item>
      <item>MILADA RAST, Cesta Franje Tuđmana 65, 21216 Kaštel Štafilić</item>
      <item>JADRANKA MILANOVIĆ, Gundulićeva 5, 21000 Split</item>
      <item>TONKA DRNOVŠEK ( kod Mandić), Jobova 3, 21000 Split</item>
      <item>ŽELJANA ČOVIĆ, Lučićeva 15, 21000 Split</item>
      <item>LUCIJA PAŠTROVIĆ, Gospinica 1, 21000 Split</item>
      <item>ZAGREBAČKA BANKA d.d., I. Gundulića 26a, 21000 Split</item>
      <item>Vaso Simić, Saveza boraca 19, 44400 Glina</item>
      <item>Ljubica Vilić, Vukovarska 27, 44400 Glina</item>
      <item>Milica Beram, Put Dragovčeva 39, 21212 Kaštel Sućurac</item>
      <item>Dušanka Zarić, Makarska ulica 4, 21000 Split</item>
      <item>Ivica Ančić, Radovanova 8, 21000 Split</item>
      <item>Petar Damjanić, Vukovarska 31, 44400 Glina</item>
      <item>Mirko Marinković, Poljica 56, Poljica - Nin</item>
      <item>Jovanka Nonković, Žagrović Rašule 49, 22300 Knin</item>
      <item>Miloš Alavanja, Ul. VI br. 2, 23452 Karin</item>
      <item>Slavica Topalović, Vukovarska 31, 44400 Glina</item>
    </izvorni_sadrzaj>
    <derivirana_varijabla naziv="DomainObject.Predmet.StrankaListFormatedWithAdress_1">
      <item>NEDA ZORIĆ, Osječka 5b, 21000 Split</item>
      <item>ANTE BUNTIN, Bihačka 10, 21000 Split</item>
      <item>LJUBICA MAROVIĆ, Mosećka 54/14, 21000 Split</item>
      <item>MIRJANA POLJIČAK, M. Gupca 4, 22211 Vodice</item>
      <item>ESTERA BULIĆ, Sućidar 53, 21000 Split</item>
      <item>ZLATA BRALIĆ, Put Skalica 14, 21000 Split</item>
      <item>MIRJANA BENIĆ, Ljudevita Posavskog 12, 21000 Split</item>
      <item>EDIT BUNDARA, Mosorska 10, 21213 Kaštel Gomilica</item>
      <item>ELLY LALIĆ, Lička 2, 21000 Split</item>
      <item>SMILJANA BUDIMIR, Matice Hrvatske 29, 21000 Split</item>
      <item>VINKO DOBRIĆ, Klovićeva 4, 21000 Split</item>
      <item>IVANKA BATINIĆ, Puntarska 10, 21000 Split</item>
      <item>KSENIJA DOMIĆ, Mosećka 30, 21000 Split</item>
      <item>MERI TVRDIĆ, Put Plokita 51, 21000 Split</item>
      <item>BISERKA ZAPUTOVIĆ, Rendićeva 18, 21000 Split</item>
      <item>IVA ŽUVELA, Tijardovićeva 24, 21000 Split</item>
      <item>GORDANA MATANA, Trogirska 9, 21000 Split</item>
      <item>KARMEN ŠKROBICA, Hrvatske Mornarice 3, 21000 Split</item>
      <item>MARIJA BABIĆ, Stepinćeva 59, 21000 Split</item>
      <item>DANICA LjUBENKOV, Kvaternikova 7, 21000 Split</item>
      <item>ŽELJKO ČULIĆ, Mostarska 16, 21000 Split</item>
      <item>MIRJANA BARAS, Sredmanuška 11, 21000 Split</item>
      <item>BORNA JURČEVIĆ, Spinutska 77, 21000 Split</item>
      <item>IVA KRISTIĆ, Velebitska 45, 21000 Split</item>
      <item>MARGITA ŠIMUNOVIĆ, Put pomoraca 25, 21211 Vranjic</item>
      <item>SMILJANA ĐOGAŠ, Vukovarska 111, 21000 Split</item>
      <item>ANA SOČE, Alberta Halera 3, 20000 Dubrovnik</item>
      <item>ANA MARKET, Od Srđa 2, 20000 Dubrovnik</item>
      <item>FRANICA BARKIĐIJA, Đure Basaričeka 5, 20000 Dubrovnik</item>
      <item>DUŠKA BAŠIĆ, Imotska 5, 20000 Dubrovnik</item>
      <item>SNJEŽANA ŠARIĆ, S. Cvijića 16, 20000 Dubrovnik</item>
      <item>DUBRAVKA LjUBIČIĆ, A. Hebranga 13, 20000 Dubrovnik</item>
      <item>SLAVICA RUDENJAK, Koločepska 5, 20000 Dubrovnik</item>
      <item>VINKA ČATLAK, Papandopulova 23, 21000 Split</item>
      <item>TOMISLAV ŠARIĆ, S. Cvijića 16, 20000 Dubrovnik</item>
      <item>MEIRA MANDIĆ, Jobova 3, 21000 Split</item>
      <item>RADMILA CAKTAŠ, Domovinskog rata 115, 21204 Dugopolje</item>
      <item>KARMELA ZARATIN, Vukovarska 141, 21000 Split</item>
      <item>MILADA RAST, Cesta Franje Tuđmana 65, 21216 Kaštel Štafilić</item>
      <item>JADRANKA MILANOVIĆ, Gundulićeva 5, 21000 Split</item>
      <item>TONKA DRNOVŠEK ( kod Mandić), Jobova 3, 21000 Split</item>
      <item>ŽELJANA ČOVIĆ, Lučićeva 15, 21000 Split</item>
      <item>LUCIJA PAŠTROVIĆ, Gospinica 1, 21000 Split</item>
      <item>ZAGREBAČKA BANKA d.d., I. Gundulića 26a, 21000 Split</item>
      <item>Vaso Simić, Saveza boraca 19, 44400 Glina</item>
      <item>Ljubica Vilić, Vukovarska 27, 44400 Glina</item>
      <item>Milica Beram, Put Dragovčeva 39, 21212 Kaštel Sućurac</item>
      <item>Dušanka Zarić, Makarska ulica 4, 21000 Split</item>
      <item>Ivica Ančić, Radovanova 8, 21000 Split</item>
      <item>Petar Damjanić, Vukovarska 31, 44400 Glina</item>
      <item>Mirko Marinković, Poljica 56, Poljica - Nin</item>
      <item>Jovanka Nonković, Žagrović Rašule 49, 22300 Knin</item>
      <item>Miloš Alavanja, Ul. VI br. 2, 23452 Karin</item>
      <item>Slavica Topalović, Vukovarska 31, 44400 Glina</item>
    </derivirana_varijabla>
  </DomainObject.Predmet.StrankaListFormatedWithAdress>
  <DomainObject.Predmet.StrankaListFormatedWithAdressOIB>
    <izvorni_sadrzaj>
      <item>NEDA ZORIĆ, OIB 22452141835, Osječka 5b, 21000 Split</item>
      <item>ANTE BUNTIN, OIB 68738886336, Bihačka 10, 21000 Split</item>
      <item>LJUBICA MAROVIĆ, OIB 37957358407, Mosećka 54/14, 21000 Split</item>
      <item>MIRJANA POLJIČAK, OIB 22755017019, M. Gupca 4, 22211 Vodice</item>
      <item>ESTERA BULIĆ, OIB 06766841730, Sućidar 53, 21000 Split</item>
      <item>ZLATA BRALIĆ, OIB 70409920098, Put Skalica 14, 21000 Split</item>
      <item>MIRJANA BENIĆ, OIB 73240565989, Ljudevita Posavskog 12, 21000 Split</item>
      <item>EDIT BUNDARA, OIB 93699492329, Mosorska 10, 21213 Kaštel Gomilica</item>
      <item>ELLY LALIĆ, OIB 15092042953, Lička 2, 21000 Split</item>
      <item>SMILJANA BUDIMIR, OIB 04728034178, Matice Hrvatske 29, 21000 Split</item>
      <item>VINKO DOBRIĆ, Klovićeva 4, 21000 Split</item>
      <item>IVANKA BATINIĆ, OIB 31815535509, Puntarska 10, 21000 Split</item>
      <item>KSENIJA DOMIĆ, OIB 76684242581, Mosećka 30, 21000 Split</item>
      <item>MERI TVRDIĆ, OIB 64288740781, Put Plokita 51, 21000 Split</item>
      <item>BISERKA ZAPUTOVIĆ, OIB 54316953551, Rendićeva 18, 21000 Split</item>
      <item>IVA ŽUVELA, OIB 64961953387, Tijardovićeva 24, 21000 Split</item>
      <item>GORDANA MATANA, OIB 41037117062, Trogirska 9, 21000 Split</item>
      <item>KARMEN ŠKROBICA, OIB 20756468739, Hrvatske Mornarice 3, 21000 Split</item>
      <item>MARIJA BABIĆ, OIB 70789772068, Stepinćeva 59, 21000 Split</item>
      <item>DANICA LjUBENKOV, OIB 75578710510, Kvaternikova 7, 21000 Split</item>
      <item>ŽELJKO ČULIĆ, OIB 07852194944, Mostarska 16, 21000 Split</item>
      <item>MIRJANA BARAS, OIB 09322093588, Sredmanuška 11, 21000 Split</item>
      <item>BORNA JURČEVIĆ, OIB 81242191433, Spinutska 77, 21000 Split</item>
      <item>IVA KRISTIĆ, OIB 66015551933, Velebitska 45, 21000 Split</item>
      <item>MARGITA ŠIMUNOVIĆ, OIB 47347932736, Put pomoraca 25, 21211 Vranjic</item>
      <item>SMILJANA ĐOGAŠ, OIB 05892633328, Vukovarska 111, 21000 Split</item>
      <item>ANA SOČE, OIB 32126716493, Alberta Halera 3, 20000 Dubrovnik</item>
      <item>ANA MARKET, OIB 04277720456, Od Srđa 2, 20000 Dubrovnik</item>
      <item>FRANICA BARKIĐIJA, OIB 91031175730, Đure Basaričeka 5, 20000 Dubrovnik</item>
      <item>DUŠKA BAŠIĆ, OIB 53451135643, Imotska 5, 20000 Dubrovnik</item>
      <item>SNJEŽANA ŠARIĆ, OIB 78493409819, S. Cvijića 16, 20000 Dubrovnik</item>
      <item>DUBRAVKA LjUBIČIĆ, OIB 43475802109, A. Hebranga 13, 20000 Dubrovnik</item>
      <item>SLAVICA RUDENJAK, OIB 11908336052, Koločepska 5, 20000 Dubrovnik</item>
      <item>VINKA ČATLAK, OIB 17402596973, Papandopulova 23, 21000 Split</item>
      <item>TOMISLAV ŠARIĆ, OIB 56841043156, S. Cvijića 16, 20000 Dubrovnik</item>
      <item>MEIRA MANDIĆ, OIB 28934456632, Jobova 3, 21000 Split</item>
      <item>RADMILA CAKTAŠ, OIB 19850347534, Domovinskog rata 115, 21204 Dugopolje</item>
      <item>KARMELA ZARATIN, OIB 21235230134, Vukovarska 141, 21000 Split</item>
      <item>MILADA RAST, OIB 06355000118, Cesta Franje Tuđmana 65, 21216 Kaštel Štafilić</item>
      <item>JADRANKA MILANOVIĆ, OIB 84795651948, Gundulićeva 5, 21000 Split</item>
      <item>TONKA DRNOVŠEK ( kod Mandić), OIB 79100732591, Jobova 3, 21000 Split</item>
      <item>ŽELJANA ČOVIĆ, OIB 69130403450, Lučićeva 15, 21000 Split</item>
      <item>LUCIJA PAŠTROVIĆ, OIB 97848079637, Gospinica 1, 21000 Split</item>
      <item>ZAGREBAČKA BANKA d.d., OIB 92963223473, I. Gundulića 26a, 21000 Split</item>
      <item>Vaso Simić, OIB 43988428762, Saveza boraca 19, 44400 Glina</item>
      <item>Ljubica Vilić, OIB 34766263396, Vukovarska 27, 44400 Glina</item>
      <item>Milica Beram, OIB 21849188444, Put Dragovčeva 39, 21212 Kaštel Sućurac</item>
      <item>Dušanka Zarić, OIB 54339981133, Makarska ulica 4, 21000 Split</item>
      <item>Ivica Ančić, OIB 88785797075, Radovanova 8, 21000 Split</item>
      <item>Petar Damjanić, OIB 56262953804, Vukovarska 31, 44400 Glina</item>
      <item>Mirko Marinković, OIB 89847810478, Poljica 56, Poljica - Nin</item>
      <item>Jovanka Nonković, OIB 70149154085, Žagrović Rašule 49, 22300 Knin</item>
      <item>Miloš Alavanja, OIB 22987478487, Ul. VI br. 2, 23452 Karin</item>
      <item>Slavica Topalović, OIB 15401782877, Vukovarska 31, 44400 Glina</item>
    </izvorni_sadrzaj>
    <derivirana_varijabla naziv="DomainObject.Predmet.StrankaListFormatedWithAdressOIB_1">
      <item>NEDA ZORIĆ, OIB 22452141835, Osječka 5b, 21000 Split</item>
      <item>ANTE BUNTIN, OIB 68738886336, Bihačka 10, 21000 Split</item>
      <item>LJUBICA MAROVIĆ, OIB 37957358407, Mosećka 54/14, 21000 Split</item>
      <item>MIRJANA POLJIČAK, OIB 22755017019, M. Gupca 4, 22211 Vodice</item>
      <item>ESTERA BULIĆ, OIB 06766841730, Sućidar 53, 21000 Split</item>
      <item>ZLATA BRALIĆ, OIB 70409920098, Put Skalica 14, 21000 Split</item>
      <item>MIRJANA BENIĆ, OIB 73240565989, Ljudevita Posavskog 12, 21000 Split</item>
      <item>EDIT BUNDARA, OIB 93699492329, Mosorska 10, 21213 Kaštel Gomilica</item>
      <item>ELLY LALIĆ, OIB 15092042953, Lička 2, 21000 Split</item>
      <item>SMILJANA BUDIMIR, OIB 04728034178, Matice Hrvatske 29, 21000 Split</item>
      <item>VINKO DOBRIĆ, Klovićeva 4, 21000 Split</item>
      <item>IVANKA BATINIĆ, OIB 31815535509, Puntarska 10, 21000 Split</item>
      <item>KSENIJA DOMIĆ, OIB 76684242581, Mosećka 30, 21000 Split</item>
      <item>MERI TVRDIĆ, OIB 64288740781, Put Plokita 51, 21000 Split</item>
      <item>BISERKA ZAPUTOVIĆ, OIB 54316953551, Rendićeva 18, 21000 Split</item>
      <item>IVA ŽUVELA, OIB 64961953387, Tijardovićeva 24, 21000 Split</item>
      <item>GORDANA MATANA, OIB 41037117062, Trogirska 9, 21000 Split</item>
      <item>KARMEN ŠKROBICA, OIB 20756468739, Hrvatske Mornarice 3, 21000 Split</item>
      <item>MARIJA BABIĆ, OIB 70789772068, Stepinćeva 59, 21000 Split</item>
      <item>DANICA LjUBENKOV, OIB 75578710510, Kvaternikova 7, 21000 Split</item>
      <item>ŽELJKO ČULIĆ, OIB 07852194944, Mostarska 16, 21000 Split</item>
      <item>MIRJANA BARAS, OIB 09322093588, Sredmanuška 11, 21000 Split</item>
      <item>BORNA JURČEVIĆ, OIB 81242191433, Spinutska 77, 21000 Split</item>
      <item>IVA KRISTIĆ, OIB 66015551933, Velebitska 45, 21000 Split</item>
      <item>MARGITA ŠIMUNOVIĆ, OIB 47347932736, Put pomoraca 25, 21211 Vranjic</item>
      <item>SMILJANA ĐOGAŠ, OIB 05892633328, Vukovarska 111, 21000 Split</item>
      <item>ANA SOČE, OIB 32126716493, Alberta Halera 3, 20000 Dubrovnik</item>
      <item>ANA MARKET, OIB 04277720456, Od Srđa 2, 20000 Dubrovnik</item>
      <item>FRANICA BARKIĐIJA, OIB 91031175730, Đure Basaričeka 5, 20000 Dubrovnik</item>
      <item>DUŠKA BAŠIĆ, OIB 53451135643, Imotska 5, 20000 Dubrovnik</item>
      <item>SNJEŽANA ŠARIĆ, OIB 78493409819, S. Cvijića 16, 20000 Dubrovnik</item>
      <item>DUBRAVKA LjUBIČIĆ, OIB 43475802109, A. Hebranga 13, 20000 Dubrovnik</item>
      <item>SLAVICA RUDENJAK, OIB 11908336052, Koločepska 5, 20000 Dubrovnik</item>
      <item>VINKA ČATLAK, OIB 17402596973, Papandopulova 23, 21000 Split</item>
      <item>TOMISLAV ŠARIĆ, OIB 56841043156, S. Cvijića 16, 20000 Dubrovnik</item>
      <item>MEIRA MANDIĆ, OIB 28934456632, Jobova 3, 21000 Split</item>
      <item>RADMILA CAKTAŠ, OIB 19850347534, Domovinskog rata 115, 21204 Dugopolje</item>
      <item>KARMELA ZARATIN, OIB 21235230134, Vukovarska 141, 21000 Split</item>
      <item>MILADA RAST, OIB 06355000118, Cesta Franje Tuđmana 65, 21216 Kaštel Štafilić</item>
      <item>JADRANKA MILANOVIĆ, OIB 84795651948, Gundulićeva 5, 21000 Split</item>
      <item>TONKA DRNOVŠEK ( kod Mandić), OIB 79100732591, Jobova 3, 21000 Split</item>
      <item>ŽELJANA ČOVIĆ, OIB 69130403450, Lučićeva 15, 21000 Split</item>
      <item>LUCIJA PAŠTROVIĆ, OIB 97848079637, Gospinica 1, 21000 Split</item>
      <item>ZAGREBAČKA BANKA d.d., OIB 92963223473, I. Gundulića 26a, 21000 Split</item>
      <item>Vaso Simić, OIB 43988428762, Saveza boraca 19, 44400 Glina</item>
      <item>Ljubica Vilić, OIB 34766263396, Vukovarska 27, 44400 Glina</item>
      <item>Milica Beram, OIB 21849188444, Put Dragovčeva 39, 21212 Kaštel Sućurac</item>
      <item>Dušanka Zarić, OIB 54339981133, Makarska ulica 4, 21000 Split</item>
      <item>Ivica Ančić, OIB 88785797075, Radovanova 8, 21000 Split</item>
      <item>Petar Damjanić, OIB 56262953804, Vukovarska 31, 44400 Glina</item>
      <item>Mirko Marinković, OIB 89847810478, Poljica 56, Poljica - Nin</item>
      <item>Jovanka Nonković, OIB 70149154085, Žagrović Rašule 49, 22300 Knin</item>
      <item>Miloš Alavanja, OIB 22987478487, Ul. VI br. 2, 23452 Karin</item>
      <item>Slavica Topalović, OIB 15401782877, Vukovarska 31, 44400 Glina</item>
    </derivirana_varijabla>
  </DomainObject.Predmet.StrankaListFormatedWithAdressOIB>
  <DomainObject.Predmet.StrankaListNazivFormated>
    <izvorni_sadrzaj>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zvorni_sadrzaj>
    <derivirana_varijabla naziv="DomainObject.Predmet.StrankaListNazivFormated_1">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derivirana_varijabla>
  </DomainObject.Predmet.StrankaListNazivFormated>
  <DomainObject.Predmet.StrankaListNazivFormatedOIB>
    <izvorni_sadrzaj>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izvorni_sadrzaj>
    <derivirana_varijabla naziv="DomainObject.Predmet.StrankaListNazivFormatedOIB_1">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derivirana_varijabla>
  </DomainObject.Predmet.StrankaListNazivFormatedOIB>
  <DomainObject.Predmet.ProtuStrankaListFormated>
    <izvorni_sadrzaj>
      <item>Imovina JUGOBANKA a.d. u stečaju, Beograd, a koja se imovina nalazi u Republici Hrvatskoj</item>
    </izvorni_sadrzaj>
    <derivirana_varijabla naziv="DomainObject.Predmet.ProtuStrankaListFormated_1">
      <item>Imovina JUGOBANKA a.d. u stečaju, Beograd, a koja se imovina nalazi u Republici Hrvatskoj</item>
    </derivirana_varijabla>
  </DomainObject.Predmet.ProtuStrankaListFormated>
  <DomainObject.Predmet.ProtuStrankaListFormatedOIB>
    <izvorni_sadrzaj>
      <item>Imovina JUGOBANKA a.d. u stečaju, Beograd, a koja se imovina nalazi u Republici Hrvatskoj, OIB 10000000000</item>
    </izvorni_sadrzaj>
    <derivirana_varijabla naziv="DomainObject.Predmet.ProtuStrankaListFormatedOIB_1">
      <item>Imovina JUGOBANKA a.d. u stečaju, Beograd, a koja se imovina nalazi u Republici Hrvatskoj, OIB 10000000000</item>
    </derivirana_varijabla>
  </DomainObject.Predmet.ProtuStrankaListFormatedOIB>
  <DomainObject.Predmet.ProtuStrankaListFormatedWithAdress>
    <izvorni_sadrzaj>
      <item>Imovina JUGOBANKA a.d. u stečaju, Beograd, a koja se imovina nalazi u Republici Hrvatskoj, Kralja Petra 19/21, 11000 BEOGRAD</item>
    </izvorni_sadrzaj>
    <derivirana_varijabla naziv="DomainObject.Predmet.ProtuStrankaListFormatedWithAdress_1">
      <item>Imovina JUGOBANKA a.d. u stečaju, Beograd, a koja se imovina nalazi u Republici Hrvatskoj, Kralja Petra 19/21, 11000 BEOGRAD</item>
    </derivirana_varijabla>
  </DomainObject.Predmet.ProtuStrankaListFormatedWithAdress>
  <DomainObject.Predmet.ProtuStrankaListFormatedWithAdressOIB>
    <izvorni_sadrzaj>
      <item>Imovina JUGOBANKA a.d. u stečaju, Beograd, a koja se imovina nalazi u Republici Hrvatskoj, OIB 10000000000, Kralja Petra 19/21, 11000 BEOGRAD</item>
    </izvorni_sadrzaj>
    <derivirana_varijabla naziv="DomainObject.Predmet.ProtuStrankaListFormatedWithAdressOIB_1">
      <item>Imovina JUGOBANKA a.d. u stečaju, Beograd, a koja se imovina nalazi u Republici Hrvatskoj, OIB 10000000000, Kralja Petra 19/21, 11000 BEOGRAD</item>
    </derivirana_varijabla>
  </DomainObject.Predmet.ProtuStrankaListFormatedWithAdressOIB>
  <DomainObject.Predmet.ProtuStrankaListNazivFormated>
    <izvorni_sadrzaj>
      <item>Imovina JUGOBANKA a.d. u stečaju, Beograd, a koja se imovina nalazi u Republici Hrvatskoj</item>
    </izvorni_sadrzaj>
    <derivirana_varijabla naziv="DomainObject.Predmet.ProtuStrankaListNazivFormated_1">
      <item>Imovina JUGOBANKA a.d. u stečaju, Beograd, a koja se imovina nalazi u Republici Hrvatskoj</item>
    </derivirana_varijabla>
  </DomainObject.Predmet.ProtuStrankaListNazivFormated>
  <DomainObject.Predmet.ProtuStrankaListNazivFormatedOIB>
    <izvorni_sadrzaj>
      <item>Imovina JUGOBANKA a.d. u stečaju, Beograd, a koja se imovina nalazi u Republici Hrvatskoj, OIB 10000000000</item>
    </izvorni_sadrzaj>
    <derivirana_varijabla naziv="DomainObject.Predmet.ProtuStrankaListNazivFormatedOIB_1">
      <item>Imovina JUGOBANKA a.d. u stečaju, Beograd, a koja se imovina nalazi u Republici Hrvatskoj, OIB 10000000000</item>
    </derivirana_varijabla>
  </DomainObject.Predmet.ProtuStrankaListNazivFormatedOIB>
  <DomainObject.Predmet.OstaliListFormated>
    <izvorni_sadrzaj>
      <item>Dunja Krstulović</item>
    </izvorni_sadrzaj>
    <derivirana_varijabla naziv="DomainObject.Predmet.OstaliListFormated_1">
      <item>Dunja Krstulović</item>
    </derivirana_varijabla>
  </DomainObject.Predmet.OstaliListFormated>
  <DomainObject.Predmet.OstaliListFormatedOIB>
    <izvorni_sadrzaj>
      <item>Dunja Krstulović, OIB 22987478487</item>
    </izvorni_sadrzaj>
    <derivirana_varijabla naziv="DomainObject.Predmet.OstaliListFormatedOIB_1">
      <item>Dunja Krstulović, OIB 22987478487</item>
    </derivirana_varijabla>
  </DomainObject.Predmet.OstaliListFormatedOIB>
  <DomainObject.Predmet.OstaliListFormatedWithAdress>
    <izvorni_sadrzaj>
      <item>Dunja Krstulović, Vinkovačka 41, 21000 Split</item>
    </izvorni_sadrzaj>
    <derivirana_varijabla naziv="DomainObject.Predmet.OstaliListFormatedWithAdress_1">
      <item>Dunja Krstulović, Vinkovačka 41, 21000 Split</item>
    </derivirana_varijabla>
  </DomainObject.Predmet.OstaliListFormatedWithAdress>
  <DomainObject.Predmet.OstaliListFormatedWithAdressOIB>
    <izvorni_sadrzaj>
      <item>Dunja Krstulović, OIB 22987478487, Vinkovačka 41, 21000 Split</item>
    </izvorni_sadrzaj>
    <derivirana_varijabla naziv="DomainObject.Predmet.OstaliListFormatedWithAdressOIB_1">
      <item>Dunja Krstulović, OIB 22987478487, Vinkovačka 41, 21000 Split</item>
    </derivirana_varijabla>
  </DomainObject.Predmet.OstaliListFormatedWithAdressOIB>
  <DomainObject.Predmet.OstaliListNazivFormated>
    <izvorni_sadrzaj>
      <item>Dunja Krstulović</item>
    </izvorni_sadrzaj>
    <derivirana_varijabla naziv="DomainObject.Predmet.OstaliListNazivFormated_1">
      <item>Dunja Krstulović</item>
    </derivirana_varijabla>
  </DomainObject.Predmet.OstaliListNazivFormated>
  <DomainObject.Predmet.OstaliListNazivFormatedOIB>
    <izvorni_sadrzaj>
      <item>Dunja Krstulović, OIB 22987478487</item>
    </izvorni_sadrzaj>
    <derivirana_varijabla naziv="DomainObject.Predmet.OstaliListNazivFormatedOIB_1">
      <item>Dunja Krstulović, OIB 22987478487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St-35/2009-535</izvorni_sadrzaj>
    <derivirana_varijabla naziv="DomainObject.PoslovniBrojDokumenta_1">St-35/2009-535</derivirana_varijabla>
  </DomainObject.PoslovniBrojDokumenta>
  <DomainObject.Predmet.StrankaIDrugi>
    <izvorni_sadrzaj>Vaso Simić i dr.</izvorni_sadrzaj>
    <derivirana_varijabla naziv="DomainObject.Predmet.StrankaIDrugi_1">Vaso Simić i dr.</derivirana_varijabla>
  </DomainObject.Predmet.StrankaIDrugi>
  <DomainObject.Predmet.ProtustrankaIDrugi>
    <izvorni_sadrzaj>Imovina JUGOBANKA a.d. u stečaju, Beograd, a koja se imovina nalazi u Republici Hrvatskoj</izvorni_sadrzaj>
    <derivirana_varijabla naziv="DomainObject.Predmet.ProtustrankaIDrugi_1">Imovina JUGOBANKA a.d. u stečaju, Beograd, a koja se imovina nalazi u Republici Hrvatskoj</derivirana_varijabla>
  </DomainObject.Predmet.ProtustrankaIDrugi>
  <DomainObject.Predmet.StrankaIDrugiAdressOIB>
    <izvorni_sadrzaj>Vaso Simić, OIB 43988428762, Saveza boraca 19, 44400 Glina i dr.</izvorni_sadrzaj>
    <derivirana_varijabla naziv="DomainObject.Predmet.StrankaIDrugiAdressOIB_1">Vaso Simić, OIB 43988428762, Saveza boraca 19, 44400 Glina i dr.</derivirana_varijabla>
  </DomainObject.Predmet.StrankaIDrugiAdressOIB>
  <DomainObject.Predmet.ProtustrankaIDrugiAdressOIB>
    <izvorni_sadrzaj>Imovina JUGOBANKA a.d. u stečaju, Beograd, a koja se imovina nalazi u Republici Hrvatskoj, OIB 10000000000, Kralja Petra 19/21, 11000 BEOGRAD</izvorni_sadrzaj>
    <derivirana_varijabla naziv="DomainObject.Predmet.ProtustrankaIDrugiAdressOIB_1">Imovina JUGOBANKA a.d. u stečaju, Beograd, a koja se imovina nalazi u Republici Hrvatskoj, OIB 10000000000, Kralja Petra 19/21, 11000 BEOGRAD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Imovina JUGOBANKA a.d. u stečaju, Beograd, a koja se imovina nalazi u Republici Hrvatskoj</item>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tem>Dunja Krstulović</item>
    </izvorni_sadrzaj>
    <derivirana_varijabla naziv="DomainObject.Predmet.SudioniciListNaziv_1">
      <item>Imovina JUGOBANKA a.d. u stečaju, Beograd, a koja se imovina nalazi u Republici Hrvatskoj</item>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tem>Dunja Krstulović</item>
    </derivirana_varijabla>
  </DomainObject.Predmet.SudioniciListNaziv>
  <DomainObject.Predmet.SudioniciListAdressOIB>
    <izvorni_sadrzaj>
      <item>Imovina JUGOBANKA a.d. u stečaju, Beograd, a koja se imovina nalazi u Republici Hrvatskoj, OIB 10000000000, Kralja Petra 19/21,11000 BEOGRAD</item>
      <item>NEDA ZORIĆ, OIB 22452141835, Osječka 5b,21000 Split</item>
      <item>ANTE BUNTIN, OIB 68738886336, Bihačka 10,21000 Split</item>
      <item>LJUBICA MAROVIĆ, OIB 37957358407, Mosećka 54/14,21000 Split</item>
      <item>MIRJANA POLJIČAK, OIB 22755017019, M. Gupca 4,22211 Vodice</item>
      <item>ESTERA BULIĆ, OIB 06766841730, Sućidar 53,21000 Split</item>
      <item>ZLATA BRALIĆ, OIB 70409920098, Put Skalica 14,21000 Split</item>
      <item>MIRJANA BENIĆ, OIB 73240565989, Ljudevita Posavskog 12,21000 Split</item>
      <item>EDIT BUNDARA, OIB 93699492329, Mosorska 10,21213 Kaštel Gomilica</item>
      <item>ELLY LALIĆ, OIB 15092042953, Lička 2,21000 Split</item>
      <item>SMILJANA BUDIMIR, OIB 04728034178, Matice Hrvatske 29,21000 Split</item>
      <item>VINKO DOBRIĆ, Klovićeva 4,21000 Split</item>
      <item>IVANKA BATINIĆ, OIB 31815535509, Puntarska 10,21000 Split</item>
      <item>KSENIJA DOMIĆ, OIB 76684242581, Mosećka 30,21000 Split</item>
      <item>MERI TVRDIĆ, OIB 64288740781, Put Plokita 51,21000 Split</item>
      <item>BISERKA ZAPUTOVIĆ, OIB 54316953551, Rendićeva 18,21000 Split</item>
      <item>IVA ŽUVELA, OIB 64961953387, Tijardovićeva 24,21000 Split</item>
      <item>GORDANA MATANA, OIB 41037117062, Trogirska 9,21000 Split</item>
      <item>KARMEN ŠKROBICA, OIB 20756468739, Hrvatske Mornarice 3,21000 Split</item>
      <item>MARIJA BABIĆ, OIB 70789772068, Stepinćeva 59,21000 Split</item>
      <item>DANICA LjUBENKOV, OIB 75578710510, Kvaternikova 7,21000 Split</item>
      <item>ŽELJKO ČULIĆ, OIB 07852194944, Mostarska 16,21000 Split</item>
      <item>MIRJANA BARAS, OIB 09322093588, Sredmanuška 11,21000 Split</item>
      <item>BORNA JURČEVIĆ, OIB 81242191433, Spinutska 77,21000 Split</item>
      <item>IVA KRISTIĆ, OIB 66015551933, Velebitska 45,21000 Split</item>
      <item>MARGITA ŠIMUNOVIĆ, OIB 47347932736, Put pomoraca 25,21211 Vranjic</item>
      <item>SMILJANA ĐOGAŠ, OIB 05892633328, Vukovarska 111,21000 Split</item>
      <item>ANA SOČE, OIB 32126716493, Alberta Halera 3,20000 Dubrovnik</item>
      <item>ANA MARKET, OIB 04277720456, Od Srđa 2,20000 Dubrovnik</item>
      <item>FRANICA BARKIĐIJA, OIB 91031175730, Đure Basaričeka 5,20000 Dubrovnik</item>
      <item>DUŠKA BAŠIĆ, OIB 53451135643, Imotska 5,20000 Dubrovnik</item>
      <item>SNJEŽANA ŠARIĆ, OIB 78493409819, S. Cvijića 16,20000 Dubrovnik</item>
      <item>DUBRAVKA LjUBIČIĆ, OIB 43475802109, A. Hebranga 13,20000 Dubrovnik</item>
      <item>SLAVICA RUDENJAK, OIB 11908336052, Koločepska 5,20000 Dubrovnik</item>
      <item>VINKA ČATLAK, OIB 17402596973, Papandopulova 23,21000 Split</item>
      <item>TOMISLAV ŠARIĆ, OIB 56841043156, S. Cvijića 16,20000 Dubrovnik</item>
      <item>MEIRA MANDIĆ, OIB 28934456632, Jobova 3,21000 Split</item>
      <item>RADMILA CAKTAŠ, OIB 19850347534, Domovinskog rata 115,21204 Dugopolje</item>
      <item>KARMELA ZARATIN, OIB 21235230134, Vukovarska 141,21000 Split</item>
      <item>MILADA RAST, OIB 06355000118, Cesta Franje Tuđmana 65,21216 Kaštel Štafilić</item>
      <item>JADRANKA MILANOVIĆ, OIB 84795651948, Gundulićeva 5,21000 Split</item>
      <item>TONKA DRNOVŠEK ( kod Mandić), OIB 79100732591, Jobova 3,21000 Split</item>
      <item>ŽELJANA ČOVIĆ, OIB 69130403450, Lučićeva 15,21000 Split</item>
      <item>LUCIJA PAŠTROVIĆ, OIB 97848079637, Gospinica 1,21000 Split</item>
      <item>ZAGREBAČKA BANKA d.d., OIB 92963223473, I. Gundulića 26a,21000 Split</item>
      <item>Vaso Simić, OIB 43988428762, Saveza boraca 19,44400 Glina</item>
      <item>Ljubica Vilić, OIB 34766263396, Vukovarska 27,44400 Glina</item>
      <item>Milica Beram, OIB 21849188444, Put Dragovčeva 39,21212 Kaštel Sućurac</item>
      <item>Dušanka Zarić, OIB 54339981133, Makarska ulica 4,21000 Split</item>
      <item>Ivica Ančić, OIB 88785797075, Radovanova 8,21000 Split</item>
      <item>Petar Damjanić, OIB 56262953804, Vukovarska 31,44400 Glina</item>
      <item>Mirko Marinković, OIB 89847810478, Poljica 56,Poljica - Nin</item>
      <item>Jovanka Nonković, OIB 70149154085, Žagrović Rašule 49,22300 Knin</item>
      <item>Miloš Alavanja, OIB 22987478487, Ul. VI br. 2,23452 Karin</item>
      <item>Slavica Topalović, OIB 15401782877, Vukovarska 31,44400 Glina</item>
      <item>Dunja Krstulović, OIB 22987478487, Vinkovačka 41,21000 Split</item>
    </izvorni_sadrzaj>
    <derivirana_varijabla naziv="DomainObject.Predmet.SudioniciListAdressOIB_1">
      <item>Imovina JUGOBANKA a.d. u stečaju, Beograd, a koja se imovina nalazi u Republici Hrvatskoj, OIB 10000000000, Kralja Petra 19/21,11000 BEOGRAD</item>
      <item>NEDA ZORIĆ, OIB 22452141835, Osječka 5b,21000 Split</item>
      <item>ANTE BUNTIN, OIB 68738886336, Bihačka 10,21000 Split</item>
      <item>LJUBICA MAROVIĆ, OIB 37957358407, Mosećka 54/14,21000 Split</item>
      <item>MIRJANA POLJIČAK, OIB 22755017019, M. Gupca 4,22211 Vodice</item>
      <item>ESTERA BULIĆ, OIB 06766841730, Sućidar 53,21000 Split</item>
      <item>ZLATA BRALIĆ, OIB 70409920098, Put Skalica 14,21000 Split</item>
      <item>MIRJANA BENIĆ, OIB 73240565989, Ljudevita Posavskog 12,21000 Split</item>
      <item>EDIT BUNDARA, OIB 93699492329, Mosorska 10,21213 Kaštel Gomilica</item>
      <item>ELLY LALIĆ, OIB 15092042953, Lička 2,21000 Split</item>
      <item>SMILJANA BUDIMIR, OIB 04728034178, Matice Hrvatske 29,21000 Split</item>
      <item>VINKO DOBRIĆ, Klovićeva 4,21000 Split</item>
      <item>IVANKA BATINIĆ, OIB 31815535509, Puntarska 10,21000 Split</item>
      <item>KSENIJA DOMIĆ, OIB 76684242581, Mosećka 30,21000 Split</item>
      <item>MERI TVRDIĆ, OIB 64288740781, Put Plokita 51,21000 Split</item>
      <item>BISERKA ZAPUTOVIĆ, OIB 54316953551, Rendićeva 18,21000 Split</item>
      <item>IVA ŽUVELA, OIB 64961953387, Tijardovićeva 24,21000 Split</item>
      <item>GORDANA MATANA, OIB 41037117062, Trogirska 9,21000 Split</item>
      <item>KARMEN ŠKROBICA, OIB 20756468739, Hrvatske Mornarice 3,21000 Split</item>
      <item>MARIJA BABIĆ, OIB 70789772068, Stepinćeva 59,21000 Split</item>
      <item>DANICA LjUBENKOV, OIB 75578710510, Kvaternikova 7,21000 Split</item>
      <item>ŽELJKO ČULIĆ, OIB 07852194944, Mostarska 16,21000 Split</item>
      <item>MIRJANA BARAS, OIB 09322093588, Sredmanuška 11,21000 Split</item>
      <item>BORNA JURČEVIĆ, OIB 81242191433, Spinutska 77,21000 Split</item>
      <item>IVA KRISTIĆ, OIB 66015551933, Velebitska 45,21000 Split</item>
      <item>MARGITA ŠIMUNOVIĆ, OIB 47347932736, Put pomoraca 25,21211 Vranjic</item>
      <item>SMILJANA ĐOGAŠ, OIB 05892633328, Vukovarska 111,21000 Split</item>
      <item>ANA SOČE, OIB 32126716493, Alberta Halera 3,20000 Dubrovnik</item>
      <item>ANA MARKET, OIB 04277720456, Od Srđa 2,20000 Dubrovnik</item>
      <item>FRANICA BARKIĐIJA, OIB 91031175730, Đure Basaričeka 5,20000 Dubrovnik</item>
      <item>DUŠKA BAŠIĆ, OIB 53451135643, Imotska 5,20000 Dubrovnik</item>
      <item>SNJEŽANA ŠARIĆ, OIB 78493409819, S. Cvijića 16,20000 Dubrovnik</item>
      <item>DUBRAVKA LjUBIČIĆ, OIB 43475802109, A. Hebranga 13,20000 Dubrovnik</item>
      <item>SLAVICA RUDENJAK, OIB 11908336052, Koločepska 5,20000 Dubrovnik</item>
      <item>VINKA ČATLAK, OIB 17402596973, Papandopulova 23,21000 Split</item>
      <item>TOMISLAV ŠARIĆ, OIB 56841043156, S. Cvijića 16,20000 Dubrovnik</item>
      <item>MEIRA MANDIĆ, OIB 28934456632, Jobova 3,21000 Split</item>
      <item>RADMILA CAKTAŠ, OIB 19850347534, Domovinskog rata 115,21204 Dugopolje</item>
      <item>KARMELA ZARATIN, OIB 21235230134, Vukovarska 141,21000 Split</item>
      <item>MILADA RAST, OIB 06355000118, Cesta Franje Tuđmana 65,21216 Kaštel Štafilić</item>
      <item>JADRANKA MILANOVIĆ, OIB 84795651948, Gundulićeva 5,21000 Split</item>
      <item>TONKA DRNOVŠEK ( kod Mandić), OIB 79100732591, Jobova 3,21000 Split</item>
      <item>ŽELJANA ČOVIĆ, OIB 69130403450, Lučićeva 15,21000 Split</item>
      <item>LUCIJA PAŠTROVIĆ, OIB 97848079637, Gospinica 1,21000 Split</item>
      <item>ZAGREBAČKA BANKA d.d., OIB 92963223473, I. Gundulića 26a,21000 Split</item>
      <item>Vaso Simić, OIB 43988428762, Saveza boraca 19,44400 Glina</item>
      <item>Ljubica Vilić, OIB 34766263396, Vukovarska 27,44400 Glina</item>
      <item>Milica Beram, OIB 21849188444, Put Dragovčeva 39,21212 Kaštel Sućurac</item>
      <item>Dušanka Zarić, OIB 54339981133, Makarska ulica 4,21000 Split</item>
      <item>Ivica Ančić, OIB 88785797075, Radovanova 8,21000 Split</item>
      <item>Petar Damjanić, OIB 56262953804, Vukovarska 31,44400 Glina</item>
      <item>Mirko Marinković, OIB 89847810478, Poljica 56,Poljica - Nin</item>
      <item>Jovanka Nonković, OIB 70149154085, Žagrović Rašule 49,22300 Knin</item>
      <item>Miloš Alavanja, OIB 22987478487, Ul. VI br. 2,23452 Karin</item>
      <item>Slavica Topalović, OIB 15401782877, Vukovarska 31,44400 Glina</item>
      <item>Dunja Krstulović, OIB 22987478487, Vinkovačka 41,21000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2E09C1-A4D7-4529-8882-D88109BAFF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328</properties:Words>
  <properties:Characters>1677</properties:Characters>
  <properties:Lines>62</properties:Lines>
  <properties:Paragraphs>23</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2017-05-26T07:19:00Z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St-35/2009-535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