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97361f" w14:paraId="d97361f" w:rsidRDefault="002D49EC" w:rsidP="003F6C53" w:rsidR="002D49EC" w:rsidRPr="00CF39D0">
      <w:pPr>
        <w15:collapsed w:val="false"/>
      </w:pPr>
      <w:bookmarkStart w:name="_GoBack" w:id="0"/>
      <w:bookmarkEnd w:id="0"/>
    </w:p>
    <w:p w:rsidRDefault="00FE4E4C" w:rsidP="003F6C53" w:rsidR="00FE4E4C" w:rsidRPr="00CF39D0"/>
    <w:p w:rsidRDefault="00721F79" w:rsidP="004B557B" w:rsidR="00721F79" w:rsidRPr="00CF39D0"/>
    <w:p w:rsidRDefault="003C5ED2" w:rsidP="004B557B" w:rsidR="003C5ED2" w:rsidRPr="00CF39D0"/>
    <w:p w:rsidRDefault="00721F79" w:rsidP="00721F79" w:rsidR="00721F79" w:rsidRPr="00CF39D0">
      <w:pPr>
        <w:rPr>
          <w:b/>
        </w:rPr>
      </w:pPr>
      <w:r w:rsidRPr="00CF39D0">
        <w:rPr>
          <w:b/>
        </w:rPr>
        <w:t>REPUBLIKA HRVATSKA</w:t>
      </w:r>
    </w:p>
    <w:p w:rsidRDefault="00721F79" w:rsidP="00721F79" w:rsidR="002B5525" w:rsidRPr="00CF39D0">
      <w:pPr>
        <w:rPr>
          <w:b/>
        </w:rPr>
      </w:pPr>
      <w:r w:rsidRPr="00CF39D0">
        <w:rPr>
          <w:b/>
        </w:rPr>
        <w:t>TRGOVAČKI SUD U ZADRU</w:t>
      </w:r>
      <w:r w:rsidRPr="00CF39D0">
        <w:rPr>
          <w:b/>
        </w:rPr>
        <w:tab/>
      </w:r>
    </w:p>
    <w:p w:rsidRDefault="002B5525" w:rsidP="00721F79" w:rsidR="00721F79" w:rsidRPr="00CF39D0">
      <w:pPr>
        <w:rPr>
          <w:bCs/>
        </w:rPr>
      </w:pPr>
      <w:r w:rsidRPr="00CF39D0">
        <w:rPr>
          <w:bCs/>
        </w:rPr>
        <w:t>Dr. Franje Tuđmana 35</w:t>
      </w:r>
      <w:r w:rsidR="00721F79" w:rsidRPr="00CF39D0">
        <w:rPr>
          <w:bCs/>
        </w:rPr>
        <w:tab/>
      </w:r>
      <w:r w:rsidR="00721F79" w:rsidRPr="00CF39D0">
        <w:rPr>
          <w:bCs/>
        </w:rPr>
        <w:tab/>
      </w:r>
      <w:r w:rsidR="00721F79" w:rsidRPr="00CF39D0">
        <w:rPr>
          <w:bCs/>
        </w:rPr>
        <w:tab/>
      </w:r>
      <w:r w:rsidR="00721F79" w:rsidRPr="00CF39D0">
        <w:rPr>
          <w:bCs/>
        </w:rPr>
        <w:tab/>
      </w:r>
      <w:r w:rsidR="00721F79" w:rsidRPr="00CF39D0">
        <w:rPr>
          <w:bCs/>
        </w:rPr>
        <w:tab/>
      </w:r>
    </w:p>
    <w:p w:rsidRDefault="00774C1D" w:rsidP="00794305" w:rsidR="00774C1D" w:rsidRPr="00CF39D0"/>
    <w:p w:rsidRDefault="00964C2C" w:rsidP="00964C2C" w:rsidR="00AA1AD1" w:rsidRPr="00CF39D0">
      <w:pPr>
        <w:jc w:val="center"/>
        <w:rPr>
          <w:b/>
        </w:rPr>
      </w:pPr>
      <w:r w:rsidRPr="00CF39D0">
        <w:rPr>
          <w:b/>
        </w:rPr>
        <w:t xml:space="preserve">U I M E  </w:t>
      </w:r>
      <w:r w:rsidR="00AA1AD1" w:rsidRPr="00CF39D0">
        <w:rPr>
          <w:b/>
        </w:rPr>
        <w:t xml:space="preserve">R E P U B L I K </w:t>
      </w:r>
      <w:r w:rsidRPr="00CF39D0">
        <w:rPr>
          <w:b/>
        </w:rPr>
        <w:t>E</w:t>
      </w:r>
      <w:r w:rsidR="00AA1AD1" w:rsidRPr="00CF39D0">
        <w:rPr>
          <w:b/>
        </w:rPr>
        <w:t xml:space="preserve">  H R V A T S K</w:t>
      </w:r>
      <w:r w:rsidR="00D40213" w:rsidRPr="00CF39D0">
        <w:rPr>
          <w:b/>
        </w:rPr>
        <w:t xml:space="preserve"> </w:t>
      </w:r>
      <w:r w:rsidRPr="00CF39D0">
        <w:rPr>
          <w:b/>
        </w:rPr>
        <w:t>E</w:t>
      </w:r>
      <w:r w:rsidR="00AA1AD1" w:rsidRPr="00CF39D0">
        <w:rPr>
          <w:b/>
        </w:rPr>
        <w:t xml:space="preserve"> </w:t>
      </w:r>
    </w:p>
    <w:p w:rsidRDefault="005A3991" w:rsidP="00721F79" w:rsidR="005A3991" w:rsidRPr="00CF39D0">
      <w:pPr>
        <w:rPr>
          <w:b/>
        </w:rPr>
      </w:pPr>
    </w:p>
    <w:p w:rsidRDefault="00721F79" w:rsidP="00360AB6" w:rsidR="00721F79" w:rsidRPr="00CF39D0">
      <w:pPr>
        <w:jc w:val="center"/>
        <w:rPr>
          <w:b/>
        </w:rPr>
      </w:pPr>
      <w:r w:rsidRPr="00CF39D0">
        <w:rPr>
          <w:b/>
        </w:rPr>
        <w:t>R J E Š E N J E</w:t>
      </w:r>
    </w:p>
    <w:p w:rsidRDefault="002B5525" w:rsidP="00721F79" w:rsidR="002B5525" w:rsidRPr="00CF39D0">
      <w:pPr>
        <w:jc w:val="both"/>
      </w:pPr>
    </w:p>
    <w:p w:rsidRDefault="00AA0116" w:rsidP="00123C12" w:rsidR="00123C12" w:rsidRPr="00CF39D0">
      <w:pPr>
        <w:pStyle w:val="Tijeloteksta"/>
        <w:ind w:firstLine="708"/>
        <w:rPr>
          <w:szCs w:val="24"/>
        </w:rPr>
      </w:pPr>
      <w:r>
        <w:rPr>
          <w:szCs w:val="24"/>
        </w:rPr>
        <w:t xml:space="preserve">Trgovački sud u Zadru, </w:t>
      </w:r>
      <w:r w:rsidR="00092055" w:rsidRPr="00CF39D0">
        <w:rPr>
          <w:szCs w:val="24"/>
        </w:rPr>
        <w:t xml:space="preserve">po sutkinji Ani Markač, </w:t>
      </w:r>
      <w:r w:rsidR="00123C12" w:rsidRPr="00CF39D0">
        <w:rPr>
          <w:szCs w:val="24"/>
        </w:rPr>
        <w:t>povodom prijedloga za otvaranje stečajnog postupka nad dužnikom</w:t>
      </w:r>
      <w:r>
        <w:rPr>
          <w:szCs w:val="24"/>
        </w:rPr>
        <w:t xml:space="preserve"> DEGENIA d.o.o., Zadar, </w:t>
      </w:r>
      <w:r w:rsidR="009E4EA4">
        <w:rPr>
          <w:szCs w:val="24"/>
        </w:rPr>
        <w:t>Stjepana</w:t>
      </w:r>
      <w:r>
        <w:rPr>
          <w:szCs w:val="24"/>
        </w:rPr>
        <w:t xml:space="preserve"> Radića 42/A, OIB:46718755937</w:t>
      </w:r>
      <w:r w:rsidR="0008152B" w:rsidRPr="00CF39D0">
        <w:rPr>
          <w:szCs w:val="24"/>
        </w:rPr>
        <w:t xml:space="preserve">, </w:t>
      </w:r>
      <w:r w:rsidR="00123C12" w:rsidRPr="00CF39D0">
        <w:rPr>
          <w:szCs w:val="24"/>
        </w:rPr>
        <w:t xml:space="preserve">dana </w:t>
      </w:r>
      <w:r>
        <w:rPr>
          <w:szCs w:val="24"/>
        </w:rPr>
        <w:t xml:space="preserve">7. kolovoza </w:t>
      </w:r>
      <w:r w:rsidR="0008152B" w:rsidRPr="00CF39D0">
        <w:rPr>
          <w:szCs w:val="24"/>
        </w:rPr>
        <w:t>2017.</w:t>
      </w:r>
      <w:r w:rsidR="00123C12" w:rsidRPr="00CF39D0">
        <w:rPr>
          <w:szCs w:val="24"/>
        </w:rPr>
        <w:t xml:space="preserve">, </w:t>
      </w:r>
    </w:p>
    <w:p w:rsidRDefault="004270AE" w:rsidP="00123C12" w:rsidR="004270AE" w:rsidRPr="00CF39D0">
      <w:pPr>
        <w:pStyle w:val="Tijeloteksta"/>
        <w:ind w:firstLine="708"/>
        <w:rPr>
          <w:szCs w:val="24"/>
        </w:rPr>
      </w:pPr>
    </w:p>
    <w:p w:rsidRDefault="00721F79" w:rsidP="00721F79" w:rsidR="00721F79" w:rsidRPr="00CF39D0">
      <w:pPr>
        <w:jc w:val="center"/>
      </w:pPr>
      <w:r w:rsidRPr="00CF39D0">
        <w:t>r i j e š i o  j e</w:t>
      </w:r>
    </w:p>
    <w:p w:rsidRDefault="00D44689" w:rsidP="0063724D" w:rsidR="00D44689" w:rsidRPr="00CF39D0"/>
    <w:p w:rsidRDefault="00226021" w:rsidP="00226021" w:rsidR="00123C12" w:rsidRPr="00CF39D0">
      <w:pPr>
        <w:pStyle w:val="Tijeloteksta"/>
        <w:rPr>
          <w:szCs w:val="24"/>
        </w:rPr>
      </w:pPr>
      <w:r w:rsidRPr="00CF39D0">
        <w:rPr>
          <w:szCs w:val="24"/>
        </w:rPr>
        <w:t>I.</w:t>
      </w:r>
      <w:r w:rsidRPr="00CF39D0">
        <w:rPr>
          <w:szCs w:val="24"/>
        </w:rPr>
        <w:tab/>
      </w:r>
      <w:r w:rsidR="00DB5865" w:rsidRPr="00CF39D0">
        <w:rPr>
          <w:szCs w:val="24"/>
        </w:rPr>
        <w:t>O</w:t>
      </w:r>
      <w:r w:rsidR="009E4EA4">
        <w:rPr>
          <w:szCs w:val="24"/>
        </w:rPr>
        <w:t xml:space="preserve">dbacuje se prijedlog REPUBLIKE HRVATSKE, Ministarstva financija, Područnog ureda Dalmacija od 12. srpnja 2016., za otvaranje stečajnog postupka </w:t>
      </w:r>
      <w:r w:rsidR="00123C12" w:rsidRPr="00CF39D0">
        <w:rPr>
          <w:szCs w:val="24"/>
        </w:rPr>
        <w:t xml:space="preserve">nad dužnikom </w:t>
      </w:r>
      <w:r w:rsidR="009E4EA4">
        <w:rPr>
          <w:szCs w:val="24"/>
        </w:rPr>
        <w:t>DEGENIA d.o.o., Zadar, Stjepana Radića 42/A, OIB:46718755937.</w:t>
      </w:r>
    </w:p>
    <w:p w:rsidRDefault="00226021" w:rsidP="00226021" w:rsidR="00226021" w:rsidRPr="00CF39D0">
      <w:pPr>
        <w:jc w:val="both"/>
      </w:pPr>
    </w:p>
    <w:p w:rsidRDefault="00721F79" w:rsidP="00721F79" w:rsidR="00721F79" w:rsidRPr="00CF39D0">
      <w:pPr>
        <w:jc w:val="center"/>
      </w:pPr>
      <w:r w:rsidRPr="00CF39D0">
        <w:t>Obrazloženje</w:t>
      </w:r>
    </w:p>
    <w:p w:rsidRDefault="00D44689" w:rsidP="00360AB6" w:rsidR="00D44689" w:rsidRPr="00CF39D0"/>
    <w:p w:rsidRDefault="00721F79" w:rsidP="00960C01" w:rsidR="002D7376" w:rsidRPr="00CF39D0">
      <w:pPr>
        <w:jc w:val="both"/>
      </w:pPr>
      <w:r w:rsidRPr="00CF39D0">
        <w:tab/>
      </w:r>
      <w:r w:rsidR="00DB5865" w:rsidRPr="00CF39D0">
        <w:t xml:space="preserve">Nad uvodno </w:t>
      </w:r>
      <w:r w:rsidR="00545F92" w:rsidRPr="00CF39D0">
        <w:t xml:space="preserve">označenom </w:t>
      </w:r>
      <w:r w:rsidR="00DB5865" w:rsidRPr="00CF39D0">
        <w:t>pravnom osobo</w:t>
      </w:r>
      <w:r w:rsidR="005119FE" w:rsidRPr="00CF39D0">
        <w:t>m Financijska agencija</w:t>
      </w:r>
      <w:r w:rsidR="00D40213" w:rsidRPr="00CF39D0">
        <w:t xml:space="preserve">, RC </w:t>
      </w:r>
      <w:r w:rsidR="009E4EA4">
        <w:t xml:space="preserve">Split, </w:t>
      </w:r>
      <w:r w:rsidR="00BA04D4" w:rsidRPr="00CF39D0">
        <w:t xml:space="preserve">Podružnica </w:t>
      </w:r>
      <w:r w:rsidR="009E4EA4">
        <w:t xml:space="preserve">Zadar, </w:t>
      </w:r>
      <w:r w:rsidR="00774C1D" w:rsidRPr="00CF39D0">
        <w:t xml:space="preserve">dana </w:t>
      </w:r>
      <w:r w:rsidR="002D42B0">
        <w:t>9. svibnja 2016</w:t>
      </w:r>
      <w:r w:rsidR="009E4EA4">
        <w:t xml:space="preserve">. </w:t>
      </w:r>
      <w:r w:rsidR="00794305" w:rsidRPr="00CF39D0">
        <w:t xml:space="preserve">Trgovačkom sudu u </w:t>
      </w:r>
      <w:r w:rsidR="009E4EA4">
        <w:t>Zadru</w:t>
      </w:r>
      <w:r w:rsidR="002D7376" w:rsidRPr="00CF39D0">
        <w:t xml:space="preserve">, </w:t>
      </w:r>
      <w:r w:rsidR="005119FE" w:rsidRPr="00CF39D0">
        <w:t xml:space="preserve">podnijela </w:t>
      </w:r>
      <w:r w:rsidR="00D40213" w:rsidRPr="00CF39D0">
        <w:t xml:space="preserve">je </w:t>
      </w:r>
      <w:r w:rsidR="00123C12" w:rsidRPr="00CF39D0">
        <w:t xml:space="preserve">zahtjev </w:t>
      </w:r>
      <w:r w:rsidR="005119FE" w:rsidRPr="00CF39D0">
        <w:t xml:space="preserve">za </w:t>
      </w:r>
      <w:r w:rsidR="00123C12" w:rsidRPr="00CF39D0">
        <w:t>provedbu skraćenog stečajnog postupka.</w:t>
      </w:r>
    </w:p>
    <w:p w:rsidRDefault="002D7376" w:rsidP="002D7376" w:rsidR="002D7376" w:rsidRPr="00CF39D0">
      <w:pPr>
        <w:ind w:firstLine="708"/>
        <w:jc w:val="both"/>
      </w:pPr>
      <w:r w:rsidRPr="00CF39D0">
        <w:t xml:space="preserve">Postupajući po zahtjevu Financijske agencije, od </w:t>
      </w:r>
      <w:r w:rsidR="009E4EA4">
        <w:t xml:space="preserve">9. svibnja </w:t>
      </w:r>
      <w:r w:rsidRPr="00CF39D0">
        <w:t xml:space="preserve">2016., oglasom ovog Suda od </w:t>
      </w:r>
      <w:r w:rsidR="009E4EA4">
        <w:t xml:space="preserve">6. lipnja 2016. </w:t>
      </w:r>
      <w:r w:rsidRPr="00CF39D0">
        <w:t xml:space="preserve">pozvani su članovi uprave da dostave prokazni popis imovine i vjerovnici da u roku od 45 dana predlože otvaranje postupka. </w:t>
      </w:r>
    </w:p>
    <w:p w:rsidRDefault="002D7376" w:rsidP="009E4EA4" w:rsidR="002D7376" w:rsidRPr="00CF39D0">
      <w:pPr>
        <w:ind w:firstLine="708"/>
        <w:jc w:val="both"/>
      </w:pPr>
      <w:r w:rsidRPr="00CF39D0">
        <w:t>U propisanom roku prijedlog za otvaranje stečajnog postupka podni</w:t>
      </w:r>
      <w:r w:rsidR="009E4EA4">
        <w:t xml:space="preserve">o je vjerovnik  REPUBLIKA HRVATSKA, Ministarstva financija, Područni ured Dalmacija, zastupan po Županijskom državnom odvjetništvu u Zadru, </w:t>
      </w:r>
      <w:r w:rsidRPr="00CF39D0">
        <w:t xml:space="preserve">navodeći da ima </w:t>
      </w:r>
      <w:r w:rsidR="00EB5F26">
        <w:t xml:space="preserve">dospjelu </w:t>
      </w:r>
      <w:r w:rsidRPr="00CF39D0">
        <w:t xml:space="preserve">tražbinu prema dužniku, a što je potkrijepio </w:t>
      </w:r>
      <w:r w:rsidR="00EB5F26">
        <w:t xml:space="preserve">i </w:t>
      </w:r>
      <w:r w:rsidRPr="00CF39D0">
        <w:t xml:space="preserve">vjerodostojnom  dokumentacijom. Budući da nisu bile ispunjene pretpostavke za otvaranje i zaključenje skraćenog stečajnog postupka propisane čl. 431. Stečajnog zakona </w:t>
      </w:r>
      <w:r w:rsidR="005F1D28">
        <w:t xml:space="preserve">(Narodne novine broj 71/15) </w:t>
      </w:r>
      <w:r w:rsidRPr="00CF39D0">
        <w:t xml:space="preserve">to je skraćeni stečajni postupak </w:t>
      </w:r>
      <w:r w:rsidR="00EB5F26">
        <w:t xml:space="preserve">nad predmetnim dužnikom </w:t>
      </w:r>
      <w:r w:rsidRPr="00CF39D0">
        <w:t xml:space="preserve">Sud </w:t>
      </w:r>
      <w:r w:rsidR="002D42B0">
        <w:t xml:space="preserve">obustavio </w:t>
      </w:r>
      <w:r w:rsidRPr="00CF39D0">
        <w:t>primjenom odredbe čl. 433. Stečajnog zakon rješenjem posl. br. St-</w:t>
      </w:r>
      <w:r w:rsidR="009E4EA4">
        <w:t xml:space="preserve">732/16-8 od 16. rujna 2016., </w:t>
      </w:r>
      <w:r w:rsidRPr="00CF39D0">
        <w:t xml:space="preserve">te odredio da će </w:t>
      </w:r>
      <w:r w:rsidR="00EB5F26">
        <w:t xml:space="preserve">po </w:t>
      </w:r>
      <w:r w:rsidRPr="00CF39D0">
        <w:t>pravomoćnosti rješenja o obustavi odgovarajućom primjenom općih od</w:t>
      </w:r>
      <w:r w:rsidR="002D42B0">
        <w:t>redbi stečajnog postupaka ovog Z</w:t>
      </w:r>
      <w:r w:rsidRPr="00CF39D0">
        <w:t xml:space="preserve">akona donijeti rješenje o pokretanju prethodnog postupka odnosno otvaranju stečajnog postupka. </w:t>
      </w:r>
    </w:p>
    <w:p w:rsidRDefault="002D7376" w:rsidP="002D7376" w:rsidR="00CF39D0" w:rsidRPr="00CF39D0">
      <w:pPr>
        <w:ind w:firstLine="708"/>
        <w:jc w:val="both"/>
      </w:pPr>
      <w:r w:rsidRPr="00CF39D0">
        <w:t xml:space="preserve">Predmetno rješenje Suda postalo je pravomoćno dana </w:t>
      </w:r>
      <w:r w:rsidR="009E4EA4">
        <w:t>19. listopada 2016.</w:t>
      </w:r>
    </w:p>
    <w:p w:rsidRDefault="005E3549" w:rsidP="00CF39D0" w:rsidR="00CF39D0">
      <w:pPr>
        <w:ind w:firstLine="708"/>
        <w:jc w:val="both"/>
      </w:pPr>
      <w:r>
        <w:t>P</w:t>
      </w:r>
      <w:r w:rsidR="00EB5F26">
        <w:t xml:space="preserve">regledom izvatka iz sudskog registra za trgovačkog društvo </w:t>
      </w:r>
      <w:r w:rsidR="005B45C8">
        <w:t xml:space="preserve">DEGENIA PLODOVI ZEMLJE d.o.o., Zadar, </w:t>
      </w:r>
      <w:r w:rsidR="00EB5F26">
        <w:t xml:space="preserve">od </w:t>
      </w:r>
      <w:r w:rsidR="009E4EA4">
        <w:t xml:space="preserve">7. kolovoza </w:t>
      </w:r>
      <w:r w:rsidR="005B45C8">
        <w:t>2017.</w:t>
      </w:r>
      <w:r w:rsidR="00CF39D0" w:rsidRPr="00CF39D0">
        <w:t xml:space="preserve"> </w:t>
      </w:r>
      <w:r w:rsidR="00EB5F26">
        <w:t xml:space="preserve">u sudski registar izvršen </w:t>
      </w:r>
      <w:r w:rsidR="005B45C8">
        <w:t xml:space="preserve">je </w:t>
      </w:r>
      <w:r w:rsidR="00EB5F26">
        <w:t>upis pripajanja navedenom subjektu društva</w:t>
      </w:r>
      <w:r w:rsidR="005B45C8">
        <w:t xml:space="preserve"> DEGENIA d.o.o., Zadar, Stjepana Radića 42/A, OIB:46718755937</w:t>
      </w:r>
      <w:r w:rsidR="00EB5F26">
        <w:t>.</w:t>
      </w:r>
    </w:p>
    <w:p w:rsidRDefault="00C343DF" w:rsidP="00CF39D0" w:rsidR="00C343DF">
      <w:pPr>
        <w:ind w:firstLine="708"/>
        <w:jc w:val="both"/>
      </w:pPr>
      <w:r>
        <w:t xml:space="preserve">Dakle, nakon upisa činjenice pripajanja društva dužnika, društvu </w:t>
      </w:r>
      <w:r w:rsidR="005B45C8">
        <w:t xml:space="preserve">DEGENIA PLODOVI ZEMLJE d.o.o., Zadar </w:t>
      </w:r>
      <w:r>
        <w:t>u sudski registar protiv pripojeno</w:t>
      </w:r>
      <w:r w:rsidR="00EB5F26">
        <w:t>g</w:t>
      </w:r>
      <w:r>
        <w:t xml:space="preserve"> društva više nije moguće poduzimati bilo kakve radnje, pa tako ni provoditi stečajni postupak budući da pripojeno društvo više ne postoji. Prestankom pripojenog društva prestaje postojati i stečajni razlog nesposobnosti za plaćanje pripojenog društva, a preuzimatelj kao njegov sveopći pravni slijednik preuzima i sve dugove pripojenog društva prema njegovim vjerovnicima, ali ne i postojanje stečajnog razloga. </w:t>
      </w:r>
    </w:p>
    <w:p w:rsidRDefault="00C343DF" w:rsidP="00CF39D0" w:rsidR="005F1D28">
      <w:pPr>
        <w:ind w:firstLine="708"/>
        <w:jc w:val="both"/>
      </w:pPr>
      <w:r>
        <w:lastRenderedPageBreak/>
        <w:t>U slučaju pripajanja zaštita vjerovnika osigurana je odredbom čl. 542</w:t>
      </w:r>
      <w:r w:rsidR="005F1D28">
        <w:t>.</w:t>
      </w:r>
      <w:r>
        <w:t xml:space="preserve"> st. 1. Zakona o trgovačkim društvima (Narodne novine broj 111/93, 34/99, 52/00, 118/03, 107/07, 146/08, 137/09, 111/12, 125/11, 68/13 i 110/15</w:t>
      </w:r>
      <w:r w:rsidR="005F1D28">
        <w:t>, nadalje ZTD</w:t>
      </w:r>
      <w:r>
        <w:t xml:space="preserve">) </w:t>
      </w:r>
      <w:r w:rsidR="004F3EF4">
        <w:t>koja propisuje da se vjerovnicima društva koja sudjeluju u pripajanju mora dati osiguranje, ako se u tu svrhu jave u</w:t>
      </w:r>
      <w:r w:rsidR="00EB5F26">
        <w:t xml:space="preserve"> </w:t>
      </w:r>
      <w:r w:rsidR="004F3EF4">
        <w:t>roku od šest mjeseci od objavljivanja upisa pripajanja u sudski registar u koji je upisano ono društvo čiji su vjerovnici</w:t>
      </w:r>
      <w:r w:rsidR="00EB5F26">
        <w:t>,</w:t>
      </w:r>
      <w:r w:rsidR="004F3EF4">
        <w:t xml:space="preserve"> a ne mogu tražiti da im se podmire tražbine. To pravo imaju vjerovnici društva preuzimatelja samo onda ako mogu dokazati da je pripajanjem društva ugroženo ispunjenjem njihovih tražbina. Vjerovnike se mora u objavi upisa upozoriti na to njihovo pravo.</w:t>
      </w:r>
      <w:r w:rsidR="005E3549">
        <w:t xml:space="preserve"> Upis pripajanja u sudski registar izvršen je temeljem rješenjem suda broj Tt-16/1205-4 od 30. lipnja 2016. </w:t>
      </w:r>
    </w:p>
    <w:p w:rsidRDefault="005F1D28" w:rsidP="00CF39D0" w:rsidR="005F1D28">
      <w:pPr>
        <w:ind w:firstLine="708"/>
        <w:jc w:val="both"/>
      </w:pPr>
      <w:r>
        <w:t>Nadalje, odredbom čl. 522. st. 3. ZTD-a propisano je</w:t>
      </w:r>
      <w:r w:rsidR="00EB5F26">
        <w:t>,</w:t>
      </w:r>
      <w:r>
        <w:t xml:space="preserve"> da upisom pripajanja u sudski registar u kojem je upisano društvo preuzimatelj, imovina pripojenog društva i njegove obveze prelaze na društvo preuzimatelja. Društvo preuz</w:t>
      </w:r>
      <w:r w:rsidR="005B45C8">
        <w:t>imatelj sveopći je pravni sljed</w:t>
      </w:r>
      <w:r>
        <w:t xml:space="preserve">nik pripojenog društva. </w:t>
      </w:r>
    </w:p>
    <w:p w:rsidRDefault="00EB5F26" w:rsidP="005E3549" w:rsidR="005E3549">
      <w:pPr>
        <w:ind w:firstLine="708"/>
        <w:jc w:val="both"/>
      </w:pPr>
      <w:r>
        <w:t>O</w:t>
      </w:r>
      <w:r w:rsidR="005F1D28">
        <w:t xml:space="preserve">dredbom čl. 3. st. 1. Stečajnog zakona propisano je da se stečajni postupak može provesti nad pravnom osobom i nad imovinom dužnika pojedinca, dakle nad pravnom osobom koja je prestala postojati bez obzira na razloge tog prestanka ne može se provesti stečajni postupka obzirom da se </w:t>
      </w:r>
      <w:r>
        <w:t xml:space="preserve">navedeni </w:t>
      </w:r>
      <w:r w:rsidR="005F1D28">
        <w:t>postupak provodi nad konkretnom pravnom osobom i uz postojanje kojeg od stečajnih razloga.</w:t>
      </w:r>
    </w:p>
    <w:p w:rsidRDefault="005E3549" w:rsidP="005E3549" w:rsidR="005E3549">
      <w:pPr>
        <w:ind w:firstLine="708"/>
        <w:jc w:val="both"/>
      </w:pPr>
      <w:r>
        <w:t>Za napomenuti je, da je društvo preuzimatelja u međuvremenu brisano iz sudskog registra rješenje suda posl. br. Tt-17/452-2 od 30. ožujka 2017.</w:t>
      </w:r>
    </w:p>
    <w:p w:rsidRDefault="005F1D28" w:rsidP="00CF39D0" w:rsidR="00C343DF" w:rsidRPr="00CF39D0">
      <w:pPr>
        <w:ind w:firstLine="708"/>
        <w:jc w:val="both"/>
      </w:pPr>
      <w:r>
        <w:t xml:space="preserve">Uzimajući u obzir naprijed navedeno odlučeno je kao u izreci ovog rješenja.  </w:t>
      </w:r>
    </w:p>
    <w:p w:rsidRDefault="002D7376" w:rsidP="005F1D28" w:rsidR="002D7376" w:rsidRPr="00CF39D0">
      <w:pPr>
        <w:ind w:firstLine="708"/>
        <w:jc w:val="both"/>
      </w:pPr>
    </w:p>
    <w:p w:rsidRDefault="00ED2D97" w:rsidP="00F16064" w:rsidR="003C5ED2" w:rsidRPr="00CF39D0">
      <w:pPr>
        <w:jc w:val="center"/>
      </w:pPr>
      <w:r w:rsidRPr="00CF39D0">
        <w:t xml:space="preserve">U Zadru </w:t>
      </w:r>
      <w:r w:rsidR="005B45C8">
        <w:t xml:space="preserve">7. kolovoza </w:t>
      </w:r>
      <w:r w:rsidR="00C343DF">
        <w:t xml:space="preserve">2017. </w:t>
      </w:r>
      <w:r w:rsidR="00774C1D" w:rsidRPr="00CF39D0">
        <w:t xml:space="preserve"> </w:t>
      </w:r>
      <w:r w:rsidR="00721F79" w:rsidRPr="00CF39D0">
        <w:t xml:space="preserve"> </w:t>
      </w:r>
      <w:r w:rsidR="00360AB6" w:rsidRPr="00CF39D0">
        <w:t xml:space="preserve"> </w:t>
      </w:r>
    </w:p>
    <w:p w:rsidRDefault="00794305" w:rsidP="004A5D02" w:rsidR="00794305" w:rsidRPr="00CF39D0">
      <w:pPr>
        <w:jc w:val="right"/>
      </w:pPr>
    </w:p>
    <w:p w:rsidRDefault="005E3549" w:rsidP="00AD0AB2" w:rsidR="00B022BE" w:rsidRPr="00CF39D0">
      <w:pPr>
        <w:jc w:val="right"/>
      </w:pPr>
      <w:r>
        <w:tab/>
      </w:r>
      <w:r>
        <w:tab/>
      </w:r>
      <w:r>
        <w:tab/>
        <w:t xml:space="preserve">                               </w:t>
      </w:r>
      <w:r w:rsidR="00B022BE" w:rsidRPr="00CF39D0">
        <w:t>Sutkinja</w:t>
      </w:r>
    </w:p>
    <w:p w:rsidRDefault="005E3549" w:rsidP="00AD0AB2" w:rsidR="00794DBD" w:rsidRPr="00CF39D0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</w:t>
      </w:r>
      <w:r w:rsidR="00B022BE" w:rsidRPr="00CF39D0">
        <w:t>Ana Markač</w:t>
      </w:r>
    </w:p>
    <w:p w:rsidRDefault="00342D95" w:rsidP="00AD0AB2" w:rsidR="00361242" w:rsidRPr="00CF39D0">
      <w:pPr>
        <w:jc w:val="right"/>
      </w:pPr>
      <w:r w:rsidRPr="00CF39D0">
        <w:tab/>
      </w:r>
      <w:r w:rsidRPr="00CF39D0">
        <w:tab/>
      </w:r>
      <w:r w:rsidRPr="00CF39D0">
        <w:tab/>
      </w:r>
      <w:r w:rsidR="000F3E74" w:rsidRPr="00CF39D0">
        <w:tab/>
      </w:r>
      <w:r w:rsidR="000F3E74" w:rsidRPr="00CF39D0">
        <w:tab/>
      </w:r>
      <w:r w:rsidR="000F3E74" w:rsidRPr="00CF39D0">
        <w:tab/>
      </w:r>
      <w:r w:rsidR="000F3E74" w:rsidRPr="00CF39D0">
        <w:tab/>
      </w:r>
      <w:r w:rsidR="000F3E74" w:rsidRPr="00CF39D0">
        <w:tab/>
      </w:r>
      <w:r w:rsidR="005B45C8">
        <w:t xml:space="preserve">  </w:t>
      </w:r>
    </w:p>
    <w:p w:rsidRDefault="00964C2C" w:rsidP="00AD0AB2" w:rsidR="00964C2C" w:rsidRPr="00CF39D0">
      <w:pPr>
        <w:jc w:val="right"/>
        <w:rPr>
          <w:b/>
          <w:bCs/>
        </w:rPr>
      </w:pPr>
    </w:p>
    <w:p w:rsidRDefault="005E3549" w:rsidP="00721F79" w:rsidR="005E3549">
      <w:pPr>
        <w:rPr>
          <w:b/>
          <w:bCs/>
        </w:rPr>
      </w:pPr>
    </w:p>
    <w:p w:rsidRDefault="005E3549" w:rsidP="00721F79" w:rsidR="005E3549">
      <w:pPr>
        <w:rPr>
          <w:b/>
          <w:bCs/>
        </w:rPr>
      </w:pPr>
    </w:p>
    <w:p w:rsidRDefault="0020610B" w:rsidP="00721F79" w:rsidR="00721F79" w:rsidRPr="00CF39D0">
      <w:pPr>
        <w:rPr>
          <w:b/>
          <w:bCs/>
        </w:rPr>
      </w:pPr>
      <w:r w:rsidRPr="00CF39D0">
        <w:rPr>
          <w:b/>
          <w:bCs/>
        </w:rPr>
        <w:t>U</w:t>
      </w:r>
      <w:r w:rsidR="00721F79" w:rsidRPr="00CF39D0">
        <w:rPr>
          <w:b/>
          <w:bCs/>
        </w:rPr>
        <w:t xml:space="preserve">PUTA O PRAVNOM LIJEKU:  </w:t>
      </w:r>
    </w:p>
    <w:p w:rsidRDefault="00964C2C" w:rsidP="00964C2C" w:rsidR="00964C2C" w:rsidRPr="00CF39D0">
      <w:pPr>
        <w:jc w:val="both"/>
      </w:pPr>
      <w:r w:rsidRPr="00CF39D0">
        <w:t xml:space="preserve">Protiv ovog rješenja može se izjaviti žalba u roku od 8 (osam) dana od dostave rješenja, a dostava se smatra obavljenom istekom osmog dana od dana objave rješenja na mrežnoj stranici e-Oglasna ploča sudova (čl. </w:t>
      </w:r>
      <w:smartTag w:element="metricconverter" w:uri="urn:schemas-microsoft-com:office:smarttags">
        <w:smartTagPr>
          <w:attr w:val="12. st" w:name="ProductID"/>
        </w:smartTagPr>
        <w:r w:rsidRPr="00CF39D0">
          <w:t>12. st</w:t>
        </w:r>
      </w:smartTag>
      <w:r w:rsidRPr="00CF39D0">
        <w:t xml:space="preserve">. 1. i čl. </w:t>
      </w:r>
      <w:smartTag w:element="metricconverter" w:uri="urn:schemas-microsoft-com:office:smarttags">
        <w:smartTagPr>
          <w:attr w:val="19. st" w:name="ProductID"/>
        </w:smartTagPr>
        <w:r w:rsidRPr="00CF39D0">
          <w:t>19. st</w:t>
        </w:r>
      </w:smartTag>
      <w:r w:rsidRPr="00CF39D0">
        <w:t>. 1. i 2. SZ-a). Žalba se podnosi ovom sudu u 2 (dva) istovjetna primjerka, a o žalbi odlučuje Visoki trgovački sud Republike Hrvatske.</w:t>
      </w:r>
    </w:p>
    <w:p w:rsidRDefault="00960C01" w:rsidP="00226021" w:rsidR="00960C01" w:rsidRPr="00CF39D0"/>
    <w:p w:rsidRDefault="005B45C8" w:rsidP="00226021" w:rsidR="005B45C8">
      <w:pPr>
        <w:ind w:firstLine="360"/>
        <w:jc w:val="both"/>
      </w:pPr>
    </w:p>
    <w:p w:rsidRDefault="0020610B" w:rsidP="00226021" w:rsidR="0020610B" w:rsidRPr="00CF39D0">
      <w:pPr>
        <w:ind w:firstLine="360"/>
        <w:jc w:val="both"/>
      </w:pPr>
      <w:r w:rsidRPr="00CF39D0">
        <w:t xml:space="preserve">Dostaviti: </w:t>
      </w:r>
    </w:p>
    <w:p w:rsidRDefault="00115899" w:rsidP="007E55D0" w:rsidR="0020610B" w:rsidRPr="00CF39D0">
      <w:pPr>
        <w:numPr>
          <w:ilvl w:val="0"/>
          <w:numId w:val="3"/>
        </w:numPr>
      </w:pPr>
      <w:r w:rsidRPr="00CF39D0">
        <w:t>predlagatelju</w:t>
      </w:r>
      <w:r w:rsidR="005B45C8" w:rsidRPr="005B45C8">
        <w:t xml:space="preserve"> </w:t>
      </w:r>
      <w:r w:rsidR="005B45C8">
        <w:t>Republici Hrvatskoj, Ministarstvo financija, Područni ured Dalmacija, putem Županijskog državnog odvjetništva u Zadru,</w:t>
      </w:r>
    </w:p>
    <w:p w:rsidRDefault="00226021" w:rsidP="00226021" w:rsidR="00D40213" w:rsidRPr="00CF39D0">
      <w:pPr>
        <w:numPr>
          <w:ilvl w:val="0"/>
          <w:numId w:val="3"/>
        </w:numPr>
        <w:jc w:val="both"/>
      </w:pPr>
      <w:r w:rsidRPr="00CF39D0">
        <w:t>e-O</w:t>
      </w:r>
      <w:r w:rsidR="00177AD1" w:rsidRPr="00CF39D0">
        <w:t xml:space="preserve">glasna ploča </w:t>
      </w:r>
      <w:r w:rsidR="00D40213" w:rsidRPr="00CF39D0">
        <w:t>sudova</w:t>
      </w:r>
    </w:p>
    <w:p w:rsidRDefault="0020610B" w:rsidP="00226021" w:rsidR="0020610B" w:rsidRPr="00CF39D0">
      <w:pPr>
        <w:numPr>
          <w:ilvl w:val="0"/>
          <w:numId w:val="3"/>
        </w:numPr>
        <w:jc w:val="both"/>
      </w:pPr>
      <w:r w:rsidRPr="00CF39D0">
        <w:t>u spis</w:t>
      </w:r>
    </w:p>
    <w:p w:rsidRDefault="0020610B" w:rsidP="00226021" w:rsidR="0020610B" w:rsidRPr="00CF39D0">
      <w:pPr>
        <w:jc w:val="both"/>
      </w:pPr>
    </w:p>
    <w:p w:rsidRDefault="0020610B" w:rsidP="0020610B" w:rsidR="0020610B" w:rsidRPr="00CF39D0"/>
    <w:p w:rsidRDefault="0020610B" w:rsidP="0020610B" w:rsidR="0020610B" w:rsidRPr="00CF39D0">
      <w:pPr>
        <w:ind w:firstLine="360"/>
      </w:pPr>
    </w:p>
    <w:p w:rsidRDefault="0020610B" w:rsidP="005A3991" w:rsidR="0020610B" w:rsidRPr="00CF39D0">
      <w:pPr>
        <w:ind w:firstLine="360"/>
      </w:pPr>
    </w:p>
    <w:sectPr w:rsidSect="00373E95" w:rsidR="0020610B" w:rsidRPr="00CF39D0">
      <w:headerReference w:type="default" r:id="rId10"/>
      <w:headerReference w:type="first" r:id="rId11"/>
      <w:pgSz w:h="16838" w:w="11906"/>
      <w:pgMar w:gutter="0" w:footer="708" w:header="708" w:left="1417" w:bottom="993" w:right="1417" w:top="128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438" w:rsidP="00AA1AD1" w:rsidR="00631438">
      <w:r>
        <w:separator/>
      </w:r>
    </w:p>
  </w:endnote>
  <w:endnote w:id="0" w:type="continuationSeparator">
    <w:p w:rsidRDefault="00631438" w:rsidP="00AA1AD1" w:rsidR="00631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438" w:rsidP="00AA1AD1" w:rsidR="00631438">
      <w:r>
        <w:separator/>
      </w:r>
    </w:p>
  </w:footnote>
  <w:footnote w:id="0" w:type="continuationSeparator">
    <w:p w:rsidRDefault="00631438" w:rsidP="00AA1AD1" w:rsidR="00631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0AB6" w:rsidP="005B45C8" w:rsidR="005B45C8" w:rsidRPr="00ED2D97">
    <w:pPr>
      <w:pStyle w:val="Zaglavlje"/>
      <w:jc w:val="right"/>
      <w:rPr>
        <w:sz w:val="22"/>
        <w:szCs w:val="22"/>
      </w:rPr>
    </w:pPr>
    <w:r>
      <w:tab/>
    </w:r>
    <w:r w:rsidR="00631438" w:rsidRPr="00960C01">
      <w:rPr>
        <w:sz w:val="22"/>
        <w:szCs w:val="22"/>
      </w:rPr>
      <w:fldChar w:fldCharType="begin"/>
    </w:r>
    <w:r w:rsidR="00631438" w:rsidRPr="00960C01">
      <w:rPr>
        <w:sz w:val="22"/>
        <w:szCs w:val="22"/>
      </w:rPr>
      <w:instrText>PAGE   \* MERGEFORMAT</w:instrText>
    </w:r>
    <w:r w:rsidR="00631438" w:rsidRPr="00960C01">
      <w:rPr>
        <w:sz w:val="22"/>
        <w:szCs w:val="22"/>
      </w:rPr>
      <w:fldChar w:fldCharType="separate"/>
    </w:r>
    <w:r w:rsidR="0062719F">
      <w:rPr>
        <w:noProof/>
        <w:sz w:val="22"/>
        <w:szCs w:val="22"/>
      </w:rPr>
      <w:t>2</w:t>
    </w:r>
    <w:r w:rsidR="00631438" w:rsidRPr="00960C01">
      <w:rPr>
        <w:sz w:val="22"/>
        <w:szCs w:val="22"/>
      </w:rPr>
      <w:fldChar w:fldCharType="end"/>
    </w:r>
    <w:r w:rsidR="00631438">
      <w:tab/>
    </w:r>
    <w:r w:rsidR="00092055" w:rsidRPr="00ED2D97">
      <w:rPr>
        <w:sz w:val="22"/>
        <w:szCs w:val="22"/>
      </w:rPr>
      <w:t>P</w:t>
    </w:r>
    <w:r w:rsidR="00092055">
      <w:rPr>
        <w:sz w:val="22"/>
        <w:szCs w:val="22"/>
      </w:rPr>
      <w:t>oslovni broj: 2 St-</w:t>
    </w:r>
    <w:r w:rsidR="002D42B0">
      <w:rPr>
        <w:sz w:val="22"/>
        <w:szCs w:val="22"/>
      </w:rPr>
      <w:t>1134/16-17</w:t>
    </w:r>
  </w:p>
  <w:p w:rsidRDefault="00631438" w:rsidP="00226021" w:rsidR="00D02218" w:rsidRPr="00ED2D97">
    <w:pPr>
      <w:pStyle w:val="Zaglavlje"/>
      <w:rPr>
        <w:sz w:val="22"/>
        <w:szCs w:val="22"/>
      </w:rPr>
    </w:pPr>
    <w:r>
      <w:tab/>
    </w:r>
    <w:r>
      <w:tab/>
    </w:r>
    <w: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3E74" w:rsidP="00F51031" w:rsidR="00F51031" w:rsidRPr="00ED2D97">
    <w:pPr>
      <w:pStyle w:val="Zaglavlje"/>
      <w:jc w:val="right"/>
      <w:rPr>
        <w:sz w:val="22"/>
        <w:szCs w:val="22"/>
      </w:rPr>
    </w:pPr>
    <w:r w:rsidRPr="00ED2D97">
      <w:rPr>
        <w:sz w:val="22"/>
        <w:szCs w:val="22"/>
      </w:rPr>
      <w:t>P</w:t>
    </w:r>
    <w:r w:rsidR="002D42B0">
      <w:rPr>
        <w:sz w:val="22"/>
        <w:szCs w:val="22"/>
      </w:rPr>
      <w:t>oslovni broj: 2 St-1134/16-17</w:t>
    </w:r>
  </w:p>
  <w:p w:rsidRDefault="00360AB6" w:rsidP="00F51031" w:rsidR="00360AB6" w:rsidRPr="00F5103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30352B80"/>
    <w:multiLevelType w:val="hybridMultilevel"/>
    <w:tmpl w:val="2DB4CF4C"/>
    <w:lvl w:tplc="55E6DF8A" w:ilvl="0">
      <w:start w:val="1"/>
      <w:numFmt w:val="decimal"/>
      <w:lvlText w:val="%1."/>
      <w:lvlJc w:val="left"/>
      <w:pPr>
        <w:ind w:hanging="705" w:left="1065"/>
      </w:pPr>
      <w:rPr>
        <w:rFonts w:cstheme="majorBidi" w:hAnsiTheme="majorBidi" w:asciiTheme="majorBid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4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618448B5"/>
    <w:multiLevelType w:val="hybridMultilevel"/>
    <w:tmpl w:val="644C57BE"/>
    <w:lvl w:tplc="CEA41EB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9"/>
  </w:num>
  <w:num w:numId="2">
    <w:abstractNumId w:val="10"/>
  </w:num>
  <w:num w:numId="3">
    <w:abstractNumId w:val="7"/>
  </w:num>
  <w:num w:numId="4">
    <w:abstractNumId w:val="3"/>
  </w:num>
  <w:num w:numId="5">
    <w:abstractNumId w:val="0"/>
  </w:num>
  <w:num w:numId="6">
    <w:abstractNumId w:val="1"/>
  </w:num>
  <w:num w:numId="7">
    <w:abstractNumId w:val="4"/>
  </w:num>
  <w:num w:numId="8">
    <w:abstractNumId w:val="6"/>
  </w:num>
  <w:num w:numId="9">
    <w:abstractNumId w:val="5"/>
  </w:num>
  <w:num w:numId="10">
    <w:abstractNumId w:val="8"/>
  </w:num>
  <w:num w:numId="11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2186"/>
    <w:rsid w:val="0002702C"/>
    <w:rsid w:val="00032B87"/>
    <w:rsid w:val="00034E8A"/>
    <w:rsid w:val="0004017B"/>
    <w:rsid w:val="00046564"/>
    <w:rsid w:val="0005791D"/>
    <w:rsid w:val="00057E42"/>
    <w:rsid w:val="00061A25"/>
    <w:rsid w:val="00067D16"/>
    <w:rsid w:val="00071C23"/>
    <w:rsid w:val="00073155"/>
    <w:rsid w:val="00075671"/>
    <w:rsid w:val="0008152B"/>
    <w:rsid w:val="000836F8"/>
    <w:rsid w:val="00087DAF"/>
    <w:rsid w:val="00092055"/>
    <w:rsid w:val="000935B7"/>
    <w:rsid w:val="00096B99"/>
    <w:rsid w:val="000B42DA"/>
    <w:rsid w:val="000C6FC8"/>
    <w:rsid w:val="000D3BF0"/>
    <w:rsid w:val="000D4479"/>
    <w:rsid w:val="000E1729"/>
    <w:rsid w:val="000E1805"/>
    <w:rsid w:val="000E1F05"/>
    <w:rsid w:val="000E47AE"/>
    <w:rsid w:val="000F3E74"/>
    <w:rsid w:val="000F60A2"/>
    <w:rsid w:val="00100C5A"/>
    <w:rsid w:val="001117ED"/>
    <w:rsid w:val="00111C49"/>
    <w:rsid w:val="00115899"/>
    <w:rsid w:val="00123C12"/>
    <w:rsid w:val="00125A97"/>
    <w:rsid w:val="00135EEE"/>
    <w:rsid w:val="00141F1B"/>
    <w:rsid w:val="00150C8D"/>
    <w:rsid w:val="00155EF2"/>
    <w:rsid w:val="00164CB1"/>
    <w:rsid w:val="00173F44"/>
    <w:rsid w:val="00176998"/>
    <w:rsid w:val="00177AD1"/>
    <w:rsid w:val="001A12CC"/>
    <w:rsid w:val="001A1D49"/>
    <w:rsid w:val="001A5792"/>
    <w:rsid w:val="001A7AA3"/>
    <w:rsid w:val="001C2BF1"/>
    <w:rsid w:val="001D1E5D"/>
    <w:rsid w:val="0020610B"/>
    <w:rsid w:val="0021129F"/>
    <w:rsid w:val="00217BC8"/>
    <w:rsid w:val="002223B7"/>
    <w:rsid w:val="00226021"/>
    <w:rsid w:val="00227F27"/>
    <w:rsid w:val="002357E2"/>
    <w:rsid w:val="00236010"/>
    <w:rsid w:val="0023700D"/>
    <w:rsid w:val="00245588"/>
    <w:rsid w:val="002511D7"/>
    <w:rsid w:val="0025294D"/>
    <w:rsid w:val="002535AA"/>
    <w:rsid w:val="00255016"/>
    <w:rsid w:val="00256106"/>
    <w:rsid w:val="00256564"/>
    <w:rsid w:val="00280133"/>
    <w:rsid w:val="002814C8"/>
    <w:rsid w:val="0028521F"/>
    <w:rsid w:val="00285EF8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42B0"/>
    <w:rsid w:val="002D49EC"/>
    <w:rsid w:val="002D7376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37D50"/>
    <w:rsid w:val="0034131B"/>
    <w:rsid w:val="00342B41"/>
    <w:rsid w:val="00342D95"/>
    <w:rsid w:val="00360AB6"/>
    <w:rsid w:val="00361242"/>
    <w:rsid w:val="00365CCC"/>
    <w:rsid w:val="00373E95"/>
    <w:rsid w:val="00376C01"/>
    <w:rsid w:val="00383555"/>
    <w:rsid w:val="0038405B"/>
    <w:rsid w:val="00393B64"/>
    <w:rsid w:val="00397140"/>
    <w:rsid w:val="00397432"/>
    <w:rsid w:val="003A3271"/>
    <w:rsid w:val="003A73B2"/>
    <w:rsid w:val="003B1833"/>
    <w:rsid w:val="003C5ED2"/>
    <w:rsid w:val="003C6ABB"/>
    <w:rsid w:val="003D3F43"/>
    <w:rsid w:val="003E39C3"/>
    <w:rsid w:val="003E42F9"/>
    <w:rsid w:val="003F3D1A"/>
    <w:rsid w:val="003F5254"/>
    <w:rsid w:val="003F6C53"/>
    <w:rsid w:val="00407508"/>
    <w:rsid w:val="004224E3"/>
    <w:rsid w:val="004270AE"/>
    <w:rsid w:val="00431D0F"/>
    <w:rsid w:val="00437F56"/>
    <w:rsid w:val="00441216"/>
    <w:rsid w:val="004530E4"/>
    <w:rsid w:val="00456801"/>
    <w:rsid w:val="00461C9E"/>
    <w:rsid w:val="00465361"/>
    <w:rsid w:val="004731FA"/>
    <w:rsid w:val="004807CF"/>
    <w:rsid w:val="004902BE"/>
    <w:rsid w:val="00490F40"/>
    <w:rsid w:val="004A5D02"/>
    <w:rsid w:val="004B557B"/>
    <w:rsid w:val="004B71CF"/>
    <w:rsid w:val="004C1B73"/>
    <w:rsid w:val="004C2C4C"/>
    <w:rsid w:val="004C4911"/>
    <w:rsid w:val="004C609C"/>
    <w:rsid w:val="004D15A7"/>
    <w:rsid w:val="004D166A"/>
    <w:rsid w:val="004D2814"/>
    <w:rsid w:val="004D3BCD"/>
    <w:rsid w:val="004F3EF4"/>
    <w:rsid w:val="004F4034"/>
    <w:rsid w:val="004F598E"/>
    <w:rsid w:val="004F758C"/>
    <w:rsid w:val="00500287"/>
    <w:rsid w:val="00511268"/>
    <w:rsid w:val="005119FE"/>
    <w:rsid w:val="005202A5"/>
    <w:rsid w:val="00530AEA"/>
    <w:rsid w:val="00545F92"/>
    <w:rsid w:val="005652F2"/>
    <w:rsid w:val="0057126F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4685"/>
    <w:rsid w:val="005959FC"/>
    <w:rsid w:val="005A37B1"/>
    <w:rsid w:val="005A3991"/>
    <w:rsid w:val="005A71FB"/>
    <w:rsid w:val="005B458F"/>
    <w:rsid w:val="005B45C8"/>
    <w:rsid w:val="005C2401"/>
    <w:rsid w:val="005D4CDA"/>
    <w:rsid w:val="005D68C4"/>
    <w:rsid w:val="005D7DF2"/>
    <w:rsid w:val="005E3549"/>
    <w:rsid w:val="005E5124"/>
    <w:rsid w:val="005F1585"/>
    <w:rsid w:val="005F1D28"/>
    <w:rsid w:val="0060054E"/>
    <w:rsid w:val="00602E03"/>
    <w:rsid w:val="00604B74"/>
    <w:rsid w:val="00612317"/>
    <w:rsid w:val="00612C9E"/>
    <w:rsid w:val="00617000"/>
    <w:rsid w:val="00621863"/>
    <w:rsid w:val="00621B7E"/>
    <w:rsid w:val="006239E2"/>
    <w:rsid w:val="0062719F"/>
    <w:rsid w:val="00631438"/>
    <w:rsid w:val="00632231"/>
    <w:rsid w:val="00637192"/>
    <w:rsid w:val="0063724D"/>
    <w:rsid w:val="00650C5F"/>
    <w:rsid w:val="006510EC"/>
    <w:rsid w:val="00653F1D"/>
    <w:rsid w:val="006660FA"/>
    <w:rsid w:val="006706FF"/>
    <w:rsid w:val="00672C88"/>
    <w:rsid w:val="00675718"/>
    <w:rsid w:val="00686BDB"/>
    <w:rsid w:val="006A19B4"/>
    <w:rsid w:val="006A22AE"/>
    <w:rsid w:val="006A56FB"/>
    <w:rsid w:val="006B0761"/>
    <w:rsid w:val="006B623D"/>
    <w:rsid w:val="006D0A51"/>
    <w:rsid w:val="006D174C"/>
    <w:rsid w:val="006D199B"/>
    <w:rsid w:val="006D5A02"/>
    <w:rsid w:val="006D7645"/>
    <w:rsid w:val="006F0F9E"/>
    <w:rsid w:val="006F2590"/>
    <w:rsid w:val="006F4D67"/>
    <w:rsid w:val="00702DE6"/>
    <w:rsid w:val="00706600"/>
    <w:rsid w:val="00710A06"/>
    <w:rsid w:val="0071171E"/>
    <w:rsid w:val="00721F79"/>
    <w:rsid w:val="007223BB"/>
    <w:rsid w:val="00732794"/>
    <w:rsid w:val="00736FC6"/>
    <w:rsid w:val="007404E9"/>
    <w:rsid w:val="00740948"/>
    <w:rsid w:val="00773885"/>
    <w:rsid w:val="00774C1D"/>
    <w:rsid w:val="00780041"/>
    <w:rsid w:val="00794305"/>
    <w:rsid w:val="00794DBD"/>
    <w:rsid w:val="00797B66"/>
    <w:rsid w:val="007A1710"/>
    <w:rsid w:val="007D6382"/>
    <w:rsid w:val="007E0AFC"/>
    <w:rsid w:val="007E0BFE"/>
    <w:rsid w:val="007E172D"/>
    <w:rsid w:val="007E196A"/>
    <w:rsid w:val="007E55D0"/>
    <w:rsid w:val="007F300A"/>
    <w:rsid w:val="007F6C6F"/>
    <w:rsid w:val="008042F7"/>
    <w:rsid w:val="00816C5F"/>
    <w:rsid w:val="00817A32"/>
    <w:rsid w:val="00834675"/>
    <w:rsid w:val="00836A6B"/>
    <w:rsid w:val="00836FE9"/>
    <w:rsid w:val="0085248C"/>
    <w:rsid w:val="008554FB"/>
    <w:rsid w:val="00856C12"/>
    <w:rsid w:val="00857B56"/>
    <w:rsid w:val="00857CB9"/>
    <w:rsid w:val="008671CF"/>
    <w:rsid w:val="00873EB8"/>
    <w:rsid w:val="00887268"/>
    <w:rsid w:val="008921CA"/>
    <w:rsid w:val="00897A81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3665B"/>
    <w:rsid w:val="009450AA"/>
    <w:rsid w:val="00960C01"/>
    <w:rsid w:val="00963059"/>
    <w:rsid w:val="00963DDA"/>
    <w:rsid w:val="00964C2C"/>
    <w:rsid w:val="00965B5A"/>
    <w:rsid w:val="0096677F"/>
    <w:rsid w:val="00974B89"/>
    <w:rsid w:val="0098701D"/>
    <w:rsid w:val="009D4726"/>
    <w:rsid w:val="009E2FFE"/>
    <w:rsid w:val="009E4EA4"/>
    <w:rsid w:val="009E56BB"/>
    <w:rsid w:val="009E574F"/>
    <w:rsid w:val="009F0647"/>
    <w:rsid w:val="00A10BFD"/>
    <w:rsid w:val="00A1760F"/>
    <w:rsid w:val="00A241EB"/>
    <w:rsid w:val="00A24FBC"/>
    <w:rsid w:val="00A42102"/>
    <w:rsid w:val="00A62A1F"/>
    <w:rsid w:val="00A70A5D"/>
    <w:rsid w:val="00A80B05"/>
    <w:rsid w:val="00A9730C"/>
    <w:rsid w:val="00A97B44"/>
    <w:rsid w:val="00AA0116"/>
    <w:rsid w:val="00AA1AD1"/>
    <w:rsid w:val="00AB76CD"/>
    <w:rsid w:val="00AC1970"/>
    <w:rsid w:val="00AC6E02"/>
    <w:rsid w:val="00AD0AB2"/>
    <w:rsid w:val="00AE1CD0"/>
    <w:rsid w:val="00AE70E5"/>
    <w:rsid w:val="00AF1BE6"/>
    <w:rsid w:val="00B0035D"/>
    <w:rsid w:val="00B022BE"/>
    <w:rsid w:val="00B17535"/>
    <w:rsid w:val="00B2519B"/>
    <w:rsid w:val="00B30288"/>
    <w:rsid w:val="00B37945"/>
    <w:rsid w:val="00B46913"/>
    <w:rsid w:val="00B50997"/>
    <w:rsid w:val="00B51EDD"/>
    <w:rsid w:val="00B560AE"/>
    <w:rsid w:val="00B61297"/>
    <w:rsid w:val="00B6386D"/>
    <w:rsid w:val="00B677C9"/>
    <w:rsid w:val="00B85B09"/>
    <w:rsid w:val="00B9169A"/>
    <w:rsid w:val="00B92875"/>
    <w:rsid w:val="00B92F27"/>
    <w:rsid w:val="00B963C2"/>
    <w:rsid w:val="00B9667C"/>
    <w:rsid w:val="00BA04D4"/>
    <w:rsid w:val="00BA6E5C"/>
    <w:rsid w:val="00BC4A0E"/>
    <w:rsid w:val="00BD1E38"/>
    <w:rsid w:val="00BD5761"/>
    <w:rsid w:val="00BD7F16"/>
    <w:rsid w:val="00BE0B0B"/>
    <w:rsid w:val="00BE39EA"/>
    <w:rsid w:val="00C01D24"/>
    <w:rsid w:val="00C27291"/>
    <w:rsid w:val="00C343DF"/>
    <w:rsid w:val="00C369BB"/>
    <w:rsid w:val="00C443B6"/>
    <w:rsid w:val="00C51610"/>
    <w:rsid w:val="00C554C2"/>
    <w:rsid w:val="00C600E0"/>
    <w:rsid w:val="00C61F85"/>
    <w:rsid w:val="00C73130"/>
    <w:rsid w:val="00C81367"/>
    <w:rsid w:val="00C862B5"/>
    <w:rsid w:val="00C91F8D"/>
    <w:rsid w:val="00C92011"/>
    <w:rsid w:val="00C948FD"/>
    <w:rsid w:val="00CA62CF"/>
    <w:rsid w:val="00CB4D73"/>
    <w:rsid w:val="00CB5CA3"/>
    <w:rsid w:val="00CC38C9"/>
    <w:rsid w:val="00CC3921"/>
    <w:rsid w:val="00CD5442"/>
    <w:rsid w:val="00CE13A4"/>
    <w:rsid w:val="00CF0444"/>
    <w:rsid w:val="00CF39D0"/>
    <w:rsid w:val="00D02218"/>
    <w:rsid w:val="00D04475"/>
    <w:rsid w:val="00D221FC"/>
    <w:rsid w:val="00D344BB"/>
    <w:rsid w:val="00D40213"/>
    <w:rsid w:val="00D41552"/>
    <w:rsid w:val="00D442FF"/>
    <w:rsid w:val="00D44689"/>
    <w:rsid w:val="00D4744E"/>
    <w:rsid w:val="00D6321A"/>
    <w:rsid w:val="00D6617D"/>
    <w:rsid w:val="00D76105"/>
    <w:rsid w:val="00D77FC2"/>
    <w:rsid w:val="00D80FE9"/>
    <w:rsid w:val="00D90D3C"/>
    <w:rsid w:val="00D931F5"/>
    <w:rsid w:val="00D94018"/>
    <w:rsid w:val="00D94E5E"/>
    <w:rsid w:val="00D969D2"/>
    <w:rsid w:val="00DB5865"/>
    <w:rsid w:val="00DC0A04"/>
    <w:rsid w:val="00DD3963"/>
    <w:rsid w:val="00DD7CD4"/>
    <w:rsid w:val="00DE3728"/>
    <w:rsid w:val="00DE7329"/>
    <w:rsid w:val="00DF4076"/>
    <w:rsid w:val="00DF4256"/>
    <w:rsid w:val="00DF5132"/>
    <w:rsid w:val="00E0165A"/>
    <w:rsid w:val="00E037E8"/>
    <w:rsid w:val="00E11199"/>
    <w:rsid w:val="00E1133B"/>
    <w:rsid w:val="00E13AFB"/>
    <w:rsid w:val="00E50151"/>
    <w:rsid w:val="00E523CF"/>
    <w:rsid w:val="00E54133"/>
    <w:rsid w:val="00E55A5C"/>
    <w:rsid w:val="00E61FA9"/>
    <w:rsid w:val="00E651B1"/>
    <w:rsid w:val="00E864A3"/>
    <w:rsid w:val="00E8758E"/>
    <w:rsid w:val="00E87798"/>
    <w:rsid w:val="00EA06B6"/>
    <w:rsid w:val="00EA62F1"/>
    <w:rsid w:val="00EB5F26"/>
    <w:rsid w:val="00EB67FA"/>
    <w:rsid w:val="00EC04BE"/>
    <w:rsid w:val="00EC0E4C"/>
    <w:rsid w:val="00EC15AA"/>
    <w:rsid w:val="00EC2024"/>
    <w:rsid w:val="00EC309C"/>
    <w:rsid w:val="00EC3F26"/>
    <w:rsid w:val="00ED1FC6"/>
    <w:rsid w:val="00ED2D97"/>
    <w:rsid w:val="00ED6162"/>
    <w:rsid w:val="00EE2939"/>
    <w:rsid w:val="00EE2B66"/>
    <w:rsid w:val="00EF3BBC"/>
    <w:rsid w:val="00EF416E"/>
    <w:rsid w:val="00EF566D"/>
    <w:rsid w:val="00F01032"/>
    <w:rsid w:val="00F16064"/>
    <w:rsid w:val="00F43640"/>
    <w:rsid w:val="00F45B41"/>
    <w:rsid w:val="00F4771D"/>
    <w:rsid w:val="00F51031"/>
    <w:rsid w:val="00F53498"/>
    <w:rsid w:val="00F54198"/>
    <w:rsid w:val="00F568F8"/>
    <w:rsid w:val="00F60CD9"/>
    <w:rsid w:val="00F63403"/>
    <w:rsid w:val="00F72661"/>
    <w:rsid w:val="00F73E01"/>
    <w:rsid w:val="00F76C26"/>
    <w:rsid w:val="00F8287C"/>
    <w:rsid w:val="00F835AE"/>
    <w:rsid w:val="00F866E1"/>
    <w:rsid w:val="00F97C4C"/>
    <w:rsid w:val="00FA1810"/>
    <w:rsid w:val="00FA6C8B"/>
    <w:rsid w:val="00FA734A"/>
    <w:rsid w:val="00FA75A2"/>
    <w:rsid w:val="00FA7F22"/>
    <w:rsid w:val="00FC0A48"/>
    <w:rsid w:val="00FC1CCF"/>
    <w:rsid w:val="00FC76FE"/>
    <w:rsid w:val="00FE4E4C"/>
    <w:rsid w:val="00FE4F67"/>
    <w:rsid w:val="00FE5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532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AD0AB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D0AB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D0AB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D0AB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D0AB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AD0AB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D0AB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D0AB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D0AB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D0AB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5279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7345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kolovoza 2017.</izvorni_sadrzaj>
    <derivirana_varijabla naziv="DomainObject.DatumDonosenjaOdluke_1">7.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1134</izvorni_sadrzaj>
    <derivirana_varijabla naziv="DomainObject.Predmet.Broj_1">1134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2016.</izvorni_sadrzaj>
    <derivirana_varijabla naziv="DomainObject.Predmet.DatumOsnivanja_1">25.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St-1134/2016</izvorni_sadrzaj>
    <derivirana_varijabla naziv="DomainObject.Predmet.OznakaBroj_1">St-1134/2016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DEGENIA, društvo s ograničenomo odgovornošću za usluge, trgovinu i uvoz-izvoz</izvorni_sadrzaj>
    <derivirana_varijabla naziv="DomainObject.Predmet.ProtustrankaFormated_1">  DEGENIA, društvo s ograničenomo odgovornošću za usluge, trgovinu i uvoz-izvoz</derivirana_varijabla>
  </DomainObject.Predmet.ProtustrankaFormated>
  <DomainObject.Predmet.ProtustrankaFormatedOIB>
    <izvorni_sadrzaj>  DEGENIA, društvo s ograničenomo odgovornošću za usluge, trgovinu i uvoz-izvoz, OIB 46718755937</izvorni_sadrzaj>
    <derivirana_varijabla naziv="DomainObject.Predmet.ProtustrankaFormatedOIB_1">  DEGENIA, društvo s ograničenomo odgovornošću za usluge, trgovinu i uvoz-izvoz, OIB 46718755937</derivirana_varijabla>
  </DomainObject.Predmet.ProtustrankaFormatedOIB>
  <DomainObject.Predmet.ProtustrankaFormatedWithAdress>
    <izvorni_sadrzaj> DEGENIA, društvo s ograničenomo odgovornošću za usluge, trgovinu i uvoz-izvoz, Stjepana Radića 42a, 23000 Zadar</izvorni_sadrzaj>
    <derivirana_varijabla naziv="DomainObject.Predmet.ProtustrankaFormatedWithAdress_1"> DEGENIA, društvo s ograničenomo odgovornošću za usluge, trgovinu i uvoz-izvoz, Stjepana Radića 42a, 23000 Zadar</derivirana_varijabla>
  </DomainObject.Predmet.ProtustrankaFormatedWithAdress>
  <DomainObject.Predmet.ProtustrankaFormatedWithAdressOIB>
    <izvorni_sadrzaj> DEGENIA, društvo s ograničenomo odgovornošću za usluge, trgovinu i uvoz-izvoz, OIB 46718755937, Stjepana Radića 42a, 23000 Zadar</izvorni_sadrzaj>
    <derivirana_varijabla naziv="DomainObject.Predmet.ProtustrankaFormatedWithAdressOIB_1"> DEGENIA, društvo s ograničenomo odgovornošću za usluge, trgovinu i uvoz-izvoz, OIB 46718755937, Stjepana Radića 42a, 23000 Zadar</derivirana_varijabla>
  </DomainObject.Predmet.ProtustrankaFormatedWithAdressOIB>
  <DomainObject.Predmet.ProtustrankaWithAdress>
    <izvorni_sadrzaj>DEGENIA, društvo s ograničenomo odgovornošću za usluge, trgovinu i uvoz-izvoz Stjepana Radića 42a, 23000 Zadar</izvorni_sadrzaj>
    <derivirana_varijabla naziv="DomainObject.Predmet.ProtustrankaWithAdress_1">DEGENIA, društvo s ograničenomo odgovornošću za usluge, trgovinu i uvoz-izvoz Stjepana Radića 42a, 23000 Zadar</derivirana_varijabla>
  </DomainObject.Predmet.ProtustrankaWithAdress>
  <DomainObject.Predmet.ProtustrankaWithAdressOIB>
    <izvorni_sadrzaj>DEGENIA, društvo s ograničenomo odgovornošću za usluge, trgovinu i uvoz-izvoz, OIB 46718755937, Stjepana Radića 42a, 23000 Zadar</izvorni_sadrzaj>
    <derivirana_varijabla naziv="DomainObject.Predmet.ProtustrankaWithAdressOIB_1">DEGENIA, društvo s ograničenomo odgovornošću za usluge, trgovinu i uvoz-izvoz, OIB 46718755937, Stjepana Radića 42a, 23000 Zadar</derivirana_varijabla>
  </DomainObject.Predmet.ProtustrankaWithAdressOIB>
  <DomainObject.Predmet.ProtustrankaNazivFormated>
    <izvorni_sadrzaj>DEGENIA, društvo s ograničenomo odgovornošću za usluge, trgovinu i uvoz-izvoz</izvorni_sadrzaj>
    <derivirana_varijabla naziv="DomainObject.Predmet.ProtustrankaNazivFormated_1">DEGENIA, društvo s ograničenomo odgovornošću za usluge, trgovinu i uvoz-izvoz</derivirana_varijabla>
  </DomainObject.Predmet.ProtustrankaNazivFormated>
  <DomainObject.Predmet.ProtustrankaNazivFormatedOIB>
    <izvorni_sadrzaj>DEGENIA, društvo s ograničenomo odgovornošću za usluge, trgovinu i uvoz-izvoz, OIB 46718755937</izvorni_sadrzaj>
    <derivirana_varijabla naziv="DomainObject.Predmet.ProtustrankaNazivFormatedOIB_1">DEGENIA, društvo s ograničenomo odgovornošću za usluge, trgovinu i uvoz-izvoz, OIB 46718755937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DEGENIA PLODOVI ZEMLJE d.o.o. za poljoprivredu, trgovinu i djelatnost turističke agencije</izvorni_sadrzaj>
    <derivirana_varijabla naziv="DomainObject.Predmet.StrankaFormated_1">  FINA; DEGENIA PLODOVI ZEMLJE d.o.o. za poljoprivredu, trgovinu i djelatnost turističke agencije</derivirana_varijabla>
  </DomainObject.Predmet.StrankaFormated>
  <DomainObject.Predmet.StrankaFormatedOIB>
    <izvorni_sadrzaj>  FINA, OIB 85821130368; DEGENIA PLODOVI ZEMLJE d.o.o. za poljoprivredu, trgovinu i djelatnost turističke agencije, OIB 30577199200</izvorni_sadrzaj>
    <derivirana_varijabla naziv="DomainObject.Predmet.StrankaFormatedOIB_1">  FINA, OIB 85821130368; DEGENIA PLODOVI ZEMLJE d.o.o. za poljoprivredu, trgovinu i djelatnost turističke agencije, OIB 30577199200</derivirana_varijabla>
  </DomainObject.Predmet.StrankaFormatedOIB>
  <DomainObject.Predmet.StrankaFormatedWithAdress>
    <izvorni_sadrzaj> FINA; DEGENIA PLODOVI ZEMLJE d.o.o. za poljoprivredu, trgovinu i djelatnost turističke agencije, Stjepana Radića 42A, 23000 Zadar</izvorni_sadrzaj>
    <derivirana_varijabla naziv="DomainObject.Predmet.StrankaFormatedWithAdress_1"> FINA; DEGENIA PLODOVI ZEMLJE d.o.o. za poljoprivredu, trgovinu i djelatnost turističke agencije, Stjepana Radića 42A, 23000 Zadar</derivirana_varijabla>
  </DomainObject.Predmet.StrankaFormatedWithAdress>
  <DomainObject.Predmet.StrankaFormatedWithAdressOIB>
    <izvorni_sadrzaj> FINA, OIB 85821130368; DEGENIA PLODOVI ZEMLJE d.o.o. za poljoprivredu, trgovinu i djelatnost turističke agencije, OIB 30577199200, Stjepana Radića 42A, 23000 Zadar</izvorni_sadrzaj>
    <derivirana_varijabla naziv="DomainObject.Predmet.StrankaFormatedWithAdressOIB_1"> FINA, OIB 85821130368; DEGENIA PLODOVI ZEMLJE d.o.o. za poljoprivredu, trgovinu i djelatnost turističke agencije, OIB 30577199200, Stjepana Radića 42A, 23000 Zadar</derivirana_varijabla>
  </DomainObject.Predmet.StrankaFormatedWithAdressOIB>
  <DomainObject.Predmet.StrankaWithAdress>
    <izvorni_sadrzaj>FINA ,DEGENIA PLODOVI ZEMLJE d.o.o. za poljoprivredu, trgovinu i djelatnost turističke agencije Stjepana Radića 42A,23000 Zadar</izvorni_sadrzaj>
    <derivirana_varijabla naziv="DomainObject.Predmet.StrankaWithAdress_1">FINA ,DEGENIA PLODOVI ZEMLJE d.o.o. za poljoprivredu, trgovinu i djelatnost turističke agencije Stjepana Radića 42A,23000 Zadar</derivirana_varijabla>
  </DomainObject.Predmet.StrankaWithAdress>
  <DomainObject.Predmet.StrankaWithAdressOIB>
    <izvorni_sadrzaj>FINA, OIB 85821130368,DEGENIA PLODOVI ZEMLJE d.o.o. za poljoprivredu, trgovinu i djelatnost turističke agencije, OIB 30577199200, Stjepana Radića 42A,23000 Zadar</izvorni_sadrzaj>
    <derivirana_varijabla naziv="DomainObject.Predmet.StrankaWithAdressOIB_1">FINA, OIB 85821130368,DEGENIA PLODOVI ZEMLJE d.o.o. za poljoprivredu, trgovinu i djelatnost turističke agencije, OIB 30577199200, Stjepana Radića 42A,23000 Zadar</derivirana_varijabla>
  </DomainObject.Predmet.StrankaWithAdressOIB>
  <DomainObject.Predmet.StrankaNazivFormated>
    <izvorni_sadrzaj>FINA,DEGENIA PLODOVI ZEMLJE d.o.o. za poljoprivredu, trgovinu i djelatnost turističke agencije</izvorni_sadrzaj>
    <derivirana_varijabla naziv="DomainObject.Predmet.StrankaNazivFormated_1">FINA,DEGENIA PLODOVI ZEMLJE d.o.o. za poljoprivredu, trgovinu i djelatnost turističke agencije</derivirana_varijabla>
  </DomainObject.Predmet.StrankaNazivFormated>
  <DomainObject.Predmet.StrankaNazivFormatedOIB>
    <izvorni_sadrzaj>FINA, OIB 85821130368,DEGENIA PLODOVI ZEMLJE d.o.o. za poljoprivredu, trgovinu i djelatnost turističke agencije, OIB 30577199200</izvorni_sadrzaj>
    <derivirana_varijabla naziv="DomainObject.Predmet.StrankaNazivFormatedOIB_1">FINA, OIB 85821130368,DEGENIA PLODOVI ZEMLJE d.o.o. za poljoprivredu, trgovinu i djelatnost turističke agencije, OIB 30577199200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Marijana Žuža</izvorni_sadrzaj>
    <derivirana_varijabla naziv="DomainObject.Predmet.Zapisnicar_1">Marijana Žuža</derivirana_varijabla>
  </DomainObject.Predmet.Zapisnicar>
  <DomainObject.Predmet.StrankaListFormated>
    <izvorni_sadrzaj>
      <item>FINA</item>
      <item>DEGENIA PLODOVI ZEMLJE d.o.o. za poljoprivredu, trgovinu i djelatnost turističke agencije</item>
    </izvorni_sadrzaj>
    <derivirana_varijabla naziv="DomainObject.Predmet.StrankaListFormated_1">
      <item>FINA</item>
      <item>DEGENIA PLODOVI ZEMLJE d.o.o. za poljoprivredu, trgovinu i djelatnost turističke agencije</item>
    </derivirana_varijabla>
  </DomainObject.Predmet.StrankaListFormated>
  <DomainObject.Predmet.StrankaListFormatedOIB>
    <izvorni_sadrzaj>
      <item>FINA, OIB 85821130368</item>
      <item>DEGENIA PLODOVI ZEMLJE d.o.o. za poljoprivredu, trgovinu i djelatnost turističke agencije, OIB 30577199200</item>
    </izvorni_sadrzaj>
    <derivirana_varijabla naziv="DomainObject.Predmet.StrankaListFormatedOIB_1">
      <item>FINA, OIB 85821130368</item>
      <item>DEGENIA PLODOVI ZEMLJE d.o.o. za poljoprivredu, trgovinu i djelatnost turističke agencije, OIB 30577199200</item>
    </derivirana_varijabla>
  </DomainObject.Predmet.StrankaListFormatedOIB>
  <DomainObject.Predmet.StrankaListFormatedWithAdress>
    <izvorni_sadrzaj>
      <item>FINA</item>
      <item>DEGENIA PLODOVI ZEMLJE d.o.o. za poljoprivredu, trgovinu i djelatnost turističke agencije, Stjepana Radića 42A, 23000 Zadar</item>
    </izvorni_sadrzaj>
    <derivirana_varijabla naziv="DomainObject.Predmet.StrankaListFormatedWithAdress_1">
      <item>FINA</item>
      <item>DEGENIA PLODOVI ZEMLJE d.o.o. za poljoprivredu, trgovinu i djelatnost turističke agencije, Stjepana Radića 42A, 23000 Zadar</item>
    </derivirana_varijabla>
  </DomainObject.Predmet.StrankaListFormatedWithAdress>
  <DomainObject.Predmet.StrankaListFormatedWithAdressOIB>
    <izvorni_sadrzaj>
      <item>FINA, OIB 85821130368</item>
      <item>DEGENIA PLODOVI ZEMLJE d.o.o. za poljoprivredu, trgovinu i djelatnost turističke agencije, OIB 30577199200, Stjepana Radića 42A, 23000 Zadar</item>
    </izvorni_sadrzaj>
    <derivirana_varijabla naziv="DomainObject.Predmet.StrankaListFormatedWithAdressOIB_1">
      <item>FINA, OIB 85821130368</item>
      <item>DEGENIA PLODOVI ZEMLJE d.o.o. za poljoprivredu, trgovinu i djelatnost turističke agencije, OIB 30577199200, Stjepana Radića 42A, 23000 Zadar</item>
    </derivirana_varijabla>
  </DomainObject.Predmet.StrankaListFormatedWithAdressOIB>
  <DomainObject.Predmet.StrankaListNazivFormated>
    <izvorni_sadrzaj>
      <item>FINA</item>
      <item>DEGENIA PLODOVI ZEMLJE d.o.o. za poljoprivredu, trgovinu i djelatnost turističke agencije</item>
    </izvorni_sadrzaj>
    <derivirana_varijabla naziv="DomainObject.Predmet.StrankaListNazivFormated_1">
      <item>FINA</item>
      <item>DEGENIA PLODOVI ZEMLJE d.o.o. za poljoprivredu, trgovinu i djelatnost turističke agencije</item>
    </derivirana_varijabla>
  </DomainObject.Predmet.StrankaListNazivFormated>
  <DomainObject.Predmet.StrankaListNazivFormatedOIB>
    <izvorni_sadrzaj>
      <item>FINA, OIB 85821130368</item>
      <item>DEGENIA PLODOVI ZEMLJE d.o.o. za poljoprivredu, trgovinu i djelatnost turističke agencije, OIB 30577199200</item>
    </izvorni_sadrzaj>
    <derivirana_varijabla naziv="DomainObject.Predmet.StrankaListNazivFormatedOIB_1">
      <item>FINA, OIB 85821130368</item>
      <item>DEGENIA PLODOVI ZEMLJE d.o.o. za poljoprivredu, trgovinu i djelatnost turističke agencije, OIB 30577199200</item>
    </derivirana_varijabla>
  </DomainObject.Predmet.StrankaListNazivFormatedOIB>
  <DomainObject.Predmet.ProtuStrankaListFormated>
    <izvorni_sadrzaj>
      <item>DEGENIA, društvo s ograničenomo odgovornošću za usluge, trgovinu i uvoz-izvoz</item>
    </izvorni_sadrzaj>
    <derivirana_varijabla naziv="DomainObject.Predmet.ProtuStrankaListFormated_1">
      <item>DEGENIA, društvo s ograničenomo odgovornošću za usluge, trgovinu i uvoz-izvoz</item>
    </derivirana_varijabla>
  </DomainObject.Predmet.ProtuStrankaListFormated>
  <DomainObject.Predmet.ProtuStrankaListFormatedOIB>
    <izvorni_sadrzaj>
      <item>DEGENIA, društvo s ograničenomo odgovornošću za usluge, trgovinu i uvoz-izvoz, OIB 46718755937</item>
    </izvorni_sadrzaj>
    <derivirana_varijabla naziv="DomainObject.Predmet.ProtuStrankaListFormatedOIB_1">
      <item>DEGENIA, društvo s ograničenomo odgovornošću za usluge, trgovinu i uvoz-izvoz, OIB 46718755937</item>
    </derivirana_varijabla>
  </DomainObject.Predmet.ProtuStrankaListFormatedOIB>
  <DomainObject.Predmet.ProtuStrankaListFormatedWithAdress>
    <izvorni_sadrzaj>
      <item>DEGENIA, društvo s ograničenomo odgovornošću za usluge, trgovinu i uvoz-izvoz, Stjepana Radića 42a, 23000 Zadar</item>
    </izvorni_sadrzaj>
    <derivirana_varijabla naziv="DomainObject.Predmet.ProtuStrankaListFormatedWithAdress_1">
      <item>DEGENIA, društvo s ograničenomo odgovornošću za usluge, trgovinu i uvoz-izvoz, Stjepana Radića 42a, 23000 Zadar</item>
    </derivirana_varijabla>
  </DomainObject.Predmet.ProtuStrankaListFormatedWithAdress>
  <DomainObject.Predmet.ProtuStrankaListFormatedWithAdressOIB>
    <izvorni_sadrzaj>
      <item>DEGENIA, društvo s ograničenomo odgovornošću za usluge, trgovinu i uvoz-izvoz, OIB 46718755937, Stjepana Radića 42a, 23000 Zadar</item>
    </izvorni_sadrzaj>
    <derivirana_varijabla naziv="DomainObject.Predmet.ProtuStrankaListFormatedWithAdressOIB_1">
      <item>DEGENIA, društvo s ograničenomo odgovornošću za usluge, trgovinu i uvoz-izvoz, OIB 46718755937, Stjepana Radića 42a, 23000 Zadar</item>
    </derivirana_varijabla>
  </DomainObject.Predmet.ProtuStrankaListFormatedWithAdressOIB>
  <DomainObject.Predmet.ProtuStrankaListNazivFormated>
    <izvorni_sadrzaj>
      <item>DEGENIA, društvo s ograničenomo odgovornošću za usluge, trgovinu i uvoz-izvoz</item>
    </izvorni_sadrzaj>
    <derivirana_varijabla naziv="DomainObject.Predmet.ProtuStrankaListNazivFormated_1">
      <item>DEGENIA, društvo s ograničenomo odgovornošću za usluge, trgovinu i uvoz-izvoz</item>
    </derivirana_varijabla>
  </DomainObject.Predmet.ProtuStrankaListNazivFormated>
  <DomainObject.Predmet.ProtuStrankaListNazivFormatedOIB>
    <izvorni_sadrzaj>
      <item>DEGENIA, društvo s ograničenomo odgovornošću za usluge, trgovinu i uvoz-izvoz, OIB 46718755937</item>
    </izvorni_sadrzaj>
    <derivirana_varijabla naziv="DomainObject.Predmet.ProtuStrankaListNazivFormatedOIB_1">
      <item>DEGENIA, društvo s ograničenomo odgovornošću za usluge, trgovinu i uvoz-izvoz, OIB 46718755937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kolovoza 2017.</izvorni_sadrzaj>
    <derivirana_varijabla naziv="DomainObject.Datum_1">7.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DEGENIA, društvo s ograničenomo odgovornošću za usluge, trgovinu i uvoz-izvoz</izvorni_sadrzaj>
    <derivirana_varijabla naziv="DomainObject.Predmet.ProtustrankaIDrugi_1">DEGENIA, društvo s ograničenomo odgovornošću za usluge, trgovinu i uvoz-izvoz</derivirana_varijabla>
  </DomainObject.Predmet.ProtustrankaIDrugi>
  <DomainObject.Predmet.StrankaIDrugiAdressOIB>
    <izvorni_sadrzaj>FINA, OIB 85821130368 i dr.</izvorni_sadrzaj>
    <derivirana_varijabla naziv="DomainObject.Predmet.StrankaIDrugiAdressOIB_1">FINA, OIB 85821130368 i dr.</derivirana_varijabla>
  </DomainObject.Predmet.StrankaIDrugiAdressOIB>
  <DomainObject.Predmet.ProtustrankaIDrugiAdressOIB>
    <izvorni_sadrzaj>DEGENIA, društvo s ograničenomo odgovornošću za usluge, trgovinu i uvoz-izvoz, OIB 46718755937, Stjepana Radića 42a, 23000 Zadar</izvorni_sadrzaj>
    <derivirana_varijabla naziv="DomainObject.Predmet.ProtustrankaIDrugiAdressOIB_1">DEGENIA, društvo s ograničenomo odgovornošću za usluge, trgovinu i uvoz-izvoz, OIB 46718755937, Stjepana Radića 42a,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DEGENIA, društvo s ograničenomo odgovornošću za usluge, trgovinu i uvoz-izvoz</item>
      <item>FINA</item>
      <item>DEGENIA PLODOVI ZEMLJE d.o.o. za poljoprivredu, trgovinu i djelatnost turističke agencije</item>
    </izvorni_sadrzaj>
    <derivirana_varijabla naziv="DomainObject.Predmet.SudioniciListNaziv_1">
      <item>DEGENIA, društvo s ograničenomo odgovornošću za usluge, trgovinu i uvoz-izvoz</item>
      <item>FINA</item>
      <item>DEGENIA PLODOVI ZEMLJE d.o.o. za poljoprivredu, trgovinu i djelatnost turističke agencije</item>
    </derivirana_varijabla>
  </DomainObject.Predmet.SudioniciListNaziv>
  <DomainObject.Predmet.SudioniciListAdressOIB>
    <izvorni_sadrzaj>
      <item>DEGENIA, društvo s ograničenomo odgovornošću za usluge, trgovinu i uvoz-izvoz, OIB 46718755937, Stjepana Radića 42a,23000 Zadar</item>
      <item>FINA, OIB 85821130368</item>
      <item>DEGENIA PLODOVI ZEMLJE d.o.o. za poljoprivredu, trgovinu i djelatnost turističke agencije, OIB 30577199200, Stjepana Radića 42A,23000 Zadar</item>
    </izvorni_sadrzaj>
    <derivirana_varijabla naziv="DomainObject.Predmet.SudioniciListAdressOIB_1">
      <item>DEGENIA, društvo s ograničenomo odgovornošću za usluge, trgovinu i uvoz-izvoz, OIB 46718755937, Stjepana Radića 42a,23000 Zadar</item>
      <item>FINA, OIB 85821130368</item>
      <item>DEGENIA PLODOVI ZEMLJE d.o.o. za poljoprivredu, trgovinu i djelatnost turističke agencije, OIB 30577199200, Stjepana Radića 42A,23000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46718755937</item>
      <item>, OIB 85821130368</item>
      <item>, OIB 30577199200</item>
    </izvorni_sadrzaj>
    <derivirana_varijabla naziv="DomainObject.Predmet.SudioniciListNazivOIB_1">
      <item>, OIB 46718755937</item>
      <item>, OIB 85821130368</item>
      <item>, OIB 30577199200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BA3D86D-0A2F-43F4-9D98-C4DC18A5B84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758</properties:Words>
  <properties:Characters>4291</properties:Characters>
  <properties:Lines>99</properties:Lines>
  <properties:Paragraphs>29</properties:Paragraphs>
  <properties:TotalTime>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5116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2017-08-04T19:21:00Z</dcterms:created>
  <dc:creator>Administrator</dc:creator>
  <cp:lastModifiedBy>Marijana Žuža</cp:lastModifiedBy>
  <cp:lastPrinted>2017-08-07T08:51:00Z</cp:lastPrinted>
  <dcterms:modified xmlns:xsi="http://www.w3.org/2001/XMLSchema-instance" xsi:type="dcterms:W3CDTF">2017-08-07T09:37:00Z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