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7b2f" w14:paraId="e7d7b2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St-1031/2016-2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LEOLINA jednostavno društvo s ograničenom odgovornošću za trgovinu i usluge, Bjelovar, Naselje kralja Zvonimira 5/2, OIB: 78793572416, MBS: 010089142, dana 1. veljače 2017. godine 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LEOLINA jednostavno društvo s ograničenom odgovornošću za trgovinu i usluge, Bjelovar, Naselje kralja Zvonimira 5/2, OIB: 78793572416, MBS: 010089142.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23. veljače 2017. godine u 9,00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Anamarija Biondić    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III. Nalaže se zakonskom zastupniku dužnika Anamariji Biondić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Predlagatelj Fina, Podružnica Bjelovar navodi u prijedlogu da na dan 1. rujna 2015. godine u Očevidniku redoslijeda osnova za plaćanje dužnik ima evidentirane neizvršene osnove za plaćanje u neprekinutom razdoblju od 212 dana u ukupnom iznosu od 51.431,06 kn. Također je u prijedlogu navedeno da dužnik ima dvije zaposlene osobe, a da u Jedinstvenom registru računa ima otvorenih računa kod Hrvatske poštanske banke d.d. i Hypo Alpe-</w:t>
      </w:r>
      <w:proofErr w:type="spellStart"/>
      <w:r>
        <w:rPr>
          <w:rFonts w:cs="Times New Roman" w:eastAsia="Times New Roman"/>
          <w:szCs w:val="20"/>
          <w:lang w:eastAsia="hr-HR"/>
        </w:rPr>
        <w:t>Adria</w:t>
      </w:r>
      <w:proofErr w:type="spellEnd"/>
      <w:r>
        <w:rPr>
          <w:rFonts w:cs="Times New Roman" w:eastAsia="Times New Roman"/>
          <w:szCs w:val="20"/>
          <w:lang w:eastAsia="hr-HR"/>
        </w:rPr>
        <w:t>-Bank d.d.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St-1031/2016-2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1. veljače 2017. godine 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2F1CD4" w:rsidP="002F1CD4" w:rsidR="002F1C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2F1CD4" w:rsidP="002F1CD4" w:rsidR="002F1CD4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2F1CD4" w:rsidP="002F1CD4" w:rsidR="002F1CD4">
      <w:pPr>
        <w:pStyle w:val="Bezproreda"/>
      </w:pPr>
      <w:r>
        <w:t>2. Sc. ročište</w:t>
      </w:r>
    </w:p>
    <w:p w:rsidRDefault="002F1CD4" w:rsidP="002F1CD4" w:rsidR="002F1CD4">
      <w:pPr>
        <w:pStyle w:val="Bezproreda"/>
      </w:pPr>
      <w:proofErr w:type="spellStart"/>
      <w:r>
        <w:t>Bj</w:t>
      </w:r>
      <w:proofErr w:type="spellEnd"/>
      <w:r>
        <w:t>. 1.2.2017.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CD4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85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St-1031/2016-2</izvorni_sadrzaj>
    <derivirana_varijabla naziv="DomainObject.Oznaka_1">St-1031/2016-2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LEOLINA jednostavno društvo s ograničenom odgovornošću za trgovinu i usluge</izvorni_sadrzaj>
    <derivirana_varijabla naziv="DomainObject.Predmet.ProtustrankaFormated_1">  LEOLINA jednostavno društvo s ograničenom odgovornošću za trgovinu i usluge</derivirana_varijabla>
  </DomainObject.Predmet.ProtustrankaFormated>
  <DomainObject.Predmet.ProtustrankaFormatedOIB>
    <izvorni_sadrzaj>  LEOLINA jednostavno društvo s ograničenom odgovornošću za trgovinu i usluge, OIB 78793572416</izvorni_sadrzaj>
    <derivirana_varijabla naziv="DomainObject.Predmet.ProtustrankaFormatedOIB_1">  LEOLINA jednostavno društvo s ograničenom odgovornošću za trgovinu i usluge, OIB 78793572416</derivirana_varijabla>
  </DomainObject.Predmet.ProtustrankaFormatedOIB>
  <DomainObject.Predmet.ProtustrankaFormatedWithAdress>
    <izvorni_sadrzaj> LEOLINA jednostavno društvo s ograničenom odgovornošću za trgovinu i usluge, Naselje kralja Zvonimira 5/2, 43000 Bjelovar</izvorni_sadrzaj>
    <derivirana_varijabla naziv="DomainObject.Predmet.ProtustrankaFormatedWithAdress_1"> LEOLINA jednostavno društvo s ograničenom odgovornošću za trgovinu i usluge, Naselje kralja Zvonimira 5/2, 43000 Bjelovar</derivirana_varijabla>
  </DomainObject.Predmet.ProtustrankaFormatedWithAdress>
  <DomainObject.Predmet.ProtustrankaFormatedWithAdressOIB>
    <izvorni_sadrzaj> LEOLINA jednostavno društvo s ograničenom odgovornošću za trgovinu i usluge, OIB 78793572416, Naselje kralja Zvonimira 5/2, 43000 Bjelovar</izvorni_sadrzaj>
    <derivirana_varijabla naziv="DomainObject.Predmet.ProtustrankaFormatedWithAdressOIB_1"> LEOLINA jednostavno društvo s ograničenom odgovornošću za trgovinu i usluge, OIB 78793572416, Naselje kralja Zvonimira 5/2, 43000 Bjelovar</derivirana_varijabla>
  </DomainObject.Predmet.ProtustrankaFormatedWithAdressOIB>
  <DomainObject.Predmet.ProtustrankaWithAdress>
    <izvorni_sadrzaj>LEOLINA jednostavno društvo s ograničenom odgovornošću za trgovinu i usluge Naselje kralja Zvonimira 5/2, 43000 Bjelovar</izvorni_sadrzaj>
    <derivirana_varijabla naziv="DomainObject.Predmet.ProtustrankaWithAdress_1">LEOLINA jednostavno društvo s ograničenom odgovornošću za trgovinu i usluge Naselje kralja Zvonimira 5/2, 43000 Bjelovar</derivirana_varijabla>
  </DomainObject.Predmet.ProtustrankaWithAdress>
  <DomainObject.Predmet.ProtustrankaWithAdressOIB>
    <izvorni_sadrzaj>LEOLINA jednostavno društvo s ograničenom odgovornošću za trgovinu i usluge, OIB 78793572416, Naselje kralja Zvonimira 5/2, 43000 Bjelovar</izvorni_sadrzaj>
    <derivirana_varijabla naziv="DomainObject.Predmet.ProtustrankaWithAdressOIB_1">LEOLINA jednostavno društvo s ograničenom odgovornošću za trgovinu i usluge, OIB 78793572416, Naselje kralja Zvonimira 5/2, 43000 Bjelovar</derivirana_varijabla>
  </DomainObject.Predmet.ProtustrankaWithAdressOIB>
  <DomainObject.Predmet.ProtustrankaNazivFormated>
    <izvorni_sadrzaj>LEOLINA jednostavno društvo s ograničenom odgovornošću za trgovinu i usluge</izvorni_sadrzaj>
    <derivirana_varijabla naziv="DomainObject.Predmet.ProtustrankaNazivFormated_1">LEOLINA jednostavno društvo s ograničenom odgovornošću za trgovinu i usluge</derivirana_varijabla>
  </DomainObject.Predmet.ProtustrankaNazivFormated>
  <DomainObject.Predmet.ProtustrankaNazivFormatedOIB>
    <izvorni_sadrzaj>LEOLINA jednostavno društvo s ograničenom odgovornošću za trgovinu i usluge, OIB 78793572416</izvorni_sadrzaj>
    <derivirana_varijabla naziv="DomainObject.Predmet.ProtustrankaNazivFormatedOIB_1">LEOLINA jednostavno društvo s ograničenom odgovornošću za trgovinu i usluge, OIB 78793572416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LEOLINA jednostavno društvo s ograničenom odgovornošću za trgovinu i usluge</item>
    </izvorni_sadrzaj>
    <derivirana_varijabla naziv="DomainObject.Predmet.ProtuStrankaListFormated_1">
      <item>LEOLINA jednostavno društvo s ograničenom odgovornošću za trgovinu i usluge</item>
    </derivirana_varijabla>
  </DomainObject.Predmet.ProtuStrankaListFormated>
  <DomainObject.Predmet.ProtuStrankaListFormatedOIB>
    <izvorni_sadrzaj>
      <item>LEOLINA jednostavno društvo s ograničenom odgovornošću za trgovinu i usluge, OIB 78793572416</item>
    </izvorni_sadrzaj>
    <derivirana_varijabla naziv="DomainObject.Predmet.ProtuStrankaListFormatedOIB_1">
      <item>LEOLINA jednostavno društvo s ograničenom odgovornošću za trgovinu i usluge, OIB 78793572416</item>
    </derivirana_varijabla>
  </DomainObject.Predmet.ProtuStrankaListFormatedOIB>
  <DomainObject.Predmet.ProtuStrankaListFormatedWithAdress>
    <izvorni_sadrzaj>
      <item>LEOLINA jednostavno društvo s ograničenom odgovornošću za trgovinu i usluge, Naselje kralja Zvonimira 5/2, 43000 Bjelovar</item>
    </izvorni_sadrzaj>
    <derivirana_varijabla naziv="DomainObject.Predmet.ProtuStrankaListFormatedWithAdress_1">
      <item>LEOLINA jednostavno društvo s ograničenom odgovornošću za trgovinu i usluge, Naselje kralja Zvonimira 5/2, 43000 Bjelovar</item>
    </derivirana_varijabla>
  </DomainObject.Predmet.ProtuStrankaListFormatedWithAdress>
  <DomainObject.Predmet.ProtuStrankaListFormatedWithAdressOIB>
    <izvorni_sadrzaj>
      <item>LEOLINA jednostavno društvo s ograničenom odgovornošću za trgovinu i usluge, OIB 78793572416, Naselje kralja Zvonimira 5/2, 43000 Bjelovar</item>
    </izvorni_sadrzaj>
    <derivirana_varijabla naziv="DomainObject.Predmet.ProtuStrankaListFormatedWithAdressOIB_1">
      <item>LEOLINA jednostavno društvo s ograničenom odgovornošću za trgovinu i usluge, OIB 78793572416, Naselje kralja Zvonimira 5/2, 43000 Bjelovar</item>
    </derivirana_varijabla>
  </DomainObject.Predmet.ProtuStrankaListFormatedWithAdressOIB>
  <DomainObject.Predmet.ProtuStrankaListNazivFormated>
    <izvorni_sadrzaj>
      <item>LEOLINA jednostavno društvo s ograničenom odgovornošću za trgovinu i usluge</item>
    </izvorni_sadrzaj>
    <derivirana_varijabla naziv="DomainObject.Predmet.ProtuStrankaListNazivFormated_1">
      <item>LEOLINA jednostavno društvo s ograničenom odgovornošću za trgovinu i usluge</item>
    </derivirana_varijabla>
  </DomainObject.Predmet.ProtuStrankaListNazivFormated>
  <DomainObject.Predmet.ProtuStrankaListNazivFormatedOIB>
    <izvorni_sadrzaj>
      <item>LEOLINA jednostavno društvo s ograničenom odgovornošću za trgovinu i usluge, OIB 78793572416</item>
    </izvorni_sadrzaj>
    <derivirana_varijabla naziv="DomainObject.Predmet.ProtuStrankaListNazivFormatedOIB_1">
      <item>LEOLINA jednostavno društvo s ograničenom odgovornošću za trgovinu i usluge, OIB 78793572416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St-1031/2016-2</izvorni_sadrzaj>
    <derivirana_varijabla naziv="DomainObject.PoslovniBrojDokumenta_1">St-1031/2016-2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LEOLINA jednostavno društvo s ograničenom odgovornošću za trgovinu i usluge</izvorni_sadrzaj>
    <derivirana_varijabla naziv="DomainObject.Predmet.ProtustrankaIDrugi_1">LEOLINA jednostavno društvo s ograničenom odgovornošću za trgovinu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LEOLINA jednostavno društvo s ograničenom odgovornošću za trgovinu i usluge, OIB 78793572416, Naselje kralja Zvonimira 5/2, 43000 Bjelovar</izvorni_sadrzaj>
    <derivirana_varijabla naziv="DomainObject.Predmet.ProtustrankaIDrugiAdressOIB_1">LEOLINA jednostavno društvo s ograničenom odgovornošću za trgovinu i usluge, OIB 78793572416, Naselje kralja Zvonimira 5/2,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LEOLINA jednostavno društvo s ograničenom odgovornošću za trgovinu i usluge</item>
    </izvorni_sadrzaj>
    <derivirana_varijabla naziv="DomainObject.Predmet.SudioniciListNaziv_1">
      <item>FINA, RC ZAGREB, Podružnica Bjelovar</item>
      <item>LEOLINA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Frana Supila 4,43000 Bjelovar</item>
      <item>LEOLINA jednostavno društvo s ograničenom odgovornošću za trgovinu i usluge, OIB 78793572416, Naselje kralja Zvonimira 5/2,43000 Bjelovar</item>
    </izvorni_sadrzaj>
    <derivirana_varijabla naziv="DomainObject.Predmet.SudioniciListAdressOIB_1">
      <item>FINA, RC ZAGREB, Podružnica Bjelovar, OIB 85821130368, Frana Supila 4,43000 Bjelovar</item>
      <item>LEOLINA jednostavno društvo s ograničenom odgovornošću za trgovinu i usluge, OIB 78793572416, Naselje kralja Zvonimira 5/2,43000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262C6D-8897-441D-8FC3-1CE4E7868C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2795</properties:Characters>
  <properties:Lines>87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2017-02-01T11:18:00Z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