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9156" w14:paraId="1d29156" w:rsidRDefault="00390EC2" w:rsidP="00390EC2" w:rsidR="00390EC2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390EC2" w:rsidRPr="00A245CA">
        <w:tc>
          <w:tcPr>
            <w:tcW w:type="dxa" w:w="3060"/>
          </w:tcPr>
          <w:p w:rsidRDefault="00390EC2" w:rsidP="009F2711" w:rsidR="00390EC2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390EC2" w:rsidP="009F2711" w:rsidR="00390EC2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390EC2" w:rsidP="009F2711" w:rsidR="00390EC2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A245CA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4296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 xml:space="preserve">UDRUGA INSTRUKTORA VOŽNJE HRVATSKE, Zagreb, </w:t>
      </w:r>
      <w:proofErr w:type="spellStart"/>
      <w:r>
        <w:rPr>
          <w:rFonts w:cs="Times New Roman" w:eastAsia="Times New Roman"/>
          <w:szCs w:val="24"/>
          <w:lang w:eastAsia="hr-HR"/>
        </w:rPr>
        <w:t>Rubetićeva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35830034634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390EC2" w:rsidP="00390EC2" w:rsidR="00390EC2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 xml:space="preserve">UDRUGA INSTRUKTORA VOŽNJE HRVATSKE, Zagreb, </w:t>
      </w:r>
      <w:proofErr w:type="spellStart"/>
      <w:r>
        <w:rPr>
          <w:rFonts w:cs="Times New Roman" w:eastAsia="Times New Roman"/>
          <w:szCs w:val="24"/>
          <w:lang w:eastAsia="hr-HR"/>
        </w:rPr>
        <w:t>Rubetićeva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35830034634</w:t>
      </w:r>
      <w:r w:rsidRPr="00A245CA">
        <w:rPr>
          <w:rFonts w:cs="Times New Roman" w:eastAsia="Times New Roman"/>
          <w:szCs w:val="24"/>
          <w:lang w:eastAsia="hr-HR"/>
        </w:rPr>
        <w:t xml:space="preserve"> podatke o djelatnicima ili potvrdu da nema zaposlenih osoba na dan pisanja potvrde.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390EC2" w:rsidP="00390EC2" w:rsidR="00390EC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 xml:space="preserve">UDRUGA INSTRUKTORA VOŽNJE HRVATSKE, Zagreb, </w:t>
      </w:r>
      <w:proofErr w:type="spellStart"/>
      <w:r>
        <w:rPr>
          <w:rFonts w:cs="Times New Roman" w:eastAsia="Times New Roman"/>
          <w:szCs w:val="24"/>
          <w:lang w:eastAsia="hr-HR"/>
        </w:rPr>
        <w:t>Rubetićeva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35830034634.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A12965" w:rsidP="00894CFC" w:rsidR="00A129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Maja Hilje</w:t>
      </w:r>
      <w:bookmarkStart w:name="_GoBack" w:id="0"/>
      <w:bookmarkEnd w:id="0"/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</w:p>
    <w:p w:rsidRDefault="00390EC2" w:rsidP="00390EC2" w:rsidR="00390EC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390EC2" w:rsidP="00A12965" w:rsidR="0007683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94CFC" w:rsidP="00A12965" w:rsidR="00894CF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94CFC" w:rsidP="00894CFC" w:rsidR="00894CF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94CFC" w:rsidP="00894CFC" w:rsidR="00894CF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94CFC" w:rsidP="00894CFC" w:rsidR="00894CF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94CFC" w:rsidP="00894CFC" w:rsidR="00894CF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</w:t>
      </w:r>
    </w:p>
    <w:p w:rsidRDefault="00894CFC" w:rsidP="00894CFC" w:rsidR="00894CF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HZMO, Zagreb, Trpimirova 4</w:t>
      </w:r>
    </w:p>
    <w:p w:rsidRDefault="00894CFC" w:rsidP="00894CFC" w:rsidR="00894CFC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rFonts w:cs="Times New Roman" w:eastAsia="Times New Roman"/>
          <w:szCs w:val="24"/>
          <w:lang w:eastAsia="hr-HR"/>
        </w:rPr>
        <w:t>e-oglasna ploča - 15 dana</w:t>
      </w:r>
    </w:p>
    <w:p w:rsidRDefault="00894CFC" w:rsidP="00A12965" w:rsidR="00894CF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D231BF" w:rsidR="00894CFC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48D" w:rsidR="00B11564">
      <w:r>
        <w:separator/>
      </w:r>
    </w:p>
  </w:endnote>
  <w:endnote w:id="0" w:type="continuationSeparator">
    <w:p w:rsidRDefault="00FA648D" w:rsidR="00B11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48D" w:rsidR="00B11564">
      <w:r>
        <w:separator/>
      </w:r>
    </w:p>
  </w:footnote>
  <w:footnote w:id="0" w:type="continuationSeparator">
    <w:p w:rsidRDefault="00FA648D" w:rsidR="00B115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E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4CF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EC2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C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4CFC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0EC2"/>
    <w:rsid w:val="0007683B"/>
    <w:rsid w:val="00390EC2"/>
    <w:rsid w:val="00894CFC"/>
    <w:rsid w:val="00A12965"/>
    <w:rsid w:val="00B11564"/>
    <w:rsid w:val="00FA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0E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90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390EC2"/>
  </w:style>
  <w:style w:styleId="Brojstranice" w:type="character">
    <w:name w:val="page number"/>
    <w:basedOn w:val="Zadanifontodlomka"/>
    <w:rsid w:val="00390EC2"/>
  </w:style>
  <w:style w:styleId="Tekstbalonia" w:type="paragraph">
    <w:name w:val="Balloon Text"/>
    <w:basedOn w:val="Normal"/>
    <w:link w:val="TekstbaloniaChar"/>
    <w:uiPriority w:val="99"/>
    <w:semiHidden/>
    <w:unhideWhenUsed/>
    <w:rsid w:val="00390E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0E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4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648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648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648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648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0E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390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390EC2"/>
  </w:style>
  <w:style w:styleId="Brojstranice" w:type="character">
    <w:name w:val="page number"/>
    <w:basedOn w:val="Zadanifontodlomka"/>
    <w:rsid w:val="00390EC2"/>
  </w:style>
  <w:style w:styleId="Tekstbalonia" w:type="paragraph">
    <w:name w:val="Balloon Text"/>
    <w:basedOn w:val="Normal"/>
    <w:link w:val="TekstbaloniaChar"/>
    <w:uiPriority w:val="99"/>
    <w:semiHidden/>
    <w:unhideWhenUsed/>
    <w:rsid w:val="00390E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0E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4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648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648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648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648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124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02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St-4296/2015-3</izvorni_sadrzaj>
    <derivirana_varijabla naziv="DomainObject.Oznaka_1">St-4296/2015-3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4296</izvorni_sadrzaj>
    <derivirana_varijabla naziv="DomainObject.Predmet.Broj_1">4296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St-4296/2015</izvorni_sadrzaj>
    <derivirana_varijabla naziv="DomainObject.Predmet.OznakaBroj_1">St-4296/2015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INSTRUKTORA VOŽNJE HRVATSKE</izvorni_sadrzaj>
    <derivirana_varijabla naziv="DomainObject.Predmet.ProtustrankaFormated_1">  UDRUGA INSTRUKTORA VOŽNJE HRVATSKE</derivirana_varijabla>
  </DomainObject.Predmet.ProtustrankaFormated>
  <DomainObject.Predmet.ProtustrankaFormatedOIB>
    <izvorni_sadrzaj>  UDRUGA INSTRUKTORA VOŽNJE HRVATSKE, OIB 35830034634</izvorni_sadrzaj>
    <derivirana_varijabla naziv="DomainObject.Predmet.ProtustrankaFormatedOIB_1">  UDRUGA INSTRUKTORA VOŽNJE HRVATSKE, OIB 35830034634</derivirana_varijabla>
  </DomainObject.Predmet.ProtustrankaFormatedOIB>
  <DomainObject.Predmet.ProtustrankaFormatedWithAdress>
    <izvorni_sadrzaj> UDRUGA INSTRUKTORA VOŽNJE HRVATSKE, Rubetićeva 9, 10000 Zagreb</izvorni_sadrzaj>
    <derivirana_varijabla naziv="DomainObject.Predmet.ProtustrankaFormatedWithAdress_1"> UDRUGA INSTRUKTORA VOŽNJE HRVATSKE, Rubetićeva 9, 10000 Zagreb</derivirana_varijabla>
  </DomainObject.Predmet.ProtustrankaFormatedWithAdress>
  <DomainObject.Predmet.ProtustrankaFormatedWithAdressOIB>
    <izvorni_sadrzaj> UDRUGA INSTRUKTORA VOŽNJE HRVATSKE, OIB 35830034634, Rubetićeva 9, 10000 Zagreb</izvorni_sadrzaj>
    <derivirana_varijabla naziv="DomainObject.Predmet.ProtustrankaFormatedWithAdressOIB_1"> UDRUGA INSTRUKTORA VOŽNJE HRVATSKE, OIB 35830034634, Rubetićeva 9, 10000 Zagreb</derivirana_varijabla>
  </DomainObject.Predmet.ProtustrankaFormatedWithAdressOIB>
  <DomainObject.Predmet.ProtustrankaWithAdress>
    <izvorni_sadrzaj>UDRUGA INSTRUKTORA VOŽNJE HRVATSKE Rubetićeva 9, 10000 Zagreb</izvorni_sadrzaj>
    <derivirana_varijabla naziv="DomainObject.Predmet.ProtustrankaWithAdress_1">UDRUGA INSTRUKTORA VOŽNJE HRVATSKE Rubetićeva 9, 10000 Zagreb</derivirana_varijabla>
  </DomainObject.Predmet.ProtustrankaWithAdress>
  <DomainObject.Predmet.ProtustrankaWithAdressOIB>
    <izvorni_sadrzaj>UDRUGA INSTRUKTORA VOŽNJE HRVATSKE, OIB 35830034634, Rubetićeva 9, 10000 Zagreb</izvorni_sadrzaj>
    <derivirana_varijabla naziv="DomainObject.Predmet.ProtustrankaWithAdressOIB_1">UDRUGA INSTRUKTORA VOŽNJE HRVATSKE, OIB 35830034634, Rubetićeva 9, 10000 Zagreb</derivirana_varijabla>
  </DomainObject.Predmet.ProtustrankaWithAdressOIB>
  <DomainObject.Predmet.ProtustrankaNazivFormated>
    <izvorni_sadrzaj>UDRUGA INSTRUKTORA VOŽNJE HRVATSKE</izvorni_sadrzaj>
    <derivirana_varijabla naziv="DomainObject.Predmet.ProtustrankaNazivFormated_1">UDRUGA INSTRUKTORA VOŽNJE HRVATSKE</derivirana_varijabla>
  </DomainObject.Predmet.ProtustrankaNazivFormated>
  <DomainObject.Predmet.ProtustrankaNazivFormatedOIB>
    <izvorni_sadrzaj>UDRUGA INSTRUKTORA VOŽNJE HRVATSKE, OIB 35830034634</izvorni_sadrzaj>
    <derivirana_varijabla naziv="DomainObject.Predmet.ProtustrankaNazivFormatedOIB_1">UDRUGA INSTRUKTORA VOŽNJE HRVATSKE, OIB 35830034634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INSTRUKTORA VOŽNJE HRVATSKE</item>
    </izvorni_sadrzaj>
    <derivirana_varijabla naziv="DomainObject.Predmet.ProtuStrankaListFormated_1">
      <item>UDRUGA INSTRUKTORA VOŽNJE HRVATSKE</item>
    </derivirana_varijabla>
  </DomainObject.Predmet.ProtuStrankaListFormated>
  <DomainObject.Predmet.ProtuStrankaListFormatedOIB>
    <izvorni_sadrzaj>
      <item>UDRUGA INSTRUKTORA VOŽNJE HRVATSKE, OIB 35830034634</item>
    </izvorni_sadrzaj>
    <derivirana_varijabla naziv="DomainObject.Predmet.ProtuStrankaListFormatedOIB_1">
      <item>UDRUGA INSTRUKTORA VOŽNJE HRVATSKE, OIB 35830034634</item>
    </derivirana_varijabla>
  </DomainObject.Predmet.ProtuStrankaListFormatedOIB>
  <DomainObject.Predmet.ProtuStrankaListFormatedWithAdress>
    <izvorni_sadrzaj>
      <item>UDRUGA INSTRUKTORA VOŽNJE HRVATSKE, Rubetićeva 9, 10000 Zagreb</item>
    </izvorni_sadrzaj>
    <derivirana_varijabla naziv="DomainObject.Predmet.ProtuStrankaListFormatedWithAdress_1">
      <item>UDRUGA INSTRUKTORA VOŽNJE HRVATSKE, Rubetićeva 9, 10000 Zagreb</item>
    </derivirana_varijabla>
  </DomainObject.Predmet.ProtuStrankaListFormatedWithAdress>
  <DomainObject.Predmet.ProtuStrankaListFormatedWithAdressOIB>
    <izvorni_sadrzaj>
      <item>UDRUGA INSTRUKTORA VOŽNJE HRVATSKE, OIB 35830034634, Rubetićeva 9, 10000 Zagreb</item>
    </izvorni_sadrzaj>
    <derivirana_varijabla naziv="DomainObject.Predmet.ProtuStrankaListFormatedWithAdressOIB_1">
      <item>UDRUGA INSTRUKTORA VOŽNJE HRVATSKE, OIB 35830034634, Rubetićeva 9, 10000 Zagreb</item>
    </derivirana_varijabla>
  </DomainObject.Predmet.ProtuStrankaListFormatedWithAdressOIB>
  <DomainObject.Predmet.ProtuStrankaListNazivFormated>
    <izvorni_sadrzaj>
      <item>UDRUGA INSTRUKTORA VOŽNJE HRVATSKE</item>
    </izvorni_sadrzaj>
    <derivirana_varijabla naziv="DomainObject.Predmet.ProtuStrankaListNazivFormated_1">
      <item>UDRUGA INSTRUKTORA VOŽNJE HRVATSKE</item>
    </derivirana_varijabla>
  </DomainObject.Predmet.ProtuStrankaListNazivFormated>
  <DomainObject.Predmet.ProtuStrankaListNazivFormatedOIB>
    <izvorni_sadrzaj>
      <item>UDRUGA INSTRUKTORA VOŽNJE HRVATSKE, OIB 35830034634</item>
    </izvorni_sadrzaj>
    <derivirana_varijabla naziv="DomainObject.Predmet.ProtuStrankaListNazivFormatedOIB_1">
      <item>UDRUGA INSTRUKTORA VOŽNJE HRVATSKE, OIB 35830034634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St-4296/2015-3</izvorni_sadrzaj>
    <derivirana_varijabla naziv="DomainObject.PoslovniBrojDokumenta_1">St-4296/2015-3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INSTRUKTORA VOŽNJE HRVATSKE</izvorni_sadrzaj>
    <derivirana_varijabla naziv="DomainObject.Predmet.ProtustrankaIDrugi_1">UDRUGA INSTRUKTORA VOŽNJE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INSTRUKTORA VOŽNJE HRVATSKE, OIB 35830034634, Rubetićeva 9, 10000 Zagreb</izvorni_sadrzaj>
    <derivirana_varijabla naziv="DomainObject.Predmet.ProtustrankaIDrugiAdressOIB_1">UDRUGA INSTRUKTORA VOŽNJE HRVATSKE, OIB 35830034634,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INSTRUKTORA VOŽNJE HRVATSKE</item>
    </izvorni_sadrzaj>
    <derivirana_varijabla naziv="DomainObject.Predmet.SudioniciListNaziv_1">
      <item>FINA Regionalni centar Zagreb</item>
      <item>UDRUGA INSTRUKTORA VOŽNJE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INSTRUKTORA VOŽNJE HRVATSKE, OIB 35830034634, Rubetićeva 9,10000 Zagreb</item>
    </izvorni_sadrzaj>
    <derivirana_varijabla naziv="DomainObject.Predmet.SudioniciListAdressOIB_1">
      <item>FINA Regionalni centar Zagreb, OIB 85821130368, Trg svibanjskih žrtava 1995. 1,10000 Zagreb</item>
      <item>UDRUGA INSTRUKTORA VOŽNJE HRVATSKE, OIB 35830034634, Rubetićeva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35830034634</item>
    </izvorni_sadrzaj>
    <derivirana_varijabla naziv="DomainObject.Predmet.SudioniciListNazivOIB_1">
      <item>, OIB 85821130368</item>
      <item>, OIB 35830034634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1731</properties:Characters>
  <properties:Lines>54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2015-11-19T10:39:00Z</dcterms:created>
  <dc:creator>dvorana100</dc:creator>
  <cp:lastModifiedBy>Antonija Fuš</cp:lastModifiedBy>
  <dcterms:modified xmlns:xsi="http://www.w3.org/2001/XMLSchema-instance" xsi:type="dcterms:W3CDTF">2015-11-23T12:23:00Z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St-4296/2015-3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