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a3c6" w14:paraId="591a3c6" w:rsidRDefault="00D23498" w:rsidP="00D23498" w:rsidR="00D23498">
      <w:pPr>
        <w:pStyle w:val="Bezproreda"/>
        <w:ind w:firstLine="708" w:left="3540"/>
        <w:jc w:val="center"/>
        <w15:collapsed w:val="false"/>
      </w:pPr>
      <w:bookmarkStart w:name="_GoBack" w:id="0"/>
      <w:bookmarkEnd w:id="0"/>
      <w:r>
        <w:t>1 St-182/2016-35</w:t>
      </w:r>
    </w:p>
    <w:p w:rsidRDefault="00D23498" w:rsidP="00D23498" w:rsidR="00D23498">
      <w:pPr>
        <w:pStyle w:val="Bezproreda"/>
        <w:ind w:firstLine="708" w:left="3540"/>
        <w:jc w:val="center"/>
      </w:pPr>
    </w:p>
    <w:p w:rsidRDefault="00D23498" w:rsidP="00D23498" w:rsidR="00D23498">
      <w:pPr>
        <w:pStyle w:val="Bezproreda"/>
        <w:ind w:firstLine="708" w:left="3540"/>
        <w:jc w:val="center"/>
      </w:pPr>
    </w:p>
    <w:p w:rsidRDefault="00D23498" w:rsidP="00D23498" w:rsidR="00D23498">
      <w:pPr>
        <w:pStyle w:val="Bezproreda"/>
        <w:jc w:val="center"/>
      </w:pP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  <w:jc w:val="center"/>
      </w:pPr>
      <w:r>
        <w:t>R E P U B L I K A       H R V A T S K A</w:t>
      </w:r>
    </w:p>
    <w:p w:rsidRDefault="00D23498" w:rsidP="00D23498" w:rsidR="00D23498">
      <w:pPr>
        <w:pStyle w:val="Bezproreda"/>
        <w:jc w:val="center"/>
      </w:pPr>
    </w:p>
    <w:p w:rsidRDefault="00D23498" w:rsidP="00D23498" w:rsidR="00D23498">
      <w:pPr>
        <w:pStyle w:val="Bezproreda"/>
        <w:jc w:val="center"/>
      </w:pPr>
      <w:r>
        <w:t>R J E Š E N J E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  <w:r>
        <w:t>TRGOVAČKI SUD U BJELOVARU,  po  sucu Branki Pleskalt, u predmetu stečaja  nad Stečajnom masom iza VITAFLORE d.o.o. u stečaju, Osijek, Vijenac I. Meštrovića 74, OIB: 24736040978,  dana  4. rujna 2017. godine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  <w:jc w:val="center"/>
      </w:pPr>
      <w:r>
        <w:t>r i j e š i o      j e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  <w:r>
        <w:t>Stečajnom upravitelju Miji Rončević iz Osijeka, I. Meštrovića 7</w:t>
      </w:r>
      <w:r w:rsidR="0078783E">
        <w:t>4,   odobrava se isplata putnih troškova</w:t>
      </w:r>
      <w:r>
        <w:t xml:space="preserve"> u bruto iznosu od  3.448,29 kuna,  te isplatu materijalnih troškova u iznosu od 244,05 kuna u skladu s odredbom članka 29. Stečajnog zakona sa žiro-račun Stečajne mase iza stečajnog dužnika VITAFLORA d.o.o. u stečaju, Osijek,   na njegov žiro-račun.  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  <w:jc w:val="center"/>
      </w:pPr>
      <w:r>
        <w:t>Obrazloženje</w:t>
      </w:r>
    </w:p>
    <w:p w:rsidRDefault="00D23498" w:rsidP="00D23498" w:rsidR="00D23498">
      <w:pPr>
        <w:pStyle w:val="Bezproreda"/>
        <w:jc w:val="center"/>
      </w:pPr>
    </w:p>
    <w:p w:rsidRDefault="00D23498" w:rsidP="00D23498" w:rsidR="00D23498">
      <w:pPr>
        <w:pStyle w:val="Bezproreda"/>
      </w:pPr>
      <w:r>
        <w:t>Podneskom koji je zaprimljen dana 6. srpnja  2017. godine u stečajnom predmetu  nad Stečajnom masom iza stečajnim dužnikom VITAFLORA d.o.o. u stečaju, stečajni upravitelj Mijo Rončević iz Osi</w:t>
      </w:r>
      <w:r w:rsidR="0078783E">
        <w:t>jeka zatražio je isplatu putnih troškova</w:t>
      </w:r>
      <w:r>
        <w:t xml:space="preserve">  za razdoblje od 12. kolovoza 2016. godine do 4. srpnja 2017. godine u ukupnom iznosu od 3.448,29 kuna i materijalni trošak  u iznosu od 244,05 kuna te je na okolnost visine zatraženih troškova dostavio na spis obračune putnih i stvarnih troškova.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  <w:r>
        <w:t>U skladu sa odredbom članka 29. Stečajnog zakona (NN br. 44/96, 29/99, 123/03, 82/06, 116/10, 25/12 i 133/12, dalje : SZ),  sudac je uzimajući u obzir obujam poslova i rad stečajnog upravitelja odobrio isplatu naknade i materijalni trošak te odlučio kao  u izreci ovog rješenja.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  <w:r>
        <w:t>U Bjelovaru, 4. rujna  2017.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  <w:ind w:firstLine="708" w:left="4248"/>
      </w:pPr>
      <w:r>
        <w:t xml:space="preserve">       S U D A C</w:t>
      </w:r>
    </w:p>
    <w:p w:rsidRDefault="00D23498" w:rsidP="00D23498" w:rsidR="00D23498">
      <w:pPr>
        <w:pStyle w:val="Bezproreda"/>
      </w:pPr>
    </w:p>
    <w:p w:rsidRDefault="00D23498" w:rsidP="00D23498" w:rsidR="00D23498">
      <w:pPr>
        <w:pStyle w:val="Bezproreda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  <w:r w:rsidR="0078783E">
        <w:t xml:space="preserve"> v.r.</w:t>
      </w:r>
    </w:p>
    <w:p w:rsidRDefault="0078783E" w:rsidP="00D23498" w:rsidR="0078783E">
      <w:pPr>
        <w:pStyle w:val="Bezproreda"/>
      </w:pPr>
    </w:p>
    <w:p w:rsidRDefault="0078783E" w:rsidP="00D23498" w:rsidR="00787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8783E" w:rsidP="00D23498" w:rsidR="00787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78783E" w:rsidP="00D23498" w:rsidR="0078783E">
      <w:pPr>
        <w:pStyle w:val="Bezproreda"/>
      </w:pPr>
    </w:p>
    <w:p w:rsidRDefault="00D23498" w:rsidP="00D23498" w:rsidR="00D23498">
      <w:pPr>
        <w:pStyle w:val="Bezproreda"/>
      </w:pPr>
    </w:p>
    <w:p w:rsidRDefault="00D23498" w:rsidP="00D23498" w:rsidR="00D23498"/>
    <w:p w:rsidRDefault="00AB4602" w:rsidP="0078783E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83E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498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0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St-182/2016-35</izvorni_sadrzaj>
    <derivirana_varijabla naziv="DomainObject.Oznaka_1">St-182/2016-35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St-182/2016-35</izvorni_sadrzaj>
    <derivirana_varijabla naziv="DomainObject.PoslovniBrojDokumenta_1">St-182/2016-35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11E2F-E3A1-4E81-9C2F-6CC52866E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1257</properties:Characters>
  <properties:Lines>47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2017-09-05T06:30:00Z</cp:lastPrinted>
  <dcterms:modified xmlns:xsi="http://www.w3.org/2001/XMLSchema-instance" xsi:type="dcterms:W3CDTF">2017-09-05T06:30:00Z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St-182/2016-35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