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7552" w14:paraId="1957552" w:rsidRDefault="00C94F09" w:rsidP="00C94F09" w:rsidR="00C94F0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F09" w:rsidP="00C94F09" w:rsidR="00C94F0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94F09" w:rsidP="00C94F09" w:rsidR="00C94F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94F09" w:rsidP="00C94F09" w:rsidR="00C94F0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94F09" w:rsidP="00C94F09" w:rsidR="00C94F0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94F09" w:rsidP="00C94F09" w:rsidR="00C94F0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94F09" w:rsidP="00C94F09" w:rsidR="00C94F09" w:rsidRPr="005D578C">
      <w:pPr>
        <w:jc w:val="center"/>
        <w:rPr>
          <w:rFonts w:cs="Times New Roman" w:eastAsia="Times New Roman"/>
          <w:szCs w:val="24"/>
        </w:rPr>
      </w:pPr>
    </w:p>
    <w:p w:rsidRDefault="00C94F09" w:rsidP="00C94F09" w:rsidR="00C94F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94F09" w:rsidP="00C94F09" w:rsidR="00C94F09" w:rsidRPr="005D578C">
      <w:pPr>
        <w:rPr>
          <w:rFonts w:cs="Times New Roman" w:eastAsia="Times New Roman"/>
          <w:szCs w:val="24"/>
        </w:rPr>
      </w:pPr>
    </w:p>
    <w:p w:rsidRDefault="00C94F09" w:rsidP="00C94F09" w:rsidR="00C94F0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 FACTO d. o. o. Bale, Trg Sant Elena 6, OIB </w:t>
      </w:r>
      <w:r w:rsidRPr="00C94F09">
        <w:rPr>
          <w:rFonts w:cs="Times New Roman" w:eastAsia="Times New Roman"/>
          <w:szCs w:val="24"/>
        </w:rPr>
        <w:t>91620194646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94F09">
        <w:rPr>
          <w:rFonts w:cs="Times New Roman" w:eastAsia="Times New Roman"/>
          <w:szCs w:val="24"/>
        </w:rPr>
        <w:t>130011154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D6D34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C94F09" w:rsidP="00C94F09" w:rsidR="00C94F09" w:rsidRPr="005D578C">
      <w:pPr>
        <w:rPr>
          <w:rFonts w:cs="Times New Roman" w:eastAsia="Times New Roman"/>
          <w:szCs w:val="24"/>
        </w:rPr>
      </w:pPr>
    </w:p>
    <w:p w:rsidRDefault="00C94F09" w:rsidP="00C94F09" w:rsidR="00C94F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94F09" w:rsidP="00C94F09" w:rsidR="00C94F09" w:rsidRPr="005D578C">
      <w:pPr>
        <w:rPr>
          <w:rFonts w:cs="Times New Roman" w:eastAsia="Times New Roman"/>
          <w:szCs w:val="24"/>
        </w:rPr>
      </w:pPr>
    </w:p>
    <w:p w:rsidRDefault="00C94F09" w:rsidP="00C94F09" w:rsidR="00C94F0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 FACTO d. o. o. Bale, Trg Sant Elena 6, OIB </w:t>
      </w:r>
      <w:r w:rsidRPr="00C94F09">
        <w:rPr>
          <w:rFonts w:cs="Times New Roman" w:eastAsia="Times New Roman"/>
          <w:szCs w:val="24"/>
        </w:rPr>
        <w:t>91620194646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94F09">
        <w:rPr>
          <w:rFonts w:cs="Times New Roman" w:eastAsia="Times New Roman"/>
          <w:szCs w:val="24"/>
        </w:rPr>
        <w:t>130011154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CD6D34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94F09" w:rsidP="00C94F09" w:rsidR="00C94F09" w:rsidRPr="005D578C">
      <w:pPr>
        <w:rPr>
          <w:rFonts w:cs="Times New Roman" w:eastAsia="Times New Roman"/>
          <w:szCs w:val="24"/>
        </w:rPr>
      </w:pPr>
    </w:p>
    <w:p w:rsidRDefault="00C94F09" w:rsidP="00C94F09" w:rsidR="00C94F0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C94F09" w:rsidP="00C94F09" w:rsidR="00C94F09">
      <w:pPr>
        <w:rPr>
          <w:rFonts w:cs="Times New Roman" w:eastAsia="Times New Roman"/>
          <w:szCs w:val="20"/>
        </w:rPr>
      </w:pPr>
    </w:p>
    <w:p w:rsidRDefault="00C94F09" w:rsidP="00C94F09" w:rsidR="00C94F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 FACTO d. o. o. Bale, Trg Sant Elena 6, OIB </w:t>
      </w:r>
      <w:r w:rsidRPr="00C94F09">
        <w:rPr>
          <w:rFonts w:cs="Times New Roman" w:eastAsia="Times New Roman"/>
          <w:szCs w:val="24"/>
        </w:rPr>
        <w:t>91620194646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94F09">
        <w:rPr>
          <w:rFonts w:cs="Times New Roman" w:eastAsia="Times New Roman"/>
          <w:szCs w:val="24"/>
        </w:rPr>
        <w:t>130011154</w:t>
      </w:r>
      <w:r>
        <w:rPr>
          <w:rFonts w:cs="Times New Roman" w:eastAsia="Times New Roman"/>
          <w:szCs w:val="24"/>
        </w:rPr>
        <w:t>.</w:t>
      </w:r>
    </w:p>
    <w:p w:rsidRDefault="00C94F09" w:rsidP="00C94F09" w:rsidR="00C94F09">
      <w:pPr>
        <w:ind w:firstLine="709"/>
        <w:rPr>
          <w:rFonts w:cs="Times New Roman" w:eastAsia="Times New Roman"/>
          <w:szCs w:val="24"/>
        </w:rPr>
      </w:pPr>
    </w:p>
    <w:p w:rsidRDefault="00C94F09" w:rsidP="00C94F09" w:rsidR="00C94F0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DE FACTO d. o. o. Bale, Trg Sant Elena 6, OIB </w:t>
      </w:r>
      <w:r w:rsidRPr="00C94F09">
        <w:rPr>
          <w:rFonts w:cs="Times New Roman" w:eastAsia="Times New Roman"/>
          <w:szCs w:val="24"/>
        </w:rPr>
        <w:t>91620194646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94F09">
        <w:rPr>
          <w:rFonts w:cs="Times New Roman" w:eastAsia="Times New Roman"/>
          <w:szCs w:val="24"/>
        </w:rPr>
        <w:t>130011154</w:t>
      </w:r>
      <w:r>
        <w:rPr>
          <w:rFonts w:cs="Times New Roman" w:eastAsia="Times New Roman"/>
          <w:szCs w:val="24"/>
        </w:rPr>
        <w:t>.</w:t>
      </w:r>
    </w:p>
    <w:p w:rsidRDefault="00C94F09" w:rsidP="00C94F09" w:rsidR="00C94F09">
      <w:pPr>
        <w:rPr>
          <w:rFonts w:cs="Times New Roman" w:eastAsia="Times New Roman"/>
          <w:szCs w:val="24"/>
        </w:rPr>
      </w:pPr>
    </w:p>
    <w:p w:rsidRDefault="00C94F09" w:rsidP="00C94F09" w:rsidR="00C94F09" w:rsidRPr="005D578C">
      <w:pPr>
        <w:rPr>
          <w:rFonts w:cs="Times New Roman" w:eastAsia="Times New Roman"/>
          <w:szCs w:val="24"/>
        </w:rPr>
      </w:pPr>
    </w:p>
    <w:p w:rsidRDefault="00C94F09" w:rsidP="00C94F09" w:rsidR="00C94F0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94F09" w:rsidP="00C94F09" w:rsidR="00C94F09">
      <w:pPr>
        <w:ind w:firstLine="708"/>
        <w:rPr>
          <w:rFonts w:cs="Times New Roman" w:eastAsia="Times New Roman"/>
          <w:szCs w:val="24"/>
        </w:rPr>
      </w:pPr>
    </w:p>
    <w:p w:rsidRDefault="00C94F09" w:rsidP="00C94F09" w:rsidR="00C94F0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DE FACTO d. o. o. Bale.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St-1292/2015-3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94F09" w:rsidP="00C94F09" w:rsidR="00C94F0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94F09" w:rsidP="00C94F09" w:rsidR="00C94F09" w:rsidRPr="005D578C">
      <w:pPr>
        <w:rPr>
          <w:rFonts w:cs="Times New Roman" w:eastAsia="Times New Roman"/>
          <w:szCs w:val="24"/>
        </w:rPr>
      </w:pPr>
    </w:p>
    <w:p w:rsidRDefault="00C94F09" w:rsidP="00C94F09" w:rsidR="00C94F0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D6D34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94F09" w:rsidP="00C94F09" w:rsidR="00C94F09">
      <w:pPr>
        <w:rPr>
          <w:rFonts w:cs="Times New Roman" w:eastAsia="Times New Roman"/>
          <w:szCs w:val="24"/>
        </w:rPr>
      </w:pPr>
    </w:p>
    <w:p w:rsidRDefault="00C94F09" w:rsidP="00C94F09" w:rsidR="00C94F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94F09" w:rsidP="00C94F09" w:rsidR="00C94F0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C94F09" w:rsidP="00C94F09" w:rsidR="00C94F09">
      <w:pPr>
        <w:jc w:val="left"/>
        <w:rPr>
          <w:rFonts w:cs="Times New Roman" w:eastAsia="Times New Roman"/>
          <w:szCs w:val="24"/>
        </w:rPr>
      </w:pPr>
    </w:p>
    <w:p w:rsidRDefault="00C94F09" w:rsidP="00C94F09" w:rsidR="00C94F09" w:rsidRPr="005D578C">
      <w:pPr>
        <w:jc w:val="left"/>
        <w:rPr>
          <w:rFonts w:cs="Times New Roman" w:eastAsia="Times New Roman"/>
          <w:szCs w:val="24"/>
        </w:rPr>
      </w:pPr>
    </w:p>
    <w:p w:rsidRDefault="00C94F09" w:rsidP="00C94F09" w:rsidR="00C94F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94F09" w:rsidP="00C94F09" w:rsidR="00C94F0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94F09" w:rsidP="00C94F09" w:rsidR="00C94F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94F09" w:rsidP="00C94F09" w:rsidR="00C94F09">
      <w:pPr>
        <w:rPr>
          <w:rFonts w:cs="Times New Roman" w:eastAsia="Times New Roman"/>
          <w:szCs w:val="24"/>
        </w:rPr>
      </w:pPr>
    </w:p>
    <w:p w:rsidRDefault="00C94F09" w:rsidP="00C94F09" w:rsidR="00C94F09" w:rsidRPr="005D578C">
      <w:pPr>
        <w:rPr>
          <w:rFonts w:cs="Times New Roman" w:eastAsia="Times New Roman"/>
          <w:szCs w:val="24"/>
        </w:rPr>
      </w:pPr>
    </w:p>
    <w:p w:rsidRDefault="00C94F09" w:rsidP="00C94F09" w:rsidR="00C94F0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94F09" w:rsidP="00C94F09" w:rsidR="00C94F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94F09" w:rsidP="00C94F09" w:rsidR="00C94F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DE FACTO d. o. o. Bale, Trg Sant Elena 6,</w:t>
      </w:r>
    </w:p>
    <w:p w:rsidRDefault="00C94F09" w:rsidP="00C94F09" w:rsidR="00C94F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Majid Sejdinović, Bale, Trg Sant Elena 006, </w:t>
      </w:r>
    </w:p>
    <w:p w:rsidRDefault="00C94F09" w:rsidP="00C94F09" w:rsidR="00C94F0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94F09" w:rsidP="00C94F09" w:rsidR="00C94F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94F09" w:rsidP="00C94F09" w:rsidR="00C94F0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C94F09" w:rsidP="00C94F09" w:rsidR="00C94F0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94F09" w:rsidP="00C94F09" w:rsidR="00C94F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94F09" w:rsidP="00C94F09" w:rsidR="00C94F0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94F09" w:rsidP="00C94F09" w:rsidR="00C94F09"/>
    <w:p w:rsidRDefault="00C94F09" w:rsidP="00C94F09" w:rsidR="00C94F09"/>
    <w:p w:rsidRDefault="00C94F09" w:rsidP="00C94F09" w:rsidR="00C94F09"/>
    <w:p w:rsidRDefault="00C94F09" w:rsidP="00C94F09" w:rsidR="00C94F09"/>
    <w:p w:rsidRDefault="00C94F09" w:rsidP="00C94F09" w:rsidR="00C94F09"/>
    <w:p w:rsidRDefault="00A204D8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F09" w:rsidP="00C94F09" w:rsidR="00C94F09">
      <w:r>
        <w:separator/>
      </w:r>
    </w:p>
  </w:endnote>
  <w:endnote w:id="0" w:type="continuationSeparator">
    <w:p w:rsidRDefault="00C94F09" w:rsidP="00C94F09" w:rsidR="00C94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F09" w:rsidP="00C94F09" w:rsidR="00C94F09">
      <w:r>
        <w:separator/>
      </w:r>
    </w:p>
  </w:footnote>
  <w:footnote w:id="0" w:type="continuationSeparator">
    <w:p w:rsidRDefault="00C94F09" w:rsidP="00C94F09" w:rsidR="00C94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F09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204D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St-1292/2015-5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F09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St-1292/2015-5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4447"/>
    <w:rsid w:val="0075528E"/>
    <w:rsid w:val="0079403F"/>
    <w:rsid w:val="00A204D8"/>
    <w:rsid w:val="00C94F09"/>
    <w:rsid w:val="00CD6D34"/>
    <w:rsid w:val="00DD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F0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4F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94F0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4F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F0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4F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4F0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4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04D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04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04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F0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4F0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94F0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4F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F0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4F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4F0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4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04D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04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04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St-1292/2015</izvorni_sadrzaj>
    <derivirana_varijabla naziv="DomainObject.Predmet.OznakaBroj_1">St-1292/2015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FACTO d.o.o. BALE</izvorni_sadrzaj>
    <derivirana_varijabla naziv="DomainObject.Predmet.ProtustrankaFormated_1">  DE FACTO d.o.o. BALE</derivirana_varijabla>
  </DomainObject.Predmet.ProtustrankaFormated>
  <DomainObject.Predmet.ProtustrankaFormatedOIB>
    <izvorni_sadrzaj>  DE FACTO d.o.o. BALE, OIB 91620194646</izvorni_sadrzaj>
    <derivirana_varijabla naziv="DomainObject.Predmet.ProtustrankaFormatedOIB_1">  DE FACTO d.o.o. BALE, OIB 91620194646</derivirana_varijabla>
  </DomainObject.Predmet.ProtustrankaFormatedOIB>
  <DomainObject.Predmet.ProtustrankaFormatedWithAdress>
    <izvorni_sadrzaj> DE FACTO d.o.o. BALE, Trg Sant Elena 6, 52211 Bale</izvorni_sadrzaj>
    <derivirana_varijabla naziv="DomainObject.Predmet.ProtustrankaFormatedWithAdress_1"> DE FACTO d.o.o. BALE, Trg Sant Elena 6, 52211 Bale</derivirana_varijabla>
  </DomainObject.Predmet.ProtustrankaFormatedWithAdress>
  <DomainObject.Predmet.ProtustrankaFormatedWithAdressOIB>
    <izvorni_sadrzaj> DE FACTO d.o.o. BALE, OIB 91620194646, Trg Sant Elena 6, 52211 Bale</izvorni_sadrzaj>
    <derivirana_varijabla naziv="DomainObject.Predmet.ProtustrankaFormatedWithAdressOIB_1"> DE FACTO d.o.o. BALE, OIB 91620194646, Trg Sant Elena 6, 52211 Bale</derivirana_varijabla>
  </DomainObject.Predmet.ProtustrankaFormatedWithAdressOIB>
  <DomainObject.Predmet.ProtustrankaWithAdress>
    <izvorni_sadrzaj>DE FACTO d.o.o. BALE Trg Sant Elena 6, 52211 Bale</izvorni_sadrzaj>
    <derivirana_varijabla naziv="DomainObject.Predmet.ProtustrankaWithAdress_1">DE FACTO d.o.o. BALE Trg Sant Elena 6, 52211 Bale</derivirana_varijabla>
  </DomainObject.Predmet.ProtustrankaWithAdress>
  <DomainObject.Predmet.ProtustrankaWithAdressOIB>
    <izvorni_sadrzaj>DE FACTO d.o.o. BALE, OIB 91620194646, Trg Sant Elena 6, 52211 Bale</izvorni_sadrzaj>
    <derivirana_varijabla naziv="DomainObject.Predmet.ProtustrankaWithAdressOIB_1">DE FACTO d.o.o. BALE, OIB 91620194646, Trg Sant Elena 6, 52211 Bale</derivirana_varijabla>
  </DomainObject.Predmet.ProtustrankaWithAdressOIB>
  <DomainObject.Predmet.ProtustrankaNazivFormated>
    <izvorni_sadrzaj>DE FACTO d.o.o. BALE</izvorni_sadrzaj>
    <derivirana_varijabla naziv="DomainObject.Predmet.ProtustrankaNazivFormated_1">DE FACTO d.o.o. BALE</derivirana_varijabla>
  </DomainObject.Predmet.ProtustrankaNazivFormated>
  <DomainObject.Predmet.ProtustrankaNazivFormatedOIB>
    <izvorni_sadrzaj>DE FACTO d.o.o. BALE, OIB 91620194646</izvorni_sadrzaj>
    <derivirana_varijabla naziv="DomainObject.Predmet.ProtustrankaNazivFormatedOIB_1">DE FACTO d.o.o. BALE, OIB 91620194646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6451.76</izvorni_sadrzaj>
    <derivirana_varijabla naziv="DomainObject.Predmet.TrenutnaVrijednost_1">6451.76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 FACTO d.o.o. BALE</item>
    </izvorni_sadrzaj>
    <derivirana_varijabla naziv="DomainObject.Predmet.ProtuStrankaListFormated_1">
      <item>DE FACTO d.o.o. BALE</item>
    </derivirana_varijabla>
  </DomainObject.Predmet.ProtuStrankaListFormated>
  <DomainObject.Predmet.ProtuStrankaListFormatedOIB>
    <izvorni_sadrzaj>
      <item>DE FACTO d.o.o. BALE, OIB 91620194646</item>
    </izvorni_sadrzaj>
    <derivirana_varijabla naziv="DomainObject.Predmet.ProtuStrankaListFormatedOIB_1">
      <item>DE FACTO d.o.o. BALE, OIB 91620194646</item>
    </derivirana_varijabla>
  </DomainObject.Predmet.ProtuStrankaListFormatedOIB>
  <DomainObject.Predmet.ProtuStrankaListFormatedWithAdress>
    <izvorni_sadrzaj>
      <item>DE FACTO d.o.o. BALE, Trg Sant Elena 6, 52211 Bale</item>
    </izvorni_sadrzaj>
    <derivirana_varijabla naziv="DomainObject.Predmet.ProtuStrankaListFormatedWithAdress_1">
      <item>DE FACTO d.o.o. BALE, Trg Sant Elena 6, 52211 Bale</item>
    </derivirana_varijabla>
  </DomainObject.Predmet.ProtuStrankaListFormatedWithAdress>
  <DomainObject.Predmet.ProtuStrankaListFormatedWithAdressOIB>
    <izvorni_sadrzaj>
      <item>DE FACTO d.o.o. BALE, OIB 91620194646, Trg Sant Elena 6, 52211 Bale</item>
    </izvorni_sadrzaj>
    <derivirana_varijabla naziv="DomainObject.Predmet.ProtuStrankaListFormatedWithAdressOIB_1">
      <item>DE FACTO d.o.o. BALE, OIB 91620194646, Trg Sant Elena 6, 52211 Bale</item>
    </derivirana_varijabla>
  </DomainObject.Predmet.ProtuStrankaListFormatedWithAdressOIB>
  <DomainObject.Predmet.ProtuStrankaListNazivFormated>
    <izvorni_sadrzaj>
      <item>DE FACTO d.o.o. BALE</item>
    </izvorni_sadrzaj>
    <derivirana_varijabla naziv="DomainObject.Predmet.ProtuStrankaListNazivFormated_1">
      <item>DE FACTO d.o.o. BALE</item>
    </derivirana_varijabla>
  </DomainObject.Predmet.ProtuStrankaListNazivFormated>
  <DomainObject.Predmet.ProtuStrankaListNazivFormatedOIB>
    <izvorni_sadrzaj>
      <item>DE FACTO d.o.o. BALE, OIB 91620194646</item>
    </izvorni_sadrzaj>
    <derivirana_varijabla naziv="DomainObject.Predmet.ProtuStrankaListNazivFormatedOIB_1">
      <item>DE FACTO d.o.o. BALE, OIB 91620194646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 FACTO d.o.o. BALE</izvorni_sadrzaj>
    <derivirana_varijabla naziv="DomainObject.Predmet.ProtustrankaIDrugi_1">DE FACTO d.o.o. BALE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DE FACTO d.o.o. BALE, OIB 91620194646, Trg Sant Elena 6, 52211 Bale</izvorni_sadrzaj>
    <derivirana_varijabla naziv="DomainObject.Predmet.ProtustrankaIDrugiAdressOIB_1">DE FACTO d.o.o. BALE, OIB 91620194646, Trg Sant Elena 6,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 FACTO d.o.o. BALE</item>
    </izvorni_sadrzaj>
    <derivirana_varijabla naziv="DomainObject.Predmet.SudioniciListNaziv_1">
      <item>FINANCIJSKA AGENCIJA, RC RIJEKA, PODRUŽNICA PULA, PULA</item>
      <item>DE FACTO d.o.o. BALE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DE FACTO d.o.o. BALE, OIB 91620194646, Trg Sant Elena 6,52211 Bale</item>
    </izvorni_sadrzaj>
    <derivirana_varijabla naziv="DomainObject.Predmet.SudioniciListAdressOIB_1">
      <item>FINANCIJSKA AGENCIJA, RC RIJEKA, PODRUŽNICA PULA, PULA, OIB 85821130368, Ulica grada Vukovara 70,10000 Zagreb</item>
      <item>DE FACTO d.o.o. BALE, OIB 91620194646, Trg Sant Elena 6,52211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91620194646</item>
    </izvorni_sadrzaj>
    <derivirana_varijabla naziv="DomainObject.Predmet.SudioniciListNazivOIB_1">
      <item>, OIB 85821130368</item>
      <item>, OIB 91620194646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3017</properties:Characters>
  <properties:Lines>80</properties:Lines>
  <properties:Paragraphs>30</properties:Paragraphs>
  <properties:TotalTime>4</properties:TotalTime>
  <properties:ScaleCrop>false</properties:ScaleCrop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2016-03-23T11:16:00Z</dcterms:created>
  <dc:creator>Mihaela Kaligari</dc:creator>
  <dc:description/>
  <cp:keywords/>
  <cp:lastModifiedBy>Lorena Paris Aničić</cp:lastModifiedBy>
  <dcterms:modified xmlns:xsi="http://www.w3.org/2001/XMLSchema-instance" xsi:type="dcterms:W3CDTF">2016-03-30T08:25:00Z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