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6050" w14:paraId="e77605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48270D">
        <w:t>102</w:t>
      </w:r>
      <w:r w:rsidR="008C4C2F">
        <w:t>7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F1E09">
        <w:t>TEMA Transport jednostavno društvo s ograničenom odgovornošću za</w:t>
      </w:r>
      <w:r w:rsidR="00FF1E09" w:rsidRPr="00BB3D58">
        <w:t xml:space="preserve"> trgovinu i usluge</w:t>
      </w:r>
      <w:r w:rsidR="00FF1E09">
        <w:t>, Zagreb, Vrhovec 58, MBS: 080833756, OIB: 26303842051,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F1E09">
        <w:t>TEMA Transport jednostavno društvo s ograničenom odgovornošću za</w:t>
      </w:r>
      <w:r w:rsidR="00FF1E09" w:rsidRPr="00BB3D58">
        <w:t xml:space="preserve"> trgovinu i usluge</w:t>
      </w:r>
      <w:r w:rsidR="00FF1E09">
        <w:t>, Zagreb, Vrhovec 58, MBS: 080833756, OIB: 26303842051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760828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60828">
        <w:t>Nada Reljić, Slavonski Brod, Naselje A. Hebranga 7/9, OIB: 63776354688.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F1E09">
        <w:t>TEMA Transport jednostavno društvo s ograničenom odgovornošću za</w:t>
      </w:r>
      <w:r w:rsidR="00FF1E09" w:rsidRPr="00BB3D58">
        <w:t xml:space="preserve"> trgovinu i usluge</w:t>
      </w:r>
      <w:r w:rsidR="00FF1E09">
        <w:t>, Zagreb, Vrhovec 58, MBS: 080833756, OIB: 26303842051.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965994">
        <w:t>podnijela je dana 20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FF1E09">
        <w:t>TEMA Transport jednostavno društvo s ograničenom odgovornošću za</w:t>
      </w:r>
      <w:r w:rsidR="00FF1E09" w:rsidRPr="00BB3D58">
        <w:t xml:space="preserve"> trgovinu i usluge</w:t>
      </w:r>
      <w:r w:rsidR="00FF1E09">
        <w:t>, Zagreb, Vrhovec 58, MBS: 080833756, OIB: 26303842051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80AFD" w:rsidP="00760828" w:rsidR="00B80AFD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48270D">
        <w:t>2</w:t>
      </w:r>
      <w:r w:rsidR="008C4C2F">
        <w:t>7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4E4216">
        <w:t>6</w:t>
      </w:r>
      <w:r>
        <w:t>. svibnja 2016. godine objavio oglas na mrežnoj stranici e-Oglasna ploča sudova pod poslovnim brojem St-</w:t>
      </w:r>
      <w:r w:rsidR="00626C97">
        <w:t>10</w:t>
      </w:r>
      <w:r w:rsidR="00457193">
        <w:t>2</w:t>
      </w:r>
      <w:r w:rsidR="008C4C2F">
        <w:t>7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A237DD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13D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D5CEB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57193"/>
    <w:rsid w:val="00465D0C"/>
    <w:rsid w:val="0048270D"/>
    <w:rsid w:val="00492989"/>
    <w:rsid w:val="004A213D"/>
    <w:rsid w:val="004D1B1C"/>
    <w:rsid w:val="004D59FA"/>
    <w:rsid w:val="004E4216"/>
    <w:rsid w:val="00526782"/>
    <w:rsid w:val="006100CF"/>
    <w:rsid w:val="00626C97"/>
    <w:rsid w:val="006844B5"/>
    <w:rsid w:val="006A53CA"/>
    <w:rsid w:val="006F0BE4"/>
    <w:rsid w:val="00712A35"/>
    <w:rsid w:val="00730373"/>
    <w:rsid w:val="00760828"/>
    <w:rsid w:val="00777FF0"/>
    <w:rsid w:val="00810F29"/>
    <w:rsid w:val="0082243D"/>
    <w:rsid w:val="00855C96"/>
    <w:rsid w:val="008761FA"/>
    <w:rsid w:val="00882C55"/>
    <w:rsid w:val="008A1EAC"/>
    <w:rsid w:val="008C4C2F"/>
    <w:rsid w:val="008D09CA"/>
    <w:rsid w:val="009041C6"/>
    <w:rsid w:val="00965994"/>
    <w:rsid w:val="00977BE7"/>
    <w:rsid w:val="00987572"/>
    <w:rsid w:val="009A079B"/>
    <w:rsid w:val="00A237DD"/>
    <w:rsid w:val="00A35A69"/>
    <w:rsid w:val="00A5754A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21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21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21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21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 Transport j.d.o.o.</izvorni_sadrzaj>
    <derivirana_varijabla naziv="DomainObject.Predmet.ProtustrankaFormated_1">  TEMA Transport j.d.o.o.</derivirana_varijabla>
  </DomainObject.Predmet.ProtustrankaFormated>
  <DomainObject.Predmet.ProtustrankaFormatedOIB>
    <izvorni_sadrzaj>  TEMA Transport j.d.o.o., OIB 26303842051</izvorni_sadrzaj>
    <derivirana_varijabla naziv="DomainObject.Predmet.ProtustrankaFormatedOIB_1">  TEMA Transport j.d.o.o., OIB 26303842051</derivirana_varijabla>
  </DomainObject.Predmet.ProtustrankaFormatedOIB>
  <DomainObject.Predmet.ProtustrankaFormatedWithAdress>
    <izvorni_sadrzaj> TEMA Transport j.d.o.o., Vrhovec 58, 10000 Zagreb</izvorni_sadrzaj>
    <derivirana_varijabla naziv="DomainObject.Predmet.ProtustrankaFormatedWithAdress_1"> TEMA Transport j.d.o.o., Vrhovec 58, 10000 Zagreb</derivirana_varijabla>
  </DomainObject.Predmet.ProtustrankaFormatedWithAdress>
  <DomainObject.Predmet.ProtustrankaFormatedWithAdressOIB>
    <izvorni_sadrzaj> TEMA Transport j.d.o.o., OIB 26303842051, Vrhovec 58, 10000 Zagreb</izvorni_sadrzaj>
    <derivirana_varijabla naziv="DomainObject.Predmet.ProtustrankaFormatedWithAdressOIB_1"> TEMA Transport j.d.o.o., OIB 26303842051, Vrhovec 58, 10000 Zagreb</derivirana_varijabla>
  </DomainObject.Predmet.ProtustrankaFormatedWithAdressOIB>
  <DomainObject.Predmet.ProtustrankaWithAdress>
    <izvorni_sadrzaj>TEMA Transport j.d.o.o. Vrhovec 58, 10000 Zagreb</izvorni_sadrzaj>
    <derivirana_varijabla naziv="DomainObject.Predmet.ProtustrankaWithAdress_1">TEMA Transport j.d.o.o. Vrhovec 58, 10000 Zagreb</derivirana_varijabla>
  </DomainObject.Predmet.ProtustrankaWithAdress>
  <DomainObject.Predmet.ProtustrankaWithAdressOIB>
    <izvorni_sadrzaj>TEMA Transport j.d.o.o., OIB 26303842051, Vrhovec 58, 10000 Zagreb</izvorni_sadrzaj>
    <derivirana_varijabla naziv="DomainObject.Predmet.ProtustrankaWithAdressOIB_1">TEMA Transport j.d.o.o., OIB 26303842051, Vrhovec 58, 10000 Zagreb</derivirana_varijabla>
  </DomainObject.Predmet.ProtustrankaWithAdressOIB>
  <DomainObject.Predmet.ProtustrankaNazivFormated>
    <izvorni_sadrzaj>TEMA Transport j.d.o.o.</izvorni_sadrzaj>
    <derivirana_varijabla naziv="DomainObject.Predmet.ProtustrankaNazivFormated_1">TEMA Transport j.d.o.o.</derivirana_varijabla>
  </DomainObject.Predmet.ProtustrankaNazivFormated>
  <DomainObject.Predmet.ProtustrankaNazivFormatedOIB>
    <izvorni_sadrzaj>TEMA Transport j.d.o.o., OIB 26303842051</izvorni_sadrzaj>
    <derivirana_varijabla naziv="DomainObject.Predmet.ProtustrankaNazivFormatedOIB_1">TEMA Transport j.d.o.o., OIB 26303842051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TEMA Transport j.d.o.o.</item>
    </izvorni_sadrzaj>
    <derivirana_varijabla naziv="DomainObject.Predmet.ProtuStrankaListFormated_1">
      <item>TEMA Transport j.d.o.o.</item>
    </derivirana_varijabla>
  </DomainObject.Predmet.ProtuStrankaListFormated>
  <DomainObject.Predmet.ProtuStrankaListFormatedOIB>
    <izvorni_sadrzaj>
      <item>TEMA Transport j.d.o.o., OIB 26303842051</item>
    </izvorni_sadrzaj>
    <derivirana_varijabla naziv="DomainObject.Predmet.ProtuStrankaListFormatedOIB_1">
      <item>TEMA Transport j.d.o.o., OIB 26303842051</item>
    </derivirana_varijabla>
  </DomainObject.Predmet.ProtuStrankaListFormatedOIB>
  <DomainObject.Predmet.ProtuStrankaListFormatedWithAdress>
    <izvorni_sadrzaj>
      <item>TEMA Transport j.d.o.o., Vrhovec 58, 10000 Zagreb</item>
    </izvorni_sadrzaj>
    <derivirana_varijabla naziv="DomainObject.Predmet.ProtuStrankaListFormatedWithAdress_1">
      <item>TEMA Transport j.d.o.o., Vrhovec 58, 10000 Zagreb</item>
    </derivirana_varijabla>
  </DomainObject.Predmet.ProtuStrankaListFormatedWithAdress>
  <DomainObject.Predmet.ProtuStrankaListFormatedWithAdressOIB>
    <izvorni_sadrzaj>
      <item>TEMA Transport j.d.o.o., OIB 26303842051, Vrhovec 58, 10000 Zagreb</item>
    </izvorni_sadrzaj>
    <derivirana_varijabla naziv="DomainObject.Predmet.ProtuStrankaListFormatedWithAdressOIB_1">
      <item>TEMA Transport j.d.o.o., OIB 26303842051, Vrhovec 58, 10000 Zagreb</item>
    </derivirana_varijabla>
  </DomainObject.Predmet.ProtuStrankaListFormatedWithAdressOIB>
  <DomainObject.Predmet.ProtuStrankaListNazivFormated>
    <izvorni_sadrzaj>
      <item>TEMA Transport j.d.o.o.</item>
    </izvorni_sadrzaj>
    <derivirana_varijabla naziv="DomainObject.Predmet.ProtuStrankaListNazivFormated_1">
      <item>TEMA Transport j.d.o.o.</item>
    </derivirana_varijabla>
  </DomainObject.Predmet.ProtuStrankaListNazivFormated>
  <DomainObject.Predmet.ProtuStrankaListNazivFormatedOIB>
    <izvorni_sadrzaj>
      <item>TEMA Transport j.d.o.o., OIB 26303842051</item>
    </izvorni_sadrzaj>
    <derivirana_varijabla naziv="DomainObject.Predmet.ProtuStrankaListNazivFormatedOIB_1">
      <item>TEMA Transport j.d.o.o., OIB 26303842051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TEMA Transport j.d.o.o.</izvorni_sadrzaj>
    <derivirana_varijabla naziv="DomainObject.Predmet.ProtustrankaIDrugi_1">TEMA Transport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TEMA Transport j.d.o.o., OIB 26303842051, Vrhovec 58, 10000 Zagreb</izvorni_sadrzaj>
    <derivirana_varijabla naziv="DomainObject.Predmet.ProtustrankaIDrugiAdressOIB_1">TEMA Transport j.d.o.o., OIB 26303842051, Vrhovec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 Transport j.d.o.o.</item>
      <item>FINA Regionalni centar Zagreb</item>
    </izvorni_sadrzaj>
    <derivirana_varijabla naziv="DomainObject.Predmet.SudioniciListNaziv_1">
      <item>TEMA Transport j.d.o.o.</item>
      <item>FINA Regionalni centar Zagreb</item>
    </derivirana_varijabla>
  </DomainObject.Predmet.SudioniciListNaziv>
  <DomainObject.Predmet.SudioniciListAdressOIB>
    <izvorni_sadrzaj>
      <item>TEMA Transport j.d.o.o., OIB 26303842051, Vrhovec 58,10000 Zagreb</item>
      <item>FINA Regionalni centar Zagreb, OIB 85821130368, Trg svibanjskih žrtava 1995. 1,10000 Zagreb</item>
    </izvorni_sadrzaj>
    <derivirana_varijabla naziv="DomainObject.Predmet.SudioniciListAdressOIB_1">
      <item>TEMA Transport j.d.o.o., OIB 26303842051, Vrhovec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26303842051</item>
      <item>, OIB 85821130368</item>
    </izvorni_sadrzaj>
    <derivirana_varijabla naziv="DomainObject.Predmet.SudioniciListNazivOIB_1">
      <item>, OIB 26303842051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97DB3-D4FC-401C-B632-92EF14844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2715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2016-08-18T05:05:00Z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