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5030" w14:paraId="4f0503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51EE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St-4101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451EEE" w:rsidRPr="00451EEE">
        <w:t xml:space="preserve"> VEKTOR KRAPINA d.o.o.</w:t>
      </w:r>
      <w:r w:rsidR="00345C9C">
        <w:t xml:space="preserve"> </w:t>
      </w:r>
      <w:r w:rsidR="00254CEC">
        <w:t>OIB:</w:t>
      </w:r>
      <w:r w:rsidR="00451EEE" w:rsidRPr="00451EEE">
        <w:t xml:space="preserve"> 98525660817</w:t>
      </w:r>
      <w:r w:rsidR="00254CEC">
        <w:t xml:space="preserve"> , MBS:</w:t>
      </w:r>
      <w:r w:rsidR="00451EEE">
        <w:t xml:space="preserve"> </w:t>
      </w:r>
      <w:r w:rsidR="00451EEE" w:rsidRPr="00451EEE">
        <w:t>080791505</w:t>
      </w:r>
      <w:r w:rsidR="00254CEC">
        <w:t xml:space="preserve"> </w:t>
      </w:r>
      <w:r w:rsidR="00DE2C63">
        <w:t xml:space="preserve">iz </w:t>
      </w:r>
      <w:r w:rsidR="00451EEE">
        <w:t xml:space="preserve">Krapine, Zagrebačka cesta 47 </w:t>
      </w:r>
      <w:r w:rsidR="00254CEC">
        <w:t xml:space="preserve"> </w:t>
      </w:r>
      <w:r w:rsidR="007C052C">
        <w:t xml:space="preserve">dana </w:t>
      </w:r>
      <w:r w:rsidR="00254CEC" w:rsidRPr="00254CEC">
        <w:t>02.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451EEE" w:rsidRPr="00451EEE">
        <w:t xml:space="preserve">VEKTOR KRAPINA d.o.o. OIB: 98525660817 , MBS: 080791505 iz Krapine, Zagrebačka cesta </w:t>
      </w:r>
      <w:r w:rsidR="00451EEE">
        <w:t xml:space="preserve">47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51EEE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51EEE" w:rsidRPr="00451EEE">
        <w:t xml:space="preserve"> VEKTOR KRAPINA d.o.o. OIB: 98525660817 , MBS: 080791505 iz Krapine, Zagrebačka cesta 47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54CEC" w:rsidP="00A167C6" w:rsidR="00EC159D">
      <w:pPr>
        <w:pStyle w:val="Bezproreda"/>
        <w:jc w:val="center"/>
      </w:pPr>
      <w:r>
        <w:t>U Zagrebu, 02. prosinca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08D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51EEE">
          <w:t>70.St-4101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451EEE"/>
    <w:rsid w:val="0045323B"/>
    <w:rsid w:val="006E1039"/>
    <w:rsid w:val="007C052C"/>
    <w:rsid w:val="007D08DE"/>
    <w:rsid w:val="0092290B"/>
    <w:rsid w:val="00A167C6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D0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D0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4101</izvorni_sadrzaj>
    <derivirana_varijabla naziv="DomainObject.Predmet.Broj_1">4101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St-4101/2015</izvorni_sadrzaj>
    <derivirana_varijabla naziv="DomainObject.Predmet.OznakaBroj_1">St-4101/2015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KRAPINA d.o.o.</izvorni_sadrzaj>
    <derivirana_varijabla naziv="DomainObject.Predmet.ProtustrankaFormated_1">  VEKTOR KRAPINA d.o.o.</derivirana_varijabla>
  </DomainObject.Predmet.ProtustrankaFormated>
  <DomainObject.Predmet.ProtustrankaFormatedOIB>
    <izvorni_sadrzaj>  VEKTOR KRAPINA d.o.o., OIB 98525660817</izvorni_sadrzaj>
    <derivirana_varijabla naziv="DomainObject.Predmet.ProtustrankaFormatedOIB_1">  VEKTOR KRAPINA d.o.o., OIB 98525660817</derivirana_varijabla>
  </DomainObject.Predmet.ProtustrankaFormatedOIB>
  <DomainObject.Predmet.ProtustrankaFormatedWithAdress>
    <izvorni_sadrzaj> VEKTOR KRAPINA d.o.o., Zagrebačka cesta 47, 49000 Krapina</izvorni_sadrzaj>
    <derivirana_varijabla naziv="DomainObject.Predmet.ProtustrankaFormatedWithAdress_1"> VEKTOR KRAPINA d.o.o., Zagrebačka cesta 47, 49000 Krapina</derivirana_varijabla>
  </DomainObject.Predmet.ProtustrankaFormatedWithAdress>
  <DomainObject.Predmet.ProtustrankaFormatedWithAdressOIB>
    <izvorni_sadrzaj> VEKTOR KRAPINA d.o.o., OIB 98525660817, Zagrebačka cesta 47, 49000 Krapina</izvorni_sadrzaj>
    <derivirana_varijabla naziv="DomainObject.Predmet.ProtustrankaFormatedWithAdressOIB_1"> VEKTOR KRAPINA d.o.o., OIB 98525660817, Zagrebačka cesta 47, 49000 Krapina</derivirana_varijabla>
  </DomainObject.Predmet.ProtustrankaFormatedWithAdressOIB>
  <DomainObject.Predmet.ProtustrankaWithAdress>
    <izvorni_sadrzaj>VEKTOR KRAPINA d.o.o. Zagrebačka cesta 47, 49000 Krapina</izvorni_sadrzaj>
    <derivirana_varijabla naziv="DomainObject.Predmet.ProtustrankaWithAdress_1">VEKTOR KRAPINA d.o.o. Zagrebačka cesta 47, 49000 Krapina</derivirana_varijabla>
  </DomainObject.Predmet.ProtustrankaWithAdress>
  <DomainObject.Predmet.ProtustrankaWithAdressOIB>
    <izvorni_sadrzaj>VEKTOR KRAPINA d.o.o., OIB 98525660817, Zagrebačka cesta 47, 49000 Krapina</izvorni_sadrzaj>
    <derivirana_varijabla naziv="DomainObject.Predmet.ProtustrankaWithAdressOIB_1">VEKTOR KRAPINA d.o.o., OIB 98525660817, Zagrebačka cesta 47, 49000 Krapina</derivirana_varijabla>
  </DomainObject.Predmet.ProtustrankaWithAdressOIB>
  <DomainObject.Predmet.ProtustrankaNazivFormated>
    <izvorni_sadrzaj>VEKTOR KRAPINA d.o.o.</izvorni_sadrzaj>
    <derivirana_varijabla naziv="DomainObject.Predmet.ProtustrankaNazivFormated_1">VEKTOR KRAPINA d.o.o.</derivirana_varijabla>
  </DomainObject.Predmet.ProtustrankaNazivFormated>
  <DomainObject.Predmet.ProtustrankaNazivFormatedOIB>
    <izvorni_sadrzaj>VEKTOR KRAPINA d.o.o., OIB 98525660817</izvorni_sadrzaj>
    <derivirana_varijabla naziv="DomainObject.Predmet.ProtustrankaNazivFormatedOIB_1">VEKTOR KRAPINA d.o.o., OIB 98525660817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KRAPINA d.o.o.</item>
    </izvorni_sadrzaj>
    <derivirana_varijabla naziv="DomainObject.Predmet.ProtuStrankaListFormated_1">
      <item>VEKTOR KRAPINA d.o.o.</item>
    </derivirana_varijabla>
  </DomainObject.Predmet.ProtuStrankaListFormated>
  <DomainObject.Predmet.ProtuStrankaListFormatedOIB>
    <izvorni_sadrzaj>
      <item>VEKTOR KRAPINA d.o.o., OIB 98525660817</item>
    </izvorni_sadrzaj>
    <derivirana_varijabla naziv="DomainObject.Predmet.ProtuStrankaListFormatedOIB_1">
      <item>VEKTOR KRAPINA d.o.o., OIB 98525660817</item>
    </derivirana_varijabla>
  </DomainObject.Predmet.ProtuStrankaListFormatedOIB>
  <DomainObject.Predmet.ProtuStrankaListFormatedWithAdress>
    <izvorni_sadrzaj>
      <item>VEKTOR KRAPINA d.o.o., Zagrebačka cesta 47, 49000 Krapina</item>
    </izvorni_sadrzaj>
    <derivirana_varijabla naziv="DomainObject.Predmet.ProtuStrankaListFormatedWithAdress_1">
      <item>VEKTOR KRAPINA d.o.o., Zagrebačka cesta 47, 49000 Krapina</item>
    </derivirana_varijabla>
  </DomainObject.Predmet.ProtuStrankaListFormatedWithAdress>
  <DomainObject.Predmet.ProtuStrankaListFormatedWithAdressOIB>
    <izvorni_sadrzaj>
      <item>VEKTOR KRAPINA d.o.o., OIB 98525660817, Zagrebačka cesta 47, 49000 Krapina</item>
    </izvorni_sadrzaj>
    <derivirana_varijabla naziv="DomainObject.Predmet.ProtuStrankaListFormatedWithAdressOIB_1">
      <item>VEKTOR KRAPINA d.o.o., OIB 98525660817, Zagrebačka cesta 47, 49000 Krapina</item>
    </derivirana_varijabla>
  </DomainObject.Predmet.ProtuStrankaListFormatedWithAdressOIB>
  <DomainObject.Predmet.ProtuStrankaListNazivFormated>
    <izvorni_sadrzaj>
      <item>VEKTOR KRAPINA d.o.o.</item>
    </izvorni_sadrzaj>
    <derivirana_varijabla naziv="DomainObject.Predmet.ProtuStrankaListNazivFormated_1">
      <item>VEKTOR KRAPINA d.o.o.</item>
    </derivirana_varijabla>
  </DomainObject.Predmet.ProtuStrankaListNazivFormated>
  <DomainObject.Predmet.ProtuStrankaListNazivFormatedOIB>
    <izvorni_sadrzaj>
      <item>VEKTOR KRAPINA d.o.o., OIB 98525660817</item>
    </izvorni_sadrzaj>
    <derivirana_varijabla naziv="DomainObject.Predmet.ProtuStrankaListNazivFormatedOIB_1">
      <item>VEKTOR KRAPINA d.o.o., OIB 98525660817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KRAPINA d.o.o.</izvorni_sadrzaj>
    <derivirana_varijabla naziv="DomainObject.Predmet.ProtustrankaIDrugi_1">VEKTOR KRAPINA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KRAPINA d.o.o., OIB 98525660817, Zagrebačka cesta 47, 49000 Krapina</izvorni_sadrzaj>
    <derivirana_varijabla naziv="DomainObject.Predmet.ProtustrankaIDrugiAdressOIB_1">VEKTOR KRAPINA d.o.o., OIB 98525660817,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KRAPINA d.o.o.</item>
    </izvorni_sadrzaj>
    <derivirana_varijabla naziv="DomainObject.Predmet.SudioniciListNaziv_1">
      <item>FINA Regionalni centar Zagreb</item>
      <item>VEKTOR KRAPINA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KRAPINA d.o.o., OIB 98525660817, Zagrebačka cesta 47,49000 Krapina</item>
    </izvorni_sadrzaj>
    <derivirana_varijabla naziv="DomainObject.Predmet.SudioniciListAdressOIB_1">
      <item>FINA Regionalni centar Zagreb, OIB 85821130368, Trg svibanjskih žrtava 1995. 1,10000 Zagreb</item>
      <item>VEKTOR KRAPINA d.o.o., OIB 98525660817, Zagrebačka cesta 47,49000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98525660817</item>
    </izvorni_sadrzaj>
    <derivirana_varijabla naziv="DomainObject.Predmet.SudioniciListNazivOIB_1">
      <item>, OIB 85821130368</item>
      <item>, OIB 98525660817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2015-12-02T07:54:00Z</dcterms:created>
  <dc:creator>Maja Jurovicki</dc:creator>
  <cp:lastModifiedBy>Melanija Krilčić</cp:lastModifiedBy>
  <cp:lastPrinted>2015-12-18T09:14:00Z</cp:lastPrinted>
  <dcterms:modified xmlns:xsi="http://www.w3.org/2001/XMLSchema-instance" xsi:type="dcterms:W3CDTF">2015-12-18T09:14:00Z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