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d5de" w14:paraId="dd1d5de" w:rsidRDefault="00CF399C" w:rsidP="007B218F" w:rsidR="00FB7F13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3DE" w:rsidP="007B218F" w:rsidR="000923DE"/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>
      <w:pPr>
        <w:rPr>
          <w:lang w:val="hr-HR"/>
        </w:rPr>
      </w:pPr>
    </w:p>
    <w:p w:rsidRDefault="00B429CD" w:rsidP="00425704" w:rsidR="00B429CD" w:rsidRPr="00425704">
      <w:pPr>
        <w:rPr>
          <w:lang w:val="hr-HR"/>
        </w:rPr>
      </w:pPr>
    </w:p>
    <w:p w:rsidRDefault="00247FBB" w:rsidP="00A50C19" w:rsidR="00A50C19">
      <w:pPr>
        <w:jc w:val="right"/>
        <w:rPr>
          <w:b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Broj:</w:t>
      </w:r>
      <w:r w:rsidR="00522F37">
        <w:rPr>
          <w:b/>
        </w:rPr>
        <w:t>1/</w:t>
      </w:r>
      <w:r w:rsidR="00522F37" w:rsidRPr="00F56926">
        <w:rPr>
          <w:b/>
        </w:rPr>
        <w:t xml:space="preserve"> St-</w:t>
      </w:r>
      <w:r w:rsidR="00A13B4E">
        <w:rPr>
          <w:b/>
        </w:rPr>
        <w:t>1025</w:t>
      </w:r>
      <w:r w:rsidR="000408F3">
        <w:rPr>
          <w:b/>
        </w:rPr>
        <w:t>/2018-</w:t>
      </w:r>
      <w:r w:rsidR="00A13B4E">
        <w:rPr>
          <w:b/>
        </w:rPr>
        <w:t>1</w:t>
      </w:r>
      <w:r w:rsidR="00AB6F58">
        <w:rPr>
          <w:b/>
        </w:rPr>
        <w:t>8</w:t>
      </w:r>
    </w:p>
    <w:p w:rsidRDefault="00522F37" w:rsidP="00A50C19" w:rsidR="00522F37">
      <w:pPr>
        <w:jc w:val="right"/>
      </w:pPr>
      <w:r>
        <w:t xml:space="preserve"> </w:t>
      </w:r>
    </w:p>
    <w:p w:rsidRDefault="00522F37" w:rsidP="00522F37" w:rsidR="00522F37">
      <w:pPr>
        <w:jc w:val="center"/>
      </w:pPr>
      <w:r>
        <w:rPr>
          <w:b/>
        </w:rPr>
        <w:t>R J E Š E N J E</w:t>
      </w:r>
    </w:p>
    <w:p w:rsidRDefault="00522F37" w:rsidP="00522F37" w:rsidR="00522F37"/>
    <w:p w:rsidRDefault="00522F37" w:rsidP="00A13B4E" w:rsidR="00A13B4E">
      <w:pPr>
        <w:jc w:val="both"/>
      </w:pPr>
      <w:r>
        <w:tab/>
      </w:r>
      <w:r w:rsidR="00A13B4E">
        <w:t xml:space="preserve">TRGOVAČKI SUD U OSIJEKU STALNA SLUŽBA U SLAVONSKOM BRODU, po stečajnoj sutkinji Vesni Vukelić, u postupku povodom prijedloga dužnika </w:t>
      </w:r>
      <w:r w:rsidR="00A13B4E">
        <w:rPr>
          <w:b/>
        </w:rPr>
        <w:t>AUTOMOBILI FRAN j.d.o.o. za trgovinu i usluge, OIB 38447405932, Ivana Gorana Kovačića 32, Nova Gradiška</w:t>
      </w:r>
      <w:r w:rsidR="00A13B4E">
        <w:t>, za otvaranje stečajnog postupka</w:t>
      </w:r>
      <w:r w:rsidR="00A13B4E">
        <w:rPr>
          <w:b/>
        </w:rPr>
        <w:t>,</w:t>
      </w:r>
      <w:r w:rsidR="00A13B4E">
        <w:t xml:space="preserve"> dana </w:t>
      </w:r>
      <w:r w:rsidR="00AB6F58">
        <w:t>30</w:t>
      </w:r>
      <w:r w:rsidR="00A13B4E">
        <w:t>. studenog 2018.</w:t>
      </w:r>
    </w:p>
    <w:p w:rsidRDefault="00522F37" w:rsidP="00522F37" w:rsidR="00522F37">
      <w:pPr>
        <w:jc w:val="both"/>
      </w:pPr>
    </w:p>
    <w:p w:rsidRDefault="00E22421" w:rsidP="00E22421" w:rsidR="001F0110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E3972" w:rsidR="00AE3972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</w:t>
      </w:r>
      <w:r w:rsidR="000408F3">
        <w:rPr>
          <w:lang w:val="hr-HR"/>
        </w:rPr>
        <w:t>predlagatelju</w:t>
      </w:r>
      <w:r w:rsidR="006E2F32">
        <w:rPr>
          <w:lang w:val="hr-HR"/>
        </w:rPr>
        <w:t xml:space="preserve"> </w:t>
      </w:r>
      <w:r w:rsidR="000408F3">
        <w:rPr>
          <w:lang w:val="hr-HR"/>
        </w:rPr>
        <w:t>-</w:t>
      </w:r>
      <w:r w:rsidR="006E2F32">
        <w:rPr>
          <w:lang w:val="hr-HR"/>
        </w:rPr>
        <w:t xml:space="preserve"> </w:t>
      </w:r>
      <w:r w:rsidR="000408F3">
        <w:rPr>
          <w:lang w:val="hr-HR"/>
        </w:rPr>
        <w:t xml:space="preserve">vjerovniku </w:t>
      </w:r>
      <w:r w:rsidR="00A13B4E">
        <w:rPr>
          <w:b/>
          <w:lang w:val="hr-HR"/>
        </w:rPr>
        <w:t>FONDU ZA ZAŠTITU OKOLIŠA I ENERGETSKU UČINKOVITOST, Zagreb, Radnička cesta 80, OIB 85828625994</w:t>
      </w:r>
      <w:r w:rsidR="000923DE">
        <w:rPr>
          <w:b/>
        </w:rPr>
        <w:t>,</w:t>
      </w:r>
      <w:r w:rsidR="000408F3">
        <w:rPr>
          <w:lang w:val="hr-HR"/>
        </w:rPr>
        <w:t xml:space="preserve"> </w:t>
      </w:r>
      <w:r w:rsidRPr="00AD05FF">
        <w:rPr>
          <w:lang w:val="hr-HR"/>
        </w:rPr>
        <w:t xml:space="preserve">u roku od </w:t>
      </w:r>
      <w:r w:rsidR="00AE3972">
        <w:rPr>
          <w:lang w:val="hr-HR"/>
        </w:rPr>
        <w:t>8</w:t>
      </w:r>
      <w:r w:rsidRPr="00AD05FF">
        <w:rPr>
          <w:lang w:val="hr-HR"/>
        </w:rPr>
        <w:t xml:space="preserve"> dana od dana </w:t>
      </w:r>
      <w:r w:rsidR="000408F3">
        <w:rPr>
          <w:lang w:val="hr-HR"/>
        </w:rPr>
        <w:t>dostave</w:t>
      </w:r>
      <w:r w:rsidRPr="00AD05FF">
        <w:rPr>
          <w:lang w:val="hr-HR"/>
        </w:rPr>
        <w:t xml:space="preserve"> ovog rješenja </w:t>
      </w:r>
      <w:r w:rsidR="00AE3972">
        <w:rPr>
          <w:lang w:val="hr-HR"/>
        </w:rPr>
        <w:t>platit:</w:t>
      </w:r>
    </w:p>
    <w:p w:rsidRDefault="00AE3972" w:rsidP="00AE3972" w:rsidR="00AE3972">
      <w:pPr>
        <w:jc w:val="both"/>
        <w:rPr>
          <w:lang w:val="hr-HR"/>
        </w:rPr>
      </w:pPr>
    </w:p>
    <w:p w:rsidRDefault="00AE3972" w:rsidP="00AE3972" w:rsidR="00AE3972" w:rsidRPr="00AD05FF">
      <w:pPr>
        <w:ind w:firstLine="720"/>
        <w:jc w:val="both"/>
        <w:rPr>
          <w:lang w:val="hr-HR"/>
        </w:rPr>
      </w:pPr>
      <w:r w:rsidRPr="00AD05FF">
        <w:rPr>
          <w:lang w:val="hr-HR"/>
        </w:rPr>
        <w:t>-</w:t>
      </w:r>
      <w:r>
        <w:rPr>
          <w:lang w:val="hr-HR"/>
        </w:rPr>
        <w:t xml:space="preserve"> predujam u iznosu od </w:t>
      </w:r>
      <w:r w:rsidRPr="004C3E86">
        <w:rPr>
          <w:b/>
          <w:lang w:val="hr-HR"/>
        </w:rPr>
        <w:t>1.000,00 kn</w:t>
      </w:r>
      <w:r w:rsidRPr="00AD05FF">
        <w:rPr>
          <w:lang w:val="hr-HR"/>
        </w:rPr>
        <w:t xml:space="preserve"> u Fond za namirenje</w:t>
      </w:r>
      <w:r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Pr="00331868">
        <w:rPr>
          <w:lang w:val="hr-HR"/>
        </w:rPr>
        <w:t>IBAN HR31 2390001-1300000200</w:t>
      </w:r>
      <w:r>
        <w:rPr>
          <w:lang w:val="hr-HR"/>
        </w:rPr>
        <w:t xml:space="preserve"> s</w:t>
      </w:r>
      <w:r w:rsidRPr="00331868">
        <w:rPr>
          <w:lang w:val="hr-HR"/>
        </w:rPr>
        <w:t xml:space="preserve"> poziv</w:t>
      </w:r>
      <w:r>
        <w:rPr>
          <w:lang w:val="hr-HR"/>
        </w:rPr>
        <w:t>om na broj HR02 8550 (St-1025-2018</w:t>
      </w:r>
      <w:r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E3972" w:rsidP="00AE3972" w:rsidR="00AE3972" w:rsidRPr="00AD05FF">
      <w:pPr>
        <w:jc w:val="both"/>
        <w:rPr>
          <w:lang w:val="hr-HR"/>
        </w:rPr>
      </w:pPr>
    </w:p>
    <w:p w:rsidRDefault="00AE3972" w:rsidP="00AE3972" w:rsidR="00AE3972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Pr="00AD05FF">
        <w:rPr>
          <w:lang w:val="hr-HR"/>
        </w:rPr>
        <w:t xml:space="preserve">- te dodatni iznos predujma u iznosu od </w:t>
      </w:r>
      <w:r w:rsidR="00AB6F58" w:rsidRPr="00E86248">
        <w:rPr>
          <w:b/>
          <w:lang w:val="hr-HR"/>
        </w:rPr>
        <w:t>5</w:t>
      </w:r>
      <w:r w:rsidRPr="004C3E86">
        <w:rPr>
          <w:b/>
          <w:lang w:val="hr-HR"/>
        </w:rPr>
        <w:t>.000,00 kn</w:t>
      </w:r>
      <w:r w:rsidRPr="00AD05FF">
        <w:rPr>
          <w:lang w:val="hr-HR"/>
        </w:rPr>
        <w:t xml:space="preserve"> na račun </w:t>
      </w:r>
      <w:r w:rsidRPr="00331868">
        <w:rPr>
          <w:lang w:val="hr-HR"/>
        </w:rPr>
        <w:t>Trgovačkog suda u Osijeku</w:t>
      </w:r>
      <w:r>
        <w:rPr>
          <w:lang w:val="hr-HR"/>
        </w:rPr>
        <w:t xml:space="preserve"> IBAN HR31 2390001-1300000200 s </w:t>
      </w:r>
      <w:r w:rsidRPr="00331868">
        <w:rPr>
          <w:lang w:val="hr-HR"/>
        </w:rPr>
        <w:t>poziv</w:t>
      </w:r>
      <w:r>
        <w:rPr>
          <w:lang w:val="hr-HR"/>
        </w:rPr>
        <w:t>om</w:t>
      </w:r>
      <w:r w:rsidRPr="00331868">
        <w:rPr>
          <w:lang w:val="hr-HR"/>
        </w:rPr>
        <w:t xml:space="preserve">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221-1025</w:t>
      </w:r>
      <w:r w:rsidRPr="00331868">
        <w:rPr>
          <w:lang w:val="hr-HR"/>
        </w:rPr>
        <w:t>-</w:t>
      </w:r>
      <w:r>
        <w:rPr>
          <w:lang w:val="hr-HR"/>
        </w:rPr>
        <w:t>2018</w:t>
      </w:r>
      <w:r w:rsidRPr="00331868">
        <w:rPr>
          <w:lang w:val="hr-HR"/>
        </w:rPr>
        <w:t>,</w:t>
      </w:r>
    </w:p>
    <w:p w:rsidRDefault="00AD05FF" w:rsidP="00E22421" w:rsidR="00E22421">
      <w:pPr>
        <w:jc w:val="both"/>
        <w:rPr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556027" w:rsidR="00A13E2F" w:rsidRP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 xml:space="preserve">II. </w:t>
      </w:r>
      <w:r w:rsidR="001F0110">
        <w:rPr>
          <w:lang w:val="hr-HR"/>
        </w:rPr>
        <w:t xml:space="preserve">Ukoliko predlagatelj ne </w:t>
      </w:r>
      <w:r w:rsidR="009B25BE">
        <w:rPr>
          <w:lang w:val="hr-HR"/>
        </w:rPr>
        <w:t xml:space="preserve">predujmi tražena sredstva za namirenje troškova postupka u ostavljenom roku, sud će prijedlog za </w:t>
      </w:r>
      <w:r w:rsidR="002B5237">
        <w:rPr>
          <w:lang w:val="hr-HR"/>
        </w:rPr>
        <w:t>otvaranje stečajnog postupka odbaciti kao nedopušten</w:t>
      </w:r>
      <w:r w:rsidR="009B25BE">
        <w:rPr>
          <w:lang w:val="hr-HR"/>
        </w:rPr>
        <w:t>.</w:t>
      </w:r>
    </w:p>
    <w:p w:rsidRDefault="00556027" w:rsidP="00A50C19" w:rsidR="00A60152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</w:r>
      <w:r w:rsidR="00331868" w:rsidRPr="00331868">
        <w:rPr>
          <w:lang w:val="hr-HR"/>
        </w:rPr>
        <w:tab/>
        <w:t xml:space="preserve"> </w:t>
      </w:r>
    </w:p>
    <w:p w:rsidRDefault="00A60152" w:rsidP="0001618B" w:rsidR="00A60152">
      <w:pPr>
        <w:jc w:val="center"/>
        <w:rPr>
          <w:lang w:val="hr-HR"/>
        </w:rPr>
      </w:pP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282CA0" w:rsidP="0001618B" w:rsidR="00282CA0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D77439" w:rsidR="00D7743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="00D77439">
        <w:rPr>
          <w:lang w:val="hr-HR"/>
        </w:rPr>
        <w:t xml:space="preserve">Prijedlog za otvaranje stečajnog postupka nad dužnikom  </w:t>
      </w:r>
      <w:r w:rsidR="00D77439" w:rsidRPr="00D77439">
        <w:t>AUTOMOBILI FRAN j.d.o.o. za trgovinu i usluge, OIB 38447405932, Ivana Gorana Kovačića 32, Nova Gradiška</w:t>
      </w:r>
      <w:r w:rsidR="00D77439">
        <w:rPr>
          <w:lang w:val="hr-HR"/>
        </w:rPr>
        <w:t xml:space="preserve"> podnio je vjerovnik Fond za zaštitu okoliša i energetsku učinkovitost Zagreb.</w:t>
      </w:r>
    </w:p>
    <w:p w:rsidRDefault="00281D79" w:rsidP="00D77439" w:rsidR="00281D79">
      <w:pPr>
        <w:jc w:val="both"/>
        <w:rPr>
          <w:lang w:val="hr-HR"/>
        </w:rPr>
      </w:pPr>
    </w:p>
    <w:p w:rsidRDefault="00A50C19" w:rsidP="00281D79" w:rsidR="00A50C19">
      <w:pPr>
        <w:ind w:firstLine="720"/>
        <w:jc w:val="both"/>
        <w:rPr>
          <w:lang w:val="hr-HR"/>
        </w:rPr>
      </w:pPr>
    </w:p>
    <w:p w:rsidRDefault="00A50C19" w:rsidP="00281D79" w:rsidR="00A50C19">
      <w:pPr>
        <w:ind w:firstLine="720"/>
        <w:jc w:val="both"/>
        <w:rPr>
          <w:lang w:val="hr-HR"/>
        </w:rPr>
      </w:pPr>
    </w:p>
    <w:p w:rsidRDefault="00A50C19" w:rsidP="00A50C19" w:rsidR="00A50C19">
      <w:pPr>
        <w:jc w:val="right"/>
        <w:rPr>
          <w:b/>
        </w:rPr>
      </w:pPr>
    </w:p>
    <w:p w:rsidRDefault="00A50C19" w:rsidP="00A50C19" w:rsidR="00A50C19">
      <w:pPr>
        <w:jc w:val="right"/>
        <w:rPr>
          <w:b/>
        </w:rPr>
      </w:pPr>
    </w:p>
    <w:p w:rsidRDefault="00A50C19" w:rsidP="00A50C19" w:rsidR="00A50C19">
      <w:pPr>
        <w:jc w:val="right"/>
        <w:rPr>
          <w:b/>
        </w:rPr>
      </w:pPr>
    </w:p>
    <w:p w:rsidRDefault="00A50C19" w:rsidP="00A50C19" w:rsidR="00A50C19">
      <w:pPr>
        <w:jc w:val="right"/>
        <w:rPr>
          <w:lang w:val="hr-HR"/>
        </w:rPr>
      </w:pPr>
      <w:r w:rsidRPr="00F56926">
        <w:rPr>
          <w:b/>
        </w:rPr>
        <w:lastRenderedPageBreak/>
        <w:t>Broj:</w:t>
      </w:r>
      <w:r>
        <w:rPr>
          <w:b/>
        </w:rPr>
        <w:t>1/</w:t>
      </w:r>
      <w:r w:rsidRPr="00F56926">
        <w:rPr>
          <w:b/>
        </w:rPr>
        <w:t xml:space="preserve"> St-</w:t>
      </w:r>
      <w:r>
        <w:rPr>
          <w:b/>
        </w:rPr>
        <w:t>1025/2018-18</w:t>
      </w:r>
    </w:p>
    <w:p w:rsidRDefault="00A50C19" w:rsidP="00281D79" w:rsidR="00A50C19">
      <w:pPr>
        <w:ind w:firstLine="720"/>
        <w:jc w:val="both"/>
        <w:rPr>
          <w:lang w:val="hr-HR"/>
        </w:rPr>
      </w:pPr>
    </w:p>
    <w:p w:rsidRDefault="00A50C19" w:rsidP="00281D79" w:rsidR="00A50C19">
      <w:pPr>
        <w:ind w:firstLine="720"/>
        <w:jc w:val="both"/>
        <w:rPr>
          <w:lang w:val="hr-HR"/>
        </w:rPr>
      </w:pPr>
    </w:p>
    <w:p w:rsidRDefault="00281D79" w:rsidP="00281D79" w:rsidR="00281D79">
      <w:pPr>
        <w:ind w:firstLine="720"/>
        <w:jc w:val="both"/>
      </w:pPr>
      <w:r>
        <w:rPr>
          <w:lang w:val="hr-HR"/>
        </w:rPr>
        <w:t xml:space="preserve">Prijedlog je podnesen na propisanom </w:t>
      </w:r>
      <w:r>
        <w:t>obrascu koji sadrži sve propisane podatke, a u prijedlogu se navodi da kod dužnika postoji stečajni razlog nesposobnosti za plaćanje propisan odredbom čl. 6 st 2 Stečajnog zakona</w:t>
      </w:r>
      <w:r w:rsidR="00A14A4B">
        <w:t xml:space="preserve"> (NN br. 71/15, 104/17, dalje SZ)</w:t>
      </w:r>
      <w:r>
        <w:t>.</w:t>
      </w:r>
    </w:p>
    <w:p w:rsidRDefault="00281D79" w:rsidP="00D77439" w:rsidR="00281D79">
      <w:pPr>
        <w:jc w:val="both"/>
        <w:rPr>
          <w:lang w:val="hr-HR"/>
        </w:rPr>
      </w:pPr>
    </w:p>
    <w:p w:rsidRDefault="00282CA0" w:rsidP="00D77439" w:rsidR="00D77439">
      <w:pPr>
        <w:jc w:val="both"/>
        <w:rPr>
          <w:lang w:val="hr-HR"/>
        </w:rPr>
      </w:pPr>
      <w:r>
        <w:rPr>
          <w:lang w:val="hr-HR"/>
        </w:rPr>
        <w:tab/>
      </w:r>
      <w:r w:rsidR="00711170">
        <w:rPr>
          <w:lang w:val="hr-HR"/>
        </w:rPr>
        <w:t>Uz prijedlog, dostavljene su i isprave kojima je vjerovnik učinio vjerojatnim postojanje svoje tražbine koju ima prema dužniku na ime neplaćenih naknada gospodarenja otpadnim vozilima.</w:t>
      </w:r>
    </w:p>
    <w:p w:rsidRDefault="00711170" w:rsidP="00D77439" w:rsidR="00711170">
      <w:pPr>
        <w:jc w:val="both"/>
        <w:rPr>
          <w:lang w:val="hr-HR"/>
        </w:rPr>
      </w:pPr>
    </w:p>
    <w:p w:rsidRDefault="007C3AAD" w:rsidP="007C3AAD" w:rsidR="007C3AAD">
      <w:pPr>
        <w:ind w:firstLine="720"/>
        <w:jc w:val="both"/>
        <w:rPr>
          <w:lang w:val="hr-HR"/>
        </w:rPr>
      </w:pPr>
      <w:r>
        <w:rPr>
          <w:lang w:val="hr-HR"/>
        </w:rPr>
        <w:t>Odredbom čl. 114 st 1 SZ-a propisano je da je podnositelj prijedloga za otvaranje stečajnog postupka dužan plat</w:t>
      </w:r>
      <w:r w:rsidR="00E00AC1">
        <w:rPr>
          <w:lang w:val="hr-HR"/>
        </w:rPr>
        <w:t>iti iznos predujma od 1.000,00 k</w:t>
      </w:r>
      <w:r>
        <w:rPr>
          <w:lang w:val="hr-HR"/>
        </w:rPr>
        <w:t>n u Fond za namirenje troškova stečajnog postupka, a po nalogu suda u roku od osam dana i dodatni iznos predujma koji ne može biti viši od 20.000,00</w:t>
      </w:r>
      <w:r w:rsidR="00E00AC1">
        <w:rPr>
          <w:lang w:val="hr-HR"/>
        </w:rPr>
        <w:t xml:space="preserve"> kn</w:t>
      </w:r>
      <w:r>
        <w:rPr>
          <w:lang w:val="hr-HR"/>
        </w:rPr>
        <w:t xml:space="preserve">.  </w:t>
      </w:r>
    </w:p>
    <w:p w:rsidRDefault="007C3AAD" w:rsidP="00D77439" w:rsidR="007C3AAD">
      <w:pPr>
        <w:jc w:val="both"/>
        <w:rPr>
          <w:lang w:val="hr-HR"/>
        </w:rPr>
      </w:pPr>
    </w:p>
    <w:p w:rsidRDefault="00D14A00" w:rsidP="00D77439" w:rsidR="00D14A00">
      <w:pPr>
        <w:jc w:val="both"/>
        <w:rPr>
          <w:lang w:val="hr-HR"/>
        </w:rPr>
      </w:pPr>
      <w:r>
        <w:rPr>
          <w:lang w:val="hr-HR"/>
        </w:rPr>
        <w:tab/>
        <w:t>Prema stavku 2 istog članka proizlazi da, ako su osigurana sredstva za namirenje troškova stečajnoga postupka u skladu s odredbom čl. 112 ovog Zakona, obveza podnositelja prijedloga umanjuje se za iznos osiguranih sredstava.</w:t>
      </w:r>
    </w:p>
    <w:p w:rsidRDefault="00D14A00" w:rsidP="00D77439" w:rsidR="00D14A00">
      <w:pPr>
        <w:jc w:val="both"/>
        <w:rPr>
          <w:lang w:val="hr-HR"/>
        </w:rPr>
      </w:pPr>
    </w:p>
    <w:p w:rsidRDefault="00D14A00" w:rsidP="00563732" w:rsidR="0025749C">
      <w:pPr>
        <w:jc w:val="both"/>
        <w:rPr>
          <w:lang w:val="hr-HR"/>
        </w:rPr>
      </w:pPr>
      <w:r>
        <w:rPr>
          <w:lang w:val="hr-HR"/>
        </w:rPr>
        <w:tab/>
      </w:r>
      <w:r w:rsidR="00FD08C8">
        <w:rPr>
          <w:lang w:val="hr-HR"/>
        </w:rPr>
        <w:t>S obzirom na činjenicu da vjerovnik kao predlagatelj nije izvršio uplatu</w:t>
      </w:r>
      <w:r w:rsidR="003C5AA7">
        <w:rPr>
          <w:lang w:val="hr-HR"/>
        </w:rPr>
        <w:t xml:space="preserve"> zatraženog</w:t>
      </w:r>
      <w:r w:rsidR="00FD08C8">
        <w:rPr>
          <w:lang w:val="hr-HR"/>
        </w:rPr>
        <w:t xml:space="preserve"> predujma z</w:t>
      </w:r>
      <w:r w:rsidR="003C5AA7">
        <w:rPr>
          <w:lang w:val="hr-HR"/>
        </w:rPr>
        <w:t xml:space="preserve">a pokriće troškova postupka, </w:t>
      </w:r>
      <w:r w:rsidR="00563732">
        <w:rPr>
          <w:lang w:val="hr-HR"/>
        </w:rPr>
        <w:t xml:space="preserve">a iz priložene obavijesti FINE o osiguranju sredstava za namirenje troškova, proizlazi da na ime predujma nema zaplijenjenih novčanih sredstava, već je samo evidentiran nalog za zapljenu, </w:t>
      </w:r>
      <w:r w:rsidR="007C3AAD">
        <w:rPr>
          <w:lang w:val="hr-HR"/>
        </w:rPr>
        <w:t xml:space="preserve">to je valjalo vjerovnika pozvati na </w:t>
      </w:r>
      <w:r w:rsidR="00FD08C8">
        <w:rPr>
          <w:lang w:val="hr-HR"/>
        </w:rPr>
        <w:t xml:space="preserve"> uplatu iznosa za koji sud smatra da je dostatan za pokriće troškova</w:t>
      </w:r>
      <w:r w:rsidR="0025749C">
        <w:rPr>
          <w:lang w:val="hr-HR"/>
        </w:rPr>
        <w:t xml:space="preserve">, a koji se odnose na bruto nagradu stečajnom upravitelju u minimalnom iznosu od 3.000,00 kn, čija visina je odmjerena s obzirom na </w:t>
      </w:r>
      <w:r w:rsidR="00C23921">
        <w:rPr>
          <w:lang w:val="hr-HR"/>
        </w:rPr>
        <w:t>utvrđenu vrijednost imovine koja ulazi u stečajnu masu, zatim materijalne troškove koji su nužni za provođenje stečaja, a odnose na trošak izrade novog pečata, poštarine,</w:t>
      </w:r>
      <w:r w:rsidR="00271719">
        <w:rPr>
          <w:lang w:val="hr-HR"/>
        </w:rPr>
        <w:t xml:space="preserve"> trošak otvaranja i vođenja novog poslovnog računa ukupno 1.000,00 kn te isto toliko za troškove sređivanja arhivske građe.</w:t>
      </w:r>
    </w:p>
    <w:p w:rsidRDefault="0025749C" w:rsidP="0082405C" w:rsidR="0025749C">
      <w:pPr>
        <w:ind w:firstLine="720"/>
        <w:jc w:val="both"/>
        <w:rPr>
          <w:lang w:val="hr-HR"/>
        </w:rPr>
      </w:pPr>
    </w:p>
    <w:p w:rsidRDefault="008B2D5B" w:rsidP="0082405C" w:rsidR="00FD08C8">
      <w:pPr>
        <w:ind w:firstLine="720"/>
        <w:jc w:val="both"/>
        <w:rPr>
          <w:lang w:val="hr-HR"/>
        </w:rPr>
      </w:pPr>
      <w:r>
        <w:rPr>
          <w:lang w:val="hr-HR"/>
        </w:rPr>
        <w:t>Slijedom izloženog, valjalo je odlučiti</w:t>
      </w:r>
      <w:r w:rsidR="00FD08C8">
        <w:rPr>
          <w:lang w:val="hr-HR"/>
        </w:rPr>
        <w:t xml:space="preserve"> kao u izreci ovog rješenja </w:t>
      </w:r>
      <w:r>
        <w:rPr>
          <w:lang w:val="hr-HR"/>
        </w:rPr>
        <w:t>na temelju</w:t>
      </w:r>
      <w:r w:rsidR="00FD08C8">
        <w:rPr>
          <w:lang w:val="hr-HR"/>
        </w:rPr>
        <w:t xml:space="preserve"> odredb</w:t>
      </w:r>
      <w:r>
        <w:rPr>
          <w:lang w:val="hr-HR"/>
        </w:rPr>
        <w:t>e</w:t>
      </w:r>
      <w:r w:rsidR="00177B10">
        <w:rPr>
          <w:lang w:val="hr-HR"/>
        </w:rPr>
        <w:t xml:space="preserve"> </w:t>
      </w:r>
      <w:r w:rsidR="00FD08C8">
        <w:rPr>
          <w:lang w:val="hr-HR"/>
        </w:rPr>
        <w:t xml:space="preserve">čl. </w:t>
      </w:r>
      <w:r w:rsidR="00A14A4B">
        <w:rPr>
          <w:lang w:val="hr-HR"/>
        </w:rPr>
        <w:t xml:space="preserve">114 st 1 </w:t>
      </w:r>
      <w:r w:rsidR="00924366">
        <w:rPr>
          <w:lang w:val="hr-HR"/>
        </w:rPr>
        <w:t xml:space="preserve">i st 5 </w:t>
      </w:r>
      <w:r w:rsidR="001B23DA">
        <w:rPr>
          <w:lang w:val="hr-HR"/>
        </w:rPr>
        <w:t>SZ-a.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6C3A82" w:rsidR="0001618B">
      <w:pPr>
        <w:jc w:val="center"/>
        <w:rPr>
          <w:lang w:val="hr-HR"/>
        </w:rPr>
      </w:pPr>
      <w:r w:rsidRPr="00E22421">
        <w:rPr>
          <w:lang w:val="hr-HR"/>
        </w:rPr>
        <w:t xml:space="preserve">U Slavonskom Brodu, </w:t>
      </w:r>
      <w:r w:rsidR="00E86248">
        <w:rPr>
          <w:lang w:val="hr-HR"/>
        </w:rPr>
        <w:t>30</w:t>
      </w:r>
      <w:r w:rsidR="007C3AAD">
        <w:rPr>
          <w:lang w:val="hr-HR"/>
        </w:rPr>
        <w:t>. studenog</w:t>
      </w:r>
      <w:r w:rsidR="004C3E86">
        <w:rPr>
          <w:lang w:val="hr-HR"/>
        </w:rPr>
        <w:t xml:space="preserve"> 2018.</w:t>
      </w:r>
    </w:p>
    <w:p w:rsidRDefault="006C3A82" w:rsidP="006C3A82" w:rsidR="006C3A82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A50C19" w:rsidR="0001618B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4206C2">
        <w:rPr>
          <w:lang w:val="hr-HR"/>
        </w:rPr>
        <w:t>, v.r.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4C3E86" w:rsidP="0001618B" w:rsidR="0001618B">
      <w:pPr>
        <w:rPr>
          <w:lang w:val="hr-HR"/>
        </w:rPr>
      </w:pPr>
      <w:r>
        <w:rPr>
          <w:lang w:val="hr-HR"/>
        </w:rPr>
        <w:t xml:space="preserve">1.  </w:t>
      </w:r>
      <w:r w:rsidR="00FD08C8">
        <w:rPr>
          <w:lang w:val="hr-HR"/>
        </w:rPr>
        <w:t>dužniku</w:t>
      </w:r>
    </w:p>
    <w:p w:rsidRDefault="0001618B" w:rsidP="00284E55" w:rsidR="007B218F" w:rsidRPr="00E22421">
      <w:pPr>
        <w:rPr>
          <w:lang w:val="hr-HR"/>
        </w:rPr>
      </w:pPr>
      <w:r>
        <w:rPr>
          <w:lang w:val="hr-HR"/>
        </w:rPr>
        <w:t xml:space="preserve">2. </w:t>
      </w:r>
      <w:r w:rsidR="004C3E86">
        <w:rPr>
          <w:lang w:val="hr-HR"/>
        </w:rPr>
        <w:t xml:space="preserve"> </w:t>
      </w:r>
      <w:r w:rsidR="00FD08C8">
        <w:rPr>
          <w:lang w:val="hr-HR"/>
        </w:rPr>
        <w:t>predlagatelju</w:t>
      </w:r>
      <w:r w:rsidR="00A50C19">
        <w:rPr>
          <w:lang w:val="hr-HR"/>
        </w:rPr>
        <w:t>, i putem pošte</w:t>
      </w:r>
    </w:p>
    <w:sectPr w:rsidSect="00A50C19" w:rsidR="007B218F" w:rsidRPr="00E22421">
      <w:pgSz w:h="15840" w:w="12240"/>
      <w:pgMar w:gutter="0" w:footer="708" w:header="708" w:left="1800" w:bottom="426" w:right="1800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408F3"/>
    <w:rsid w:val="00044011"/>
    <w:rsid w:val="00072717"/>
    <w:rsid w:val="000923DE"/>
    <w:rsid w:val="000A4C8E"/>
    <w:rsid w:val="000A5A3C"/>
    <w:rsid w:val="000C12AA"/>
    <w:rsid w:val="000C2091"/>
    <w:rsid w:val="001154A9"/>
    <w:rsid w:val="00154654"/>
    <w:rsid w:val="00170F17"/>
    <w:rsid w:val="00177B10"/>
    <w:rsid w:val="001B23DA"/>
    <w:rsid w:val="001C2703"/>
    <w:rsid w:val="001C6FD5"/>
    <w:rsid w:val="001E1080"/>
    <w:rsid w:val="001E3EFF"/>
    <w:rsid w:val="001F0110"/>
    <w:rsid w:val="002406B2"/>
    <w:rsid w:val="00247FBB"/>
    <w:rsid w:val="00252A2A"/>
    <w:rsid w:val="0025749C"/>
    <w:rsid w:val="00271719"/>
    <w:rsid w:val="00281102"/>
    <w:rsid w:val="00281D79"/>
    <w:rsid w:val="00282CA0"/>
    <w:rsid w:val="00284E55"/>
    <w:rsid w:val="002A0407"/>
    <w:rsid w:val="002B5237"/>
    <w:rsid w:val="002B610E"/>
    <w:rsid w:val="002C5EE0"/>
    <w:rsid w:val="002C7059"/>
    <w:rsid w:val="002D4286"/>
    <w:rsid w:val="00331868"/>
    <w:rsid w:val="00373E23"/>
    <w:rsid w:val="003A2AB7"/>
    <w:rsid w:val="003C2C5F"/>
    <w:rsid w:val="003C5AA7"/>
    <w:rsid w:val="003C5E5D"/>
    <w:rsid w:val="004111AD"/>
    <w:rsid w:val="004206C2"/>
    <w:rsid w:val="00425704"/>
    <w:rsid w:val="00443195"/>
    <w:rsid w:val="004A19B1"/>
    <w:rsid w:val="004C3E86"/>
    <w:rsid w:val="005033B1"/>
    <w:rsid w:val="00517923"/>
    <w:rsid w:val="00522F37"/>
    <w:rsid w:val="00526308"/>
    <w:rsid w:val="005331E5"/>
    <w:rsid w:val="00543E76"/>
    <w:rsid w:val="00552EF9"/>
    <w:rsid w:val="00556027"/>
    <w:rsid w:val="00563732"/>
    <w:rsid w:val="00593115"/>
    <w:rsid w:val="005A2D0E"/>
    <w:rsid w:val="005B15F2"/>
    <w:rsid w:val="005B20DC"/>
    <w:rsid w:val="005E71E0"/>
    <w:rsid w:val="0060738D"/>
    <w:rsid w:val="00634B23"/>
    <w:rsid w:val="00644C41"/>
    <w:rsid w:val="006572C6"/>
    <w:rsid w:val="0066768C"/>
    <w:rsid w:val="00667EE8"/>
    <w:rsid w:val="006C3A82"/>
    <w:rsid w:val="006C5B3D"/>
    <w:rsid w:val="006E2F32"/>
    <w:rsid w:val="00711170"/>
    <w:rsid w:val="00775014"/>
    <w:rsid w:val="007B218F"/>
    <w:rsid w:val="007B6D78"/>
    <w:rsid w:val="007C3AAD"/>
    <w:rsid w:val="0082405C"/>
    <w:rsid w:val="00842934"/>
    <w:rsid w:val="0084583F"/>
    <w:rsid w:val="00847707"/>
    <w:rsid w:val="0086373F"/>
    <w:rsid w:val="00870913"/>
    <w:rsid w:val="0088175D"/>
    <w:rsid w:val="008A3437"/>
    <w:rsid w:val="008B2D5B"/>
    <w:rsid w:val="008B41E7"/>
    <w:rsid w:val="008C15A5"/>
    <w:rsid w:val="008C6D08"/>
    <w:rsid w:val="008F5CEB"/>
    <w:rsid w:val="00920E24"/>
    <w:rsid w:val="00924366"/>
    <w:rsid w:val="00980416"/>
    <w:rsid w:val="009B25BE"/>
    <w:rsid w:val="009F4CC6"/>
    <w:rsid w:val="00A13B4E"/>
    <w:rsid w:val="00A13E2F"/>
    <w:rsid w:val="00A14A4B"/>
    <w:rsid w:val="00A3417D"/>
    <w:rsid w:val="00A36C0E"/>
    <w:rsid w:val="00A4546A"/>
    <w:rsid w:val="00A50C19"/>
    <w:rsid w:val="00A55895"/>
    <w:rsid w:val="00A60152"/>
    <w:rsid w:val="00A914F6"/>
    <w:rsid w:val="00AB48FC"/>
    <w:rsid w:val="00AB4C7E"/>
    <w:rsid w:val="00AB5215"/>
    <w:rsid w:val="00AB6F58"/>
    <w:rsid w:val="00AD05FF"/>
    <w:rsid w:val="00AE3972"/>
    <w:rsid w:val="00B429CD"/>
    <w:rsid w:val="00B5759D"/>
    <w:rsid w:val="00B9310C"/>
    <w:rsid w:val="00BD60B8"/>
    <w:rsid w:val="00BE6671"/>
    <w:rsid w:val="00C23921"/>
    <w:rsid w:val="00C558CA"/>
    <w:rsid w:val="00C61241"/>
    <w:rsid w:val="00CF399C"/>
    <w:rsid w:val="00CF53F3"/>
    <w:rsid w:val="00D13568"/>
    <w:rsid w:val="00D14A00"/>
    <w:rsid w:val="00D47F1F"/>
    <w:rsid w:val="00D54660"/>
    <w:rsid w:val="00D77439"/>
    <w:rsid w:val="00DA3212"/>
    <w:rsid w:val="00DA381F"/>
    <w:rsid w:val="00DB5533"/>
    <w:rsid w:val="00E00AC1"/>
    <w:rsid w:val="00E22421"/>
    <w:rsid w:val="00E377C2"/>
    <w:rsid w:val="00E448F1"/>
    <w:rsid w:val="00E566B9"/>
    <w:rsid w:val="00E632E8"/>
    <w:rsid w:val="00E819BD"/>
    <w:rsid w:val="00E860B0"/>
    <w:rsid w:val="00E86248"/>
    <w:rsid w:val="00ED31A8"/>
    <w:rsid w:val="00EE410F"/>
    <w:rsid w:val="00F0310A"/>
    <w:rsid w:val="00F0499B"/>
    <w:rsid w:val="00F10936"/>
    <w:rsid w:val="00F1751D"/>
    <w:rsid w:val="00F53902"/>
    <w:rsid w:val="00FA1197"/>
    <w:rsid w:val="00FB7F13"/>
    <w:rsid w:val="00FC6FB9"/>
    <w:rsid w:val="00FD08C8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206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6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6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6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6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206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6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6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6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6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St-1025/2018</izvorni_sadrzaj>
    <derivirana_varijabla naziv="DomainObject.Predmet.OznakaBroj_1">St-1025/2018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3 ST/1104/2018, ST-  1160/2018 spojen na ST-116082018</izvorni_sadrzaj>
    <derivirana_varijabla naziv="DomainObject.Predmet.PrimjedbaSuca_1">VEZA 3 ST/1104/2018, ST-  1160/2018 spojen na ST-116082018</derivirana_varijabla>
  </DomainObject.Predmet.PrimjedbaSuca>
  <DomainObject.Predmet.ProtustrankaFormated>
    <izvorni_sadrzaj>  AUTOMOBILI FRAN jednostavno društvo s ograničenom odgovornošću za trgovinu i usluge</izvorni_sadrzaj>
    <derivirana_varijabla naziv="DomainObject.Predmet.ProtustrankaFormated_1">  AUTOMOBILI FRAN jednostavno društvo s ograničenom odgovornošću za trgovinu i usluge</derivirana_varijabla>
  </DomainObject.Predmet.ProtustrankaFormated>
  <DomainObject.Predmet.ProtustrankaFormatedOIB>
    <izvorni_sadrzaj>  AUTOMOBILI FRAN jednostavno društvo s ograničenom odgovornošću za trgovinu i usluge, OIB 38447405932</izvorni_sadrzaj>
    <derivirana_varijabla naziv="DomainObject.Predmet.ProtustrankaFormatedOIB_1">  AUTOMOBILI FRAN jednostavno društvo s ograničenom odgovornošću za trgovinu i usluge, OIB 38447405932</derivirana_varijabla>
  </DomainObject.Predmet.ProtustrankaFormatedOIB>
  <DomainObject.Predmet.ProtustrankaFormatedWithAdress>
    <izvorni_sadrzaj> AUTOMOBILI FRAN jednostavno društvo s ograničenom odgovornošću za trgovinu i usluge, Ivana Gorana Kovačića 32, 35400 Nova Gradiška</izvorni_sadrzaj>
    <derivirana_varijabla naziv="DomainObject.Predmet.ProtustrankaFormatedWithAdress_1"> AUTOMOBILI FRAN jednostavno društvo s ograničenom odgovornošću za trgovinu i usluge, Ivana Gorana Kovačića 32, 35400 Nova Gradiška</derivirana_varijabla>
  </DomainObject.Predmet.ProtustrankaFormatedWithAdress>
  <DomainObject.Predmet.ProtustrankaFormatedWithAdressOIB>
    <izvorni_sadrzaj> AUTOMOBILI FRAN jednostavno društvo s ograničenom odgovornošću za trgovinu i usluge, OIB 38447405932, Ivana Gorana Kovačića 32, 35400 Nova Gradiška</izvorni_sadrzaj>
    <derivirana_varijabla naziv="DomainObject.Predmet.ProtustrankaFormatedWithAdressOIB_1"> AUTOMOBILI FRAN jednostavno društvo s ograničenom odgovornošću za trgovinu i usluge, OIB 38447405932, Ivana Gorana Kovačića 32, 35400 Nova Gradiška</derivirana_varijabla>
  </DomainObject.Predmet.ProtustrankaFormatedWithAdressOIB>
  <DomainObject.Predmet.ProtustrankaWithAdress>
    <izvorni_sadrzaj>AUTOMOBILI FRAN jednostavno društvo s ograničenom odgovornošću za trgovinu i usluge Ivana Gorana Kovačića 32, 35400 Nova Gradiška</izvorni_sadrzaj>
    <derivirana_varijabla naziv="DomainObject.Predmet.ProtustrankaWithAdress_1">AUTOMOBILI FRAN jednostavno društvo s ograničenom odgovornošću za trgovinu i usluge Ivana Gorana Kovačića 32, 35400 Nova Gradiška</derivirana_varijabla>
  </DomainObject.Predmet.ProtustrankaWithAdress>
  <DomainObject.Predmet.ProtustrankaWithAdressOIB>
    <izvorni_sadrzaj>AUTOMOBILI FRAN jednostavno društvo s ograničenom odgovornošću za trgovinu i usluge, OIB 38447405932, Ivana Gorana Kovačića 32, 35400 Nova Gradiška</izvorni_sadrzaj>
    <derivirana_varijabla naziv="DomainObject.Predmet.ProtustrankaWithAdressOIB_1">AUTOMOBILI FRAN jednostavno društvo s ograničenom odgovornošću za trgovinu i usluge, OIB 38447405932, Ivana Gorana Kovačića 32, 35400 Nova Gradiška</derivirana_varijabla>
  </DomainObject.Predmet.ProtustrankaWithAdressOIB>
  <DomainObject.Predmet.ProtustrankaNazivFormated>
    <izvorni_sadrzaj>AUTOMOBILI FRAN jednostavno društvo s ograničenom odgovornošću za trgovinu i usluge</izvorni_sadrzaj>
    <derivirana_varijabla naziv="DomainObject.Predmet.ProtustrankaNazivFormated_1">AUTOMOBILI FRAN jednostavno društvo s ograničenom odgovornošću za trgovinu i usluge</derivirana_varijabla>
  </DomainObject.Predmet.ProtustrankaNazivFormated>
  <DomainObject.Predmet.ProtustrankaNazivFormatedOIB>
    <izvorni_sadrzaj>AUTOMOBILI FRAN jednostavno društvo s ograničenom odgovornošću za trgovinu i usluge, OIB 38447405932</izvorni_sadrzaj>
    <derivirana_varijabla naziv="DomainObject.Predmet.ProtustrankaNazivFormatedOIB_1">AUTOMOBILI FRAN jednostavno društvo s ograničenom odgovornošću za trgovinu i usluge, OIB 38447405932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AUTOMOBILI FRAN jednostavno društvo s ograničenom odgovornošću za trgovinu i usluge; Fond za zaštitu okoliša i energetsku učinkovitost</izvorni_sadrzaj>
    <derivirana_varijabla naziv="DomainObject.Predmet.StrankaFormated_1">  AUTOMOBILI FRAN jednostavno društvo s ograničenom odgovornošću za trgovinu i usluge; Fond za zaštitu okoliša i energetsku učinkovitost</derivirana_varijabla>
  </DomainObject.Predmet.StrankaFormated>
  <DomainObject.Predmet.StrankaFormatedOIB>
    <izvorni_sadrzaj>  AUTOMOBILI FRAN jednostavno društvo s ograničenom odgovornošću za trgovinu i usluge, OIB 38447405932; Fond za zaštitu okoliša i energetsku učinkovitost, OIB 85828625994</izvorni_sadrzaj>
    <derivirana_varijabla naziv="DomainObject.Predmet.StrankaFormatedOIB_1">  AUTOMOBILI FRAN jednostavno društvo s ograničenom odgovornošću za trgovinu i usluge, OIB 38447405932; Fond za zaštitu okoliša i energetsku učinkovitost, OIB 85828625994</derivirana_varijabla>
  </DomainObject.Predmet.StrankaFormatedOIB>
  <DomainObject.Predmet.StrankaFormatedWithAdress>
    <izvorni_sadrzaj> AUTOMOBILI FRAN jednostavno društvo s ograničenom odgovornošću za trgovinu i usluge, Ivana Gorana Kovačića 32, 35400 Nova Gradiška; Fond za zaštitu okoliša i energetsku učinkovitost, Radnička cesta 80, 10000 Zagreb</izvorni_sadrzaj>
    <derivirana_varijabla naziv="DomainObject.Predmet.StrankaFormatedWithAdress_1"> AUTOMOBILI FRAN jednostavno društvo s ograničenom odgovornošću za trgovinu i usluge, Ivana Gorana Kovačića 32, 35400 Nova Gradiška; Fond za zaštitu okoliša i energetsku učinkovitost, Radnička cesta 80, 10000 Zagreb</derivirana_varijabla>
  </DomainObject.Predmet.StrankaFormatedWithAdress>
  <DomainObject.Predmet.StrankaFormatedWithAdressOIB>
    <izvorni_sadrzaj> AUTOMOBILI FRAN jednostavno društvo s ograničenom odgovornošću za trgovinu i usluge, OIB 38447405932, Ivana Gorana Kovačića 32, 35400 Nova Gradiška; Fond za zaštitu okoliša i energetsku učinkovitost, OIB 85828625994, Radnička cesta 80, 10000 Zagreb</izvorni_sadrzaj>
    <derivirana_varijabla naziv="DomainObject.Predmet.StrankaFormatedWithAdressOIB_1"> AUTOMOBILI FRAN jednostavno društvo s ograničenom odgovornošću za trgovinu i usluge, OIB 38447405932, Ivana Gorana Kovačića 32, 35400 Nova Gradiška; Fond za zaštitu okoliša i energetsku učinkovitost, OIB 85828625994, Radnička cesta 80, 10000 Zagreb</derivirana_varijabla>
  </DomainObject.Predmet.StrankaFormatedWithAdressOIB>
  <DomainObject.Predmet.StrankaWithAdress>
    <izvorni_sadrzaj>AUTOMOBILI FRAN jednostavno društvo s ograničenom odgovornošću za trgovinu i usluge Ivana Gorana Kovačića 32,35400 Nova Gradiška,Fond za zaštitu okoliša i energetsku učinkovitost Radnička cesta 80,10000 Zagreb</izvorni_sadrzaj>
    <derivirana_varijabla naziv="DomainObject.Predmet.StrankaWithAdress_1">AUTOMOBILI FRAN jednostavno društvo s ograničenom odgovornošću za trgovinu i usluge Ivana Gorana Kovačića 32,35400 Nova Gradiška,Fond za zaštitu okoliša i energetsku učinkovitost Radnička cesta 80,10000 Zagreb</derivirana_varijabla>
  </DomainObject.Predmet.StrankaWithAdress>
  <DomainObject.Predmet.StrankaWithAdressOIB>
    <izvorni_sadrzaj>AUTOMOBILI FRAN jednostavno društvo s ograničenom odgovornošću za trgovinu i usluge, OIB 38447405932, Ivana Gorana Kovačića 32,35400 Nova Gradiška,Fond za zaštitu okoliša i energetsku učinkovitost, OIB 85828625994, Radnička cesta 80,10000 Zagreb</izvorni_sadrzaj>
    <derivirana_varijabla naziv="DomainObject.Predmet.StrankaWithAdressOIB_1">AUTOMOBILI FRAN jednostavno društvo s ograničenom odgovornošću za trgovinu i usluge, OIB 38447405932, Ivana Gorana Kovačića 32,35400 Nova Gradiška,Fond za zaštitu okoliša i energetsku učinkovitost, OIB 85828625994, Radnička cesta 80,10000 Zagreb</derivirana_varijabla>
  </DomainObject.Predmet.StrankaWithAdressOIB>
  <DomainObject.Predmet.StrankaNazivFormated>
    <izvorni_sadrzaj>AUTOMOBILI FRAN jednostavno društvo s ograničenom odgovornošću za trgovinu i usluge,Fond za zaštitu okoliša i energetsku učinkovitost</izvorni_sadrzaj>
    <derivirana_varijabla naziv="DomainObject.Predmet.StrankaNazivFormated_1">AUTOMOBILI FRAN jednostavno društvo s ograničenom odgovornošću za trgovinu i usluge,Fond za zaštitu okoliša i energetsku učinkovitost</derivirana_varijabla>
  </DomainObject.Predmet.StrankaNazivFormated>
  <DomainObject.Predmet.StrankaNazivFormatedOIB>
    <izvorni_sadrzaj>AUTOMOBILI FRAN jednostavno društvo s ograničenom odgovornošću za trgovinu i usluge, OIB 38447405932,Fond za zaštitu okoliša i energetsku učinkovitost, OIB 85828625994</izvorni_sadrzaj>
    <derivirana_varijabla naziv="DomainObject.Predmet.StrankaNazivFormatedOIB_1">AUTOMOBILI FRAN jednostavno društvo s ograničenom odgovornošću za trgovinu i usluge, OIB 38447405932,Fond za zaštitu okoliša i energetsku učinkovitost, OIB 85828625994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AUTOMOBILI FRAN jednostavno društvo s ograničenom odgovornošću za trgovinu i usluge</item>
      <item>Fond za zaštitu okoliša i energetsku učinkovitost</item>
    </izvorni_sadrzaj>
    <derivirana_varijabla naziv="DomainObject.Predmet.StrankaListFormated_1">
      <item>AUTOMOBILI FRAN jednostavno društvo s ograničenom odgovornošću za trgovinu i usluge</item>
      <item>Fond za zaštitu okoliša i energetsku učinkovitost</item>
    </derivirana_varijabla>
  </DomainObject.Predmet.StrankaListFormated>
  <DomainObject.Predmet.StrankaListFormatedOIB>
    <izvorni_sadrzaj>
      <item>AUTOMOBILI FRAN jednostavno društvo s ograničenom odgovornošću za trgovinu i usluge, OIB 38447405932</item>
      <item>Fond za zaštitu okoliša i energetsku učinkovitost, OIB 85828625994</item>
    </izvorni_sadrzaj>
    <derivirana_varijabla naziv="DomainObject.Predmet.StrankaListFormatedOIB_1">
      <item>AUTOMOBILI FRAN jednostavno društvo s ograničenom odgovornošću za trgovinu i usluge, OIB 38447405932</item>
      <item>Fond za zaštitu okoliša i energetsku učinkovitost, OIB 85828625994</item>
    </derivirana_varijabla>
  </DomainObject.Predmet.StrankaListFormatedOIB>
  <DomainObject.Predmet.StrankaListFormatedWithAdress>
    <izvorni_sadrzaj>
      <item>AUTOMOBILI FRAN jednostavno društvo s ograničenom odgovornošću za trgovinu i usluge, Ivana Gorana Kovačića 32, 35400 Nova Gradiška</item>
      <item>Fond za zaštitu okoliša i energetsku učinkovitost, Radnička cesta 80, 10000 Zagreb</item>
    </izvorni_sadrzaj>
    <derivirana_varijabla naziv="DomainObject.Predmet.StrankaListFormatedWithAdress_1">
      <item>AUTOMOBILI FRAN jednostavno društvo s ograničenom odgovornošću za trgovinu i usluge, Ivana Gorana Kovačića 32, 35400 Nova Gradiška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AUTOMOBILI FRAN jednostavno društvo s ograničenom odgovornošću za trgovinu i usluge, OIB 38447405932, Ivana Gorana Kovačića 32, 35400 Nova Gradiška</item>
      <item>Fond za zaštitu okoliša i energetsku učinkovitost, OIB 85828625994, Radnička cesta 80, 10000 Zagreb</item>
    </izvorni_sadrzaj>
    <derivirana_varijabla naziv="DomainObject.Predmet.StrankaListFormatedWithAdressOIB_1">
      <item>AUTOMOBILI FRAN jednostavno društvo s ograničenom odgovornošću za trgovinu i usluge, OIB 38447405932, Ivana Gorana Kovačića 32, 35400 Nova Gradiška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AUTOMOBILI FRAN jednostavno društvo s ograničenom odgovornošću za trgovinu i usluge</item>
      <item>Fond za zaštitu okoliša i energetsku učinkovitost</item>
    </izvorni_sadrzaj>
    <derivirana_varijabla naziv="DomainObject.Predmet.StrankaListNazivFormated_1">
      <item>AUTOMOBILI FRAN jednostavno društvo s ograničenom odgovornošću za trgovinu i usluge</item>
      <item>Fond za zaštitu okoliša i energetsku učinkovitost</item>
    </derivirana_varijabla>
  </DomainObject.Predmet.StrankaListNazivFormated>
  <DomainObject.Predmet.StrankaListNazivFormatedOIB>
    <izvorni_sadrzaj>
      <item>AUTOMOBILI FRAN jednostavno društvo s ograničenom odgovornošću za trgovinu i usluge, OIB 38447405932</item>
      <item>Fond za zaštitu okoliša i energetsku učinkovitost, OIB 85828625994</item>
    </izvorni_sadrzaj>
    <derivirana_varijabla naziv="DomainObject.Predmet.StrankaListNazivFormatedOIB_1">
      <item>AUTOMOBILI FRAN jednostavno društvo s ograničenom odgovornošću za trgovinu i usluge, OIB 38447405932</item>
      <item>Fond za zaštitu okoliša i energetsku učinkovitost, OIB 85828625994</item>
    </derivirana_varijabla>
  </DomainObject.Predmet.StrankaListNazivFormatedOIB>
  <DomainObject.Predmet.ProtuStrankaListFormated>
    <izvorni_sadrzaj>
      <item>AUTOMOBILI FRAN jednostavno društvo s ograničenom odgovornošću za trgovinu i usluge</item>
    </izvorni_sadrzaj>
    <derivirana_varijabla naziv="DomainObject.Predmet.ProtuStrankaListFormated_1">
      <item>AUTOMOBILI FRAN jednostavno društvo s ograničenom odgovornošću za trgovinu i usluge</item>
    </derivirana_varijabla>
  </DomainObject.Predmet.ProtuStrankaListFormated>
  <DomainObject.Predmet.ProtuStrankaListFormatedOIB>
    <izvorni_sadrzaj>
      <item>AUTOMOBILI FRAN jednostavno društvo s ograničenom odgovornošću za trgovinu i usluge, OIB 38447405932</item>
    </izvorni_sadrzaj>
    <derivirana_varijabla naziv="DomainObject.Predmet.ProtuStrankaListFormatedOIB_1">
      <item>AUTOMOBILI FRAN jednostavno društvo s ograničenom odgovornošću za trgovinu i usluge, OIB 38447405932</item>
    </derivirana_varijabla>
  </DomainObject.Predmet.ProtuStrankaListFormatedOIB>
  <DomainObject.Predmet.ProtuStrankaListFormatedWithAdress>
    <izvorni_sadrzaj>
      <item>AUTOMOBILI FRAN jednostavno društvo s ograničenom odgovornošću za trgovinu i usluge, Ivana Gorana Kovačića 32, 35400 Nova Gradiška</item>
    </izvorni_sadrzaj>
    <derivirana_varijabla naziv="DomainObject.Predmet.ProtuStrankaListFormatedWithAdress_1">
      <item>AUTOMOBILI FRAN jednostavno društvo s ograničenom odgovornošću za trgovinu i usluge, Ivana Gorana Kovačića 32, 35400 Nova Gradiška</item>
    </derivirana_varijabla>
  </DomainObject.Predmet.ProtuStrankaListFormatedWithAdress>
  <DomainObject.Predmet.ProtuStrankaListFormatedWithAdressOIB>
    <izvorni_sadrzaj>
      <item>AUTOMOBILI FRAN jednostavno društvo s ograničenom odgovornošću za trgovinu i usluge, OIB 38447405932, Ivana Gorana Kovačića 32, 35400 Nova Gradiška</item>
    </izvorni_sadrzaj>
    <derivirana_varijabla naziv="DomainObject.Predmet.ProtuStrankaListFormatedWithAdressOIB_1">
      <item>AUTOMOBILI FRAN jednostavno društvo s ograničenom odgovornošću za trgovinu i usluge, OIB 38447405932, Ivana Gorana Kovačića 32, 35400 Nova Gradiška</item>
    </derivirana_varijabla>
  </DomainObject.Predmet.ProtuStrankaListFormatedWithAdressOIB>
  <DomainObject.Predmet.ProtuStrankaListNazivFormated>
    <izvorni_sadrzaj>
      <item>AUTOMOBILI FRAN jednostavno društvo s ograničenom odgovornošću za trgovinu i usluge</item>
    </izvorni_sadrzaj>
    <derivirana_varijabla naziv="DomainObject.Predmet.ProtuStrankaListNazivFormated_1">
      <item>AUTOMOBILI FRAN jednostavno društvo s ograničenom odgovornošću za trgovinu i usluge</item>
    </derivirana_varijabla>
  </DomainObject.Predmet.ProtuStrankaListNazivFormated>
  <DomainObject.Predmet.ProtuStrankaListNazivFormatedOIB>
    <izvorni_sadrzaj>
      <item>AUTOMOBILI FRAN jednostavno društvo s ograničenom odgovornošću za trgovinu i usluge, OIB 38447405932</item>
    </izvorni_sadrzaj>
    <derivirana_varijabla naziv="DomainObject.Predmet.ProtuStrankaListNazivFormatedOIB_1">
      <item>AUTOMOBILI FRAN jednostavno društvo s ograničenom odgovornošću za trgovinu i usluge, OIB 38447405932</item>
    </derivirana_varijabla>
  </DomainObject.Predmet.ProtuStrankaListNazivFormatedOIB>
  <DomainObject.Predmet.OstaliListFormated>
    <izvorni_sadrzaj>
      <item>Andrea Solić</item>
    </izvorni_sadrzaj>
    <derivirana_varijabla naziv="DomainObject.Predmet.OstaliListFormated_1">
      <item>Andrea Solić</item>
    </derivirana_varijabla>
  </DomainObject.Predmet.OstaliListFormated>
  <DomainObject.Predmet.OstaliListFormatedOIB>
    <izvorni_sadrzaj>
      <item>Andrea Solić, OIB 75568043183</item>
    </izvorni_sadrzaj>
    <derivirana_varijabla naziv="DomainObject.Predmet.OstaliListFormatedOIB_1">
      <item>Andrea Solić, OIB 75568043183</item>
    </derivirana_varijabla>
  </DomainObject.Predmet.OstaliListFormatedOIB>
  <DomainObject.Predmet.OstaliListFormatedWithAdress>
    <izvorni_sadrzaj>
      <item>Andrea Solić, Ivana Gorana Kovačića 32, 35400 Nova Gradiška</item>
    </izvorni_sadrzaj>
    <derivirana_varijabla naziv="DomainObject.Predmet.OstaliListFormatedWithAdress_1">
      <item>Andrea Solić, Ivana Gorana Kovačića 32, 35400 Nova Gradiška</item>
    </derivirana_varijabla>
  </DomainObject.Predmet.OstaliListFormatedWithAdress>
  <DomainObject.Predmet.OstaliListFormatedWithAdressOIB>
    <izvorni_sadrzaj>
      <item>Andrea Solić, OIB 75568043183, Ivana Gorana Kovačića 32, 35400 Nova Gradiška</item>
    </izvorni_sadrzaj>
    <derivirana_varijabla naziv="DomainObject.Predmet.OstaliListFormatedWithAdressOIB_1">
      <item>Andrea Solić, OIB 75568043183, Ivana Gorana Kovačića 32, 35400 Nova Gradiška</item>
    </derivirana_varijabla>
  </DomainObject.Predmet.OstaliListFormatedWithAdressOIB>
  <DomainObject.Predmet.OstaliListNazivFormated>
    <izvorni_sadrzaj>
      <item>Andrea Solić</item>
    </izvorni_sadrzaj>
    <derivirana_varijabla naziv="DomainObject.Predmet.OstaliListNazivFormated_1">
      <item>Andrea Solić</item>
    </derivirana_varijabla>
  </DomainObject.Predmet.OstaliListNazivFormated>
  <DomainObject.Predmet.OstaliListNazivFormatedOIB>
    <izvorni_sadrzaj>
      <item>Andrea Solić, OIB 75568043183</item>
    </izvorni_sadrzaj>
    <derivirana_varijabla naziv="DomainObject.Predmet.OstaliListNazivFormatedOIB_1">
      <item>Andrea Solić, OIB 75568043183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AUTOMOBILI FRAN jednostavno društvo s ograničenom odgovornošću za trgovinu i usluge i dr.</izvorni_sadrzaj>
    <derivirana_varijabla naziv="DomainObject.Predmet.StrankaIDrugi_1">AUTOMOBILI FRAN jednostavno društvo s ograničenom odgovornošću za trgovinu i usluge i dr.</derivirana_varijabla>
  </DomainObject.Predmet.StrankaIDrugi>
  <DomainObject.Predmet.ProtustrankaIDrugi>
    <izvorni_sadrzaj>AUTOMOBILI FRAN jednostavno društvo s ograničenom odgovornošću za trgovinu i usluge</izvorni_sadrzaj>
    <derivirana_varijabla naziv="DomainObject.Predmet.ProtustrankaIDrugi_1">AUTOMOBILI FRAN jednostavno društvo s ograničenom odgovornošću za trgovinu i usluge</derivirana_varijabla>
  </DomainObject.Predmet.ProtustrankaIDrugi>
  <DomainObject.Predmet.StrankaIDrugiAdressOIB>
    <izvorni_sadrzaj>AUTOMOBILI FRAN jednostavno društvo s ograničenom odgovornošću za trgovinu i usluge, OIB 38447405932, Ivana Gorana Kovačića 32, 35400 Nova Gradiška i dr.</izvorni_sadrzaj>
    <derivirana_varijabla naziv="DomainObject.Predmet.StrankaIDrugiAdressOIB_1">AUTOMOBILI FRAN jednostavno društvo s ograničenom odgovornošću za trgovinu i usluge, OIB 38447405932, Ivana Gorana Kovačića 32, 35400 Nova Gradiška i dr.</derivirana_varijabla>
  </DomainObject.Predmet.StrankaIDrugiAdressOIB>
  <DomainObject.Predmet.ProtustrankaIDrugiAdressOIB>
    <izvorni_sadrzaj>AUTOMOBILI FRAN jednostavno društvo s ograničenom odgovornošću za trgovinu i usluge, OIB 38447405932, Ivana Gorana Kovačića 32, 35400 Nova Gradiška</izvorni_sadrzaj>
    <derivirana_varijabla naziv="DomainObject.Predmet.ProtustrankaIDrugiAdressOIB_1">AUTOMOBILI FRAN jednostavno društvo s ograničenom odgovornošću za trgovinu i usluge, OIB 38447405932, Ivana Gorana Kovačića 32,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AUTOMOBILI FRAN jednostavno društvo s ograničenom odgovornošću za trgovinu i usluge</item>
      <item>AUTOMOBILI FRAN jednostavno društvo s ograničenom odgovornošću za trgovinu i usluge</item>
      <item>Andrea Solić</item>
      <item>Fond za zaštitu okoliša i energetsku učinkovitost</item>
    </izvorni_sadrzaj>
    <derivirana_varijabla naziv="DomainObject.Predmet.SudioniciListNaziv_1">
      <item>AUTOMOBILI FRAN jednostavno društvo s ograničenom odgovornošću za trgovinu i usluge</item>
      <item>AUTOMOBILI FRAN jednostavno društvo s ograničenom odgovornošću za trgovinu i usluge</item>
      <item>Andrea Solić</item>
      <item>Fond za zaštitu okoliša i energetsku učinkovitost</item>
    </derivirana_varijabla>
  </DomainObject.Predmet.SudioniciListNaziv>
  <DomainObject.Predmet.SudioniciListAdressOIB>
    <izvorni_sadrzaj>
      <item>AUTOMOBILI FRAN jednostavno društvo s ograničenom odgovornošću za trgovinu i usluge, OIB 38447405932, Ivana Gorana Kovačića 32,35400 Nova Gradiška</item>
      <item>AUTOMOBILI FRAN jednostavno društvo s ograničenom odgovornošću za trgovinu i usluge, OIB 38447405932, Ivana Gorana Kovačića 32,35400 Nova Gradiška</item>
      <item>Andrea Solić, OIB 75568043183, Ivana Gorana Kovačića 32,35400 Nova Gradiška</item>
      <item>Fond za zaštitu okoliša i energetsku učinkovitost, OIB 85828625994, Radnička cesta 80,10000 Zagreb</item>
    </izvorni_sadrzaj>
    <derivirana_varijabla naziv="DomainObject.Predmet.SudioniciListAdressOIB_1">
      <item>AUTOMOBILI FRAN jednostavno društvo s ograničenom odgovornošću za trgovinu i usluge, OIB 38447405932, Ivana Gorana Kovačića 32,35400 Nova Gradiška</item>
      <item>AUTOMOBILI FRAN jednostavno društvo s ograničenom odgovornošću za trgovinu i usluge, OIB 38447405932, Ivana Gorana Kovačića 32,35400 Nova Gradiška</item>
      <item>Andrea Solić, OIB 75568043183, Ivana Gorana Kovačića 32,35400 Nova Gradiška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38447405932</item>
      <item>, OIB 38447405932</item>
      <item>, OIB 75568043183</item>
      <item>, OIB 85828625994</item>
    </izvorni_sadrzaj>
    <derivirana_varijabla naziv="DomainObject.Predmet.SudioniciListNazivOIB_1">
      <item>, OIB 38447405932</item>
      <item>, OIB 38447405932</item>
      <item>, OIB 75568043183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St-1025/2018-13</izvorni_sadrzaj>
    <derivirana_varijabla naziv="DomainObject.PredzadnjaOdlukaIzPredmeta.Oznaka_1">St-1025/2018-13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136670-1A96-43CC-9A40-5BB868D5B5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606</properties:Words>
  <properties:Characters>3306</properties:Characters>
  <properties:Lines>99</properties:Lines>
  <properties:Paragraphs>35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2018-11-21T12:49:00Z</dcterms:created>
  <dc:creator>zbiondic</dc:creator>
  <cp:lastModifiedBy>wsadmin</cp:lastModifiedBy>
  <cp:lastPrinted>2018-11-30T12:49:00Z</cp:lastPrinted>
  <dcterms:modified xmlns:xsi="http://www.w3.org/2001/XMLSchema-instance" xsi:type="dcterms:W3CDTF">2018-11-30T12:49:00Z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POZIV VJEROVNIKU DA UPLATU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