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dbb89" w14:paraId="3bdbb89" w:rsidRDefault="007735BB" w:rsidP="007735BB" w:rsidR="007735BB" w:rsidRPr="00655B39">
      <w:pPr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pl-PL"/>
        </w:rPr>
        <w:t>TRGOVAČKI SUD U SPLITU</w:t>
      </w:r>
    </w:p>
    <w:p w:rsidRDefault="007735BB" w:rsidP="00601723" w:rsidR="007735BB" w:rsidRPr="00601723">
      <w:pPr>
        <w:pStyle w:val="Bezproreda"/>
        <w:jc w:val="right"/>
        <w:rPr>
          <w:b/>
        </w:rPr>
      </w:pPr>
      <w:r w:rsidRPr="00601723">
        <w:rPr>
          <w:rFonts w:hAnsi="Times New Roman" w:ascii="Times New Roman"/>
          <w:b/>
          <w:sz w:val="24"/>
          <w:szCs w:val="24"/>
          <w:lang w:val="pl-PL"/>
        </w:rPr>
        <w:t>Posl</w:t>
      </w:r>
      <w:r w:rsidR="00601723">
        <w:rPr>
          <w:rFonts w:hAnsi="Times New Roman" w:ascii="Times New Roman"/>
          <w:b/>
          <w:sz w:val="24"/>
          <w:szCs w:val="24"/>
          <w:lang w:val="pl-PL"/>
        </w:rPr>
        <w:t>.br.</w:t>
      </w:r>
      <w:r w:rsidRPr="00601723">
        <w:rPr>
          <w:b/>
        </w:rPr>
        <w:t xml:space="preserve"> </w:t>
      </w:r>
      <w:r w:rsidR="006A09FD" w:rsidRPr="00601723">
        <w:rPr>
          <w:rFonts w:hAnsi="Times New Roman" w:ascii="Times New Roman"/>
          <w:b/>
          <w:sz w:val="24"/>
          <w:szCs w:val="24"/>
        </w:rPr>
        <w:t>6  St-647</w:t>
      </w:r>
      <w:r w:rsidRPr="00601723">
        <w:rPr>
          <w:rFonts w:hAnsi="Times New Roman" w:ascii="Times New Roman"/>
          <w:b/>
          <w:sz w:val="24"/>
          <w:szCs w:val="24"/>
        </w:rPr>
        <w:t>/2016</w:t>
      </w:r>
      <w:r w:rsidR="005F71E1">
        <w:rPr>
          <w:rFonts w:hAnsi="Times New Roman" w:ascii="Times New Roman"/>
          <w:b/>
          <w:sz w:val="24"/>
          <w:szCs w:val="24"/>
        </w:rPr>
        <w:t>-43</w:t>
      </w:r>
    </w:p>
    <w:p w:rsidRDefault="007735BB" w:rsidP="007735BB" w:rsidR="00702487" w:rsidRPr="00601723">
      <w:pPr>
        <w:pStyle w:val="Bezproreda"/>
        <w:rPr>
          <w:rFonts w:hAnsi="Times New Roman" w:ascii="Times New Roman"/>
          <w:b/>
          <w:sz w:val="24"/>
          <w:szCs w:val="24"/>
        </w:rPr>
      </w:pPr>
      <w:r w:rsidRPr="009D2697">
        <w:rPr>
          <w:rFonts w:hAnsi="Times New Roman" w:ascii="Times New Roman"/>
          <w:sz w:val="24"/>
          <w:szCs w:val="24"/>
          <w:lang w:val="pl-PL"/>
        </w:rPr>
        <w:t xml:space="preserve">Dužnik: </w:t>
      </w:r>
      <w:r w:rsidR="00ED4306" w:rsidRPr="00601723">
        <w:rPr>
          <w:rFonts w:hAnsi="Times New Roman" w:ascii="Times New Roman"/>
          <w:b/>
          <w:color w:val="000000"/>
          <w:sz w:val="24"/>
          <w:szCs w:val="24"/>
        </w:rPr>
        <w:t>RAJ NAUTIKA</w:t>
      </w:r>
      <w:r w:rsidRPr="00601723">
        <w:rPr>
          <w:rFonts w:hAnsi="Times New Roman" w:ascii="Times New Roman"/>
          <w:b/>
          <w:color w:val="000000"/>
          <w:sz w:val="24"/>
          <w:szCs w:val="24"/>
        </w:rPr>
        <w:t xml:space="preserve">  d.o.o. „u stečaju“ </w:t>
      </w:r>
      <w:r w:rsidR="00ED4306" w:rsidRPr="00601723">
        <w:rPr>
          <w:rStyle w:val="bold"/>
          <w:rFonts w:eastAsia="Calibri" w:hAnsi="Times New Roman" w:ascii="Times New Roman"/>
          <w:b/>
          <w:color w:val="000000"/>
          <w:sz w:val="24"/>
          <w:szCs w:val="24"/>
        </w:rPr>
        <w:t>Solin</w:t>
      </w:r>
      <w:r w:rsidRPr="00601723">
        <w:rPr>
          <w:rStyle w:val="bold"/>
          <w:rFonts w:eastAsia="Calibri" w:hAnsi="Times New Roman" w:ascii="Times New Roman"/>
          <w:b/>
          <w:color w:val="000000"/>
          <w:sz w:val="24"/>
          <w:szCs w:val="24"/>
        </w:rPr>
        <w:t xml:space="preserve">, </w:t>
      </w:r>
      <w:r w:rsidR="00ED4306" w:rsidRPr="00601723">
        <w:rPr>
          <w:rStyle w:val="bold"/>
          <w:rFonts w:eastAsia="Calibri" w:hAnsi="Times New Roman" w:ascii="Times New Roman"/>
          <w:b/>
          <w:color w:val="000000"/>
          <w:sz w:val="24"/>
          <w:szCs w:val="24"/>
        </w:rPr>
        <w:t>Hektorovićeva ulica 11 B</w:t>
      </w:r>
      <w:r w:rsidRPr="00601723">
        <w:rPr>
          <w:rFonts w:hAnsi="Times New Roman" w:ascii="Times New Roman"/>
          <w:b/>
          <w:color w:val="000000"/>
          <w:sz w:val="24"/>
          <w:szCs w:val="24"/>
        </w:rPr>
        <w:t xml:space="preserve">, OIB: </w:t>
      </w:r>
      <w:r w:rsidR="00ED4306" w:rsidRPr="00601723">
        <w:rPr>
          <w:rFonts w:hAnsi="Times New Roman" w:ascii="Times New Roman"/>
          <w:b/>
          <w:color w:val="000000"/>
          <w:sz w:val="24"/>
          <w:szCs w:val="24"/>
        </w:rPr>
        <w:t>65796789809</w:t>
      </w:r>
    </w:p>
    <w:p w:rsidRDefault="00702487" w:rsidP="00702487" w:rsidR="0070248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ED4306" w:rsidP="00702487" w:rsidR="00ED430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ED4306" w:rsidP="00702487" w:rsidR="00ED4306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ED4306" w:rsidP="00702487" w:rsidR="00ED4306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702487" w:rsidP="00702487" w:rsidR="003B274E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ED4306" w:rsidP="00ED4306" w:rsidR="00ED430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ED4306" w:rsidP="00ED4306" w:rsidR="00ED430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ED4306" w:rsidP="00ED4306" w:rsidR="00ED430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E154D0" w:rsidP="00ED4306" w:rsidR="003B274E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PRVI </w:t>
      </w:r>
      <w:r w:rsidR="003B274E">
        <w:rPr>
          <w:rFonts w:hAnsi="Times New Roman" w:ascii="Times New Roman"/>
          <w:b/>
          <w:sz w:val="24"/>
          <w:szCs w:val="24"/>
        </w:rPr>
        <w:t xml:space="preserve"> VIŠI ISPLATNI RED:</w:t>
      </w:r>
    </w:p>
    <w:p w:rsidRDefault="00ED4306" w:rsidP="00ED4306" w:rsidR="00ED4306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ED4306" w:rsidP="00ED4306" w:rsidR="00ED4306" w:rsidRPr="00B40BEB">
      <w:pPr>
        <w:pStyle w:val="Bezproreda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497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817"/>
        <w:gridCol w:w="2840"/>
        <w:gridCol w:w="1553"/>
        <w:gridCol w:w="2410"/>
        <w:gridCol w:w="1567"/>
        <w:gridCol w:w="1559"/>
        <w:gridCol w:w="1561"/>
        <w:gridCol w:w="1836"/>
      </w:tblGrid>
      <w:tr w:rsidTr="00EE0E4C" w:rsidR="003C2B35" w:rsidRPr="00B40BEB">
        <w:tc>
          <w:tcPr>
            <w:tcW w:type="pct" w:w="289"/>
            <w:vAlign w:val="center"/>
          </w:tcPr>
          <w:p w:rsidRDefault="003C2B35" w:rsidP="002B3866" w:rsidR="003C2B3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</w:p>
        </w:tc>
        <w:tc>
          <w:tcPr>
            <w:tcW w:type="pct" w:w="1004"/>
            <w:vAlign w:val="center"/>
          </w:tcPr>
          <w:p w:rsidRDefault="003C2B35" w:rsidP="007B6F0B" w:rsidR="003C2B3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49"/>
            <w:vAlign w:val="center"/>
          </w:tcPr>
          <w:p w:rsidRDefault="003C2B35" w:rsidP="002B3866" w:rsidR="003C2B3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852"/>
            <w:vAlign w:val="center"/>
          </w:tcPr>
          <w:p w:rsidRDefault="003C2B35" w:rsidP="002B3866" w:rsidR="003C2B3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type="pct" w:w="554"/>
            <w:vAlign w:val="center"/>
          </w:tcPr>
          <w:p w:rsidRDefault="003C2B35" w:rsidP="00CF12D2" w:rsidR="003C2B3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51"/>
            <w:vAlign w:val="center"/>
          </w:tcPr>
          <w:p w:rsidRDefault="003C2B35" w:rsidP="002B3866" w:rsidR="003C2B3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52"/>
            <w:vAlign w:val="center"/>
          </w:tcPr>
          <w:p w:rsidRDefault="003C2B35" w:rsidP="007B6F0B" w:rsidR="003C2B3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649"/>
          </w:tcPr>
          <w:p w:rsidRDefault="003C2B35" w:rsidP="007B6F0B" w:rsidR="003C2B3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3C2B35" w:rsidP="007B6F0B" w:rsidR="003C2B3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EE0E4C" w:rsidR="003C2B35" w:rsidRPr="00B40BEB">
        <w:tc>
          <w:tcPr>
            <w:tcW w:type="pct" w:w="289"/>
            <w:vAlign w:val="center"/>
          </w:tcPr>
          <w:p w:rsidRDefault="003C2B35" w:rsidP="00AF5B72" w:rsidR="003C2B3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04"/>
            <w:vAlign w:val="center"/>
          </w:tcPr>
          <w:p w:rsidRDefault="003C2B35" w:rsidP="00B366DF" w:rsidR="003C2B3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="00EE0E4C">
              <w:rPr>
                <w:rFonts w:hAnsi="Times New Roman" w:ascii="Times New Roman"/>
                <w:sz w:val="24"/>
                <w:szCs w:val="24"/>
              </w:rPr>
              <w:t>EPUBLIKA HRVATSKA</w:t>
            </w:r>
          </w:p>
          <w:p w:rsidRDefault="003C2B35" w:rsidP="00B366DF" w:rsidR="003C2B3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Min</w:t>
            </w:r>
            <w:r w:rsidR="00EE0E4C">
              <w:rPr>
                <w:rFonts w:hAnsi="Times New Roman" w:ascii="Times New Roman"/>
                <w:sz w:val="24"/>
                <w:szCs w:val="24"/>
              </w:rPr>
              <w:t>istarstvo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Financija</w:t>
            </w:r>
          </w:p>
          <w:p w:rsidRDefault="003C2B35" w:rsidP="00B366DF" w:rsidR="003C2B35">
            <w:pPr>
              <w:rPr>
                <w:rFonts w:hAnsi="Times New Roman" w:ascii="Times New Roman"/>
                <w:sz w:val="24"/>
                <w:szCs w:val="24"/>
              </w:rPr>
            </w:pPr>
            <w:r w:rsidRPr="00400431">
              <w:rPr>
                <w:rFonts w:hAnsi="Times New Roman" w:ascii="Times New Roman"/>
                <w:sz w:val="24"/>
                <w:szCs w:val="24"/>
              </w:rPr>
              <w:t xml:space="preserve">Porezna uprava </w:t>
            </w:r>
          </w:p>
          <w:p w:rsidRDefault="003C2B35" w:rsidP="00EE0E4C" w:rsidR="003C2B35" w:rsidRPr="00400431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</w:t>
            </w:r>
            <w:r w:rsidR="00EE0E4C">
              <w:rPr>
                <w:rFonts w:hAnsi="Times New Roman" w:ascii="Times New Roman"/>
                <w:sz w:val="24"/>
                <w:szCs w:val="24"/>
              </w:rPr>
              <w:t xml:space="preserve">odručni ured </w:t>
            </w:r>
            <w:r w:rsidRPr="00400431">
              <w:rPr>
                <w:rFonts w:hAnsi="Times New Roman" w:ascii="Times New Roman"/>
                <w:sz w:val="24"/>
                <w:szCs w:val="24"/>
              </w:rPr>
              <w:t>Dalmacija</w:t>
            </w:r>
          </w:p>
        </w:tc>
        <w:tc>
          <w:tcPr>
            <w:tcW w:type="pct" w:w="549"/>
            <w:vAlign w:val="center"/>
          </w:tcPr>
          <w:p w:rsidRDefault="003C2B35" w:rsidP="00B50B88" w:rsidR="003C2B35" w:rsidRPr="00B50B8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50B88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852"/>
            <w:vAlign w:val="center"/>
          </w:tcPr>
          <w:p w:rsidRDefault="003C2B35" w:rsidP="00B366DF" w:rsidR="00057439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Split,  </w:t>
            </w:r>
          </w:p>
          <w:p w:rsidRDefault="003C2B35" w:rsidP="00B366DF" w:rsidR="003C2B35" w:rsidRPr="004201CE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 F.Tuđmana 4</w:t>
            </w:r>
          </w:p>
        </w:tc>
        <w:tc>
          <w:tcPr>
            <w:tcW w:type="pct" w:w="554"/>
            <w:vAlign w:val="center"/>
          </w:tcPr>
          <w:p w:rsidRDefault="003C2B35" w:rsidP="00400431" w:rsidR="003C2B35" w:rsidRPr="004201C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30.557,86</w:t>
            </w:r>
          </w:p>
        </w:tc>
        <w:tc>
          <w:tcPr>
            <w:tcW w:type="pct" w:w="551"/>
            <w:vAlign w:val="center"/>
          </w:tcPr>
          <w:p w:rsidRDefault="003C2B35" w:rsidP="00B50B88" w:rsidR="003C2B35" w:rsidRPr="004201C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30.557,86</w:t>
            </w:r>
          </w:p>
        </w:tc>
        <w:tc>
          <w:tcPr>
            <w:tcW w:type="pct" w:w="552"/>
            <w:vAlign w:val="center"/>
          </w:tcPr>
          <w:p w:rsidRDefault="003C2B35" w:rsidP="007E4BB1" w:rsidR="003C2B35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49"/>
          </w:tcPr>
          <w:p w:rsidRDefault="003C2B35" w:rsidP="007E4BB1" w:rsidR="003C2B35" w:rsidRPr="0040043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CF12D2" w:rsidP="00BF353E" w:rsidR="00CF12D2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ED4306" w:rsidP="00F2214F" w:rsidR="00ED4306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ED4306" w:rsidP="00F2214F" w:rsidR="00ED4306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F2214F" w:rsidP="00F2214F" w:rsidR="00F2214F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lastRenderedPageBreak/>
        <w:t>DRUG</w:t>
      </w:r>
      <w:r w:rsidR="00E154D0">
        <w:rPr>
          <w:rFonts w:hAnsi="Times New Roman" w:ascii="Times New Roman"/>
          <w:b/>
          <w:sz w:val="24"/>
          <w:szCs w:val="24"/>
        </w:rPr>
        <w:t>I  VIŠI ISPLATNI RED</w:t>
      </w:r>
      <w:r w:rsidR="00BF353E">
        <w:rPr>
          <w:rFonts w:hAnsi="Times New Roman" w:ascii="Times New Roman"/>
          <w:b/>
          <w:sz w:val="24"/>
          <w:szCs w:val="24"/>
        </w:rPr>
        <w:t>:</w:t>
      </w:r>
      <w:r w:rsidR="00E154D0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D72D85" w:rsidP="00F2214F" w:rsidR="00D72D85" w:rsidRPr="00B40BEB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2977"/>
        <w:gridCol w:w="1561"/>
        <w:gridCol w:w="2408"/>
        <w:gridCol w:w="1561"/>
        <w:gridCol w:w="1558"/>
        <w:gridCol w:w="1558"/>
        <w:gridCol w:w="2086"/>
      </w:tblGrid>
      <w:tr w:rsidTr="00EE0E4C" w:rsidR="00057439" w:rsidRPr="00B40BEB">
        <w:tc>
          <w:tcPr>
            <w:tcW w:type="pct" w:w="327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</w:p>
        </w:tc>
        <w:tc>
          <w:tcPr>
            <w:tcW w:type="pct" w:w="1015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32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82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type="pct" w:w="532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11"/>
          </w:tcPr>
          <w:p w:rsidRDefault="0043658A" w:rsidP="0043658A" w:rsidR="0043658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EE0E4C" w:rsidR="00057439" w:rsidRPr="00B40BEB">
        <w:tc>
          <w:tcPr>
            <w:tcW w:type="pct" w:w="327"/>
            <w:vAlign w:val="center"/>
          </w:tcPr>
          <w:p w:rsidRDefault="00D47FF8" w:rsidP="00F2214F" w:rsidR="004201CE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15"/>
            <w:vAlign w:val="center"/>
          </w:tcPr>
          <w:p w:rsidRDefault="00D47FF8" w:rsidP="00D47FF8" w:rsidR="00D47FF8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D47FF8" w:rsidP="00D47FF8" w:rsidR="00D47FF8" w:rsidRPr="00D72D85">
            <w:pPr>
              <w:rPr>
                <w:rFonts w:hAnsi="Times New Roman" w:ascii="Times New Roman"/>
                <w:sz w:val="24"/>
                <w:szCs w:val="24"/>
              </w:rPr>
            </w:pPr>
            <w:r w:rsidRPr="00D72D85">
              <w:rPr>
                <w:rFonts w:hAnsi="Times New Roman" w:ascii="Times New Roman"/>
                <w:sz w:val="24"/>
                <w:szCs w:val="24"/>
              </w:rPr>
              <w:t>WASI d.o.o.</w:t>
            </w:r>
          </w:p>
          <w:p w:rsidRDefault="004201CE" w:rsidP="00D47FF8" w:rsidR="004201CE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32"/>
            <w:vAlign w:val="center"/>
          </w:tcPr>
          <w:p w:rsidRDefault="00D47FF8" w:rsidP="00C1662F" w:rsidR="004201CE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72D85">
              <w:rPr>
                <w:rFonts w:hAnsi="Times New Roman" w:ascii="Times New Roman"/>
                <w:sz w:val="24"/>
                <w:szCs w:val="24"/>
              </w:rPr>
              <w:t>74224169321</w:t>
            </w:r>
          </w:p>
        </w:tc>
        <w:tc>
          <w:tcPr>
            <w:tcW w:type="pct" w:w="821"/>
            <w:vAlign w:val="center"/>
          </w:tcPr>
          <w:p w:rsidRDefault="00D47FF8" w:rsidP="00D47FF8" w:rsidR="00D47FF8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D47FF8" w:rsidP="00D47FF8" w:rsidR="00D72D85">
            <w:pPr>
              <w:rPr>
                <w:rFonts w:hAnsi="Times New Roman" w:ascii="Times New Roman"/>
                <w:sz w:val="24"/>
                <w:szCs w:val="24"/>
              </w:rPr>
            </w:pPr>
            <w:r w:rsidRPr="00D72D85">
              <w:rPr>
                <w:rFonts w:hAnsi="Times New Roman" w:ascii="Times New Roman"/>
                <w:sz w:val="24"/>
                <w:szCs w:val="24"/>
              </w:rPr>
              <w:t xml:space="preserve">Zagreb, </w:t>
            </w:r>
          </w:p>
          <w:p w:rsidRDefault="00D47FF8" w:rsidP="00D47FF8" w:rsidR="00D47FF8" w:rsidRPr="00D72D85">
            <w:pPr>
              <w:rPr>
                <w:rFonts w:hAnsi="Times New Roman" w:ascii="Times New Roman"/>
                <w:sz w:val="24"/>
                <w:szCs w:val="24"/>
              </w:rPr>
            </w:pPr>
            <w:r w:rsidRPr="00D72D85">
              <w:rPr>
                <w:rFonts w:hAnsi="Times New Roman" w:ascii="Times New Roman"/>
                <w:sz w:val="24"/>
                <w:szCs w:val="24"/>
              </w:rPr>
              <w:t>Franje Lučića 32</w:t>
            </w:r>
          </w:p>
          <w:p w:rsidRDefault="004201CE" w:rsidP="007D6E37" w:rsidR="004201CE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32"/>
            <w:vAlign w:val="center"/>
          </w:tcPr>
          <w:p w:rsidRDefault="00D47FF8" w:rsidP="007E4F99" w:rsidR="004201CE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D72D85">
              <w:rPr>
                <w:rFonts w:hAnsi="Times New Roman" w:ascii="Times New Roman"/>
                <w:sz w:val="24"/>
                <w:szCs w:val="24"/>
              </w:rPr>
              <w:t>581.613,29</w:t>
            </w:r>
          </w:p>
        </w:tc>
        <w:tc>
          <w:tcPr>
            <w:tcW w:type="pct" w:w="531"/>
            <w:vAlign w:val="center"/>
          </w:tcPr>
          <w:p w:rsidRDefault="0043658A" w:rsidP="00C82A44" w:rsidR="004201CE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D72D85">
              <w:rPr>
                <w:rFonts w:hAnsi="Times New Roman" w:ascii="Times New Roman"/>
                <w:sz w:val="24"/>
                <w:szCs w:val="24"/>
              </w:rPr>
              <w:t>581.613,29</w:t>
            </w:r>
          </w:p>
        </w:tc>
        <w:tc>
          <w:tcPr>
            <w:tcW w:type="pct" w:w="531"/>
            <w:vAlign w:val="center"/>
          </w:tcPr>
          <w:p w:rsidRDefault="00EE0E4C" w:rsidP="00EE0E4C" w:rsidR="004F3CD6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4201CE" w:rsidP="003F19C2" w:rsidR="004201CE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EE0E4C" w:rsidR="00057439" w:rsidRPr="00B40BEB">
        <w:tc>
          <w:tcPr>
            <w:tcW w:type="pct" w:w="327"/>
            <w:vAlign w:val="center"/>
          </w:tcPr>
          <w:p w:rsidRDefault="00C1662F" w:rsidP="00F2214F" w:rsidR="007D6E37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015"/>
            <w:vAlign w:val="center"/>
          </w:tcPr>
          <w:p w:rsidRDefault="00C1662F" w:rsidP="00C1662F" w:rsidR="00C1662F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C1662F" w:rsidP="00C1662F" w:rsidR="00C1662F" w:rsidRPr="00D72D85">
            <w:pPr>
              <w:rPr>
                <w:rFonts w:hAnsi="Times New Roman" w:ascii="Times New Roman"/>
                <w:sz w:val="24"/>
                <w:szCs w:val="24"/>
              </w:rPr>
            </w:pPr>
            <w:r w:rsidRPr="00D72D85">
              <w:rPr>
                <w:rFonts w:hAnsi="Times New Roman" w:ascii="Times New Roman"/>
                <w:sz w:val="24"/>
                <w:szCs w:val="24"/>
              </w:rPr>
              <w:t xml:space="preserve">SPLITSKA BANKA </w:t>
            </w:r>
            <w:r w:rsidR="00C82A44">
              <w:rPr>
                <w:rFonts w:hAnsi="Times New Roman" w:ascii="Times New Roman"/>
                <w:sz w:val="24"/>
                <w:szCs w:val="24"/>
              </w:rPr>
              <w:t>d.d</w:t>
            </w:r>
            <w:r w:rsidRPr="00D72D85">
              <w:rPr>
                <w:rFonts w:hAnsi="Times New Roman" w:ascii="Times New Roman"/>
                <w:sz w:val="24"/>
                <w:szCs w:val="24"/>
              </w:rPr>
              <w:t>.</w:t>
            </w:r>
          </w:p>
          <w:p w:rsidRDefault="007D6E37" w:rsidP="00C1662F" w:rsidR="007D6E37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32"/>
            <w:vAlign w:val="center"/>
          </w:tcPr>
          <w:p w:rsidRDefault="00C1662F" w:rsidP="00F2214F" w:rsidR="007D6E37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72D85">
              <w:rPr>
                <w:rFonts w:hAnsi="Times New Roman" w:ascii="Times New Roman"/>
                <w:sz w:val="24"/>
                <w:szCs w:val="24"/>
              </w:rPr>
              <w:t>69326397242</w:t>
            </w:r>
          </w:p>
        </w:tc>
        <w:tc>
          <w:tcPr>
            <w:tcW w:type="pct" w:w="821"/>
            <w:vAlign w:val="center"/>
          </w:tcPr>
          <w:p w:rsidRDefault="00C1662F" w:rsidP="00C1662F" w:rsidR="00C1662F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C1662F" w:rsidP="00C1662F" w:rsidR="00C1662F" w:rsidRPr="00D72D85">
            <w:pPr>
              <w:rPr>
                <w:rFonts w:hAnsi="Times New Roman" w:ascii="Times New Roman"/>
                <w:sz w:val="24"/>
                <w:szCs w:val="24"/>
              </w:rPr>
            </w:pPr>
            <w:r w:rsidRPr="00D72D85">
              <w:rPr>
                <w:rFonts w:hAnsi="Times New Roman" w:ascii="Times New Roman"/>
                <w:sz w:val="24"/>
                <w:szCs w:val="24"/>
              </w:rPr>
              <w:t xml:space="preserve">Split, </w:t>
            </w:r>
          </w:p>
          <w:p w:rsidRDefault="00C1662F" w:rsidP="00C1662F" w:rsidR="00C1662F" w:rsidRPr="00D72D85">
            <w:pPr>
              <w:rPr>
                <w:rFonts w:hAnsi="Times New Roman" w:ascii="Times New Roman"/>
                <w:sz w:val="24"/>
                <w:szCs w:val="24"/>
              </w:rPr>
            </w:pPr>
            <w:r w:rsidRPr="00D72D85">
              <w:rPr>
                <w:rFonts w:hAnsi="Times New Roman" w:ascii="Times New Roman"/>
                <w:sz w:val="24"/>
                <w:szCs w:val="24"/>
              </w:rPr>
              <w:t>Domovinskog rata  61</w:t>
            </w:r>
          </w:p>
          <w:p w:rsidRDefault="007D6E37" w:rsidP="004201CE" w:rsidR="007D6E37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32"/>
            <w:vAlign w:val="center"/>
          </w:tcPr>
          <w:p w:rsidRDefault="00C1662F" w:rsidP="007E4F99" w:rsidR="007D6E37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D72D85">
              <w:rPr>
                <w:rFonts w:hAnsi="Times New Roman" w:ascii="Times New Roman"/>
                <w:sz w:val="24"/>
                <w:szCs w:val="24"/>
              </w:rPr>
              <w:t>169.788,30</w:t>
            </w:r>
          </w:p>
        </w:tc>
        <w:tc>
          <w:tcPr>
            <w:tcW w:type="pct" w:w="531"/>
            <w:vAlign w:val="center"/>
          </w:tcPr>
          <w:p w:rsidRDefault="0043658A" w:rsidP="00D80A34" w:rsidR="007D6E37" w:rsidRPr="00D72D85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167.</w:t>
            </w:r>
            <w:r w:rsidR="00D80A34">
              <w:rPr>
                <w:rFonts w:hAnsi="Times New Roman" w:ascii="Times New Roman"/>
                <w:sz w:val="24"/>
                <w:szCs w:val="24"/>
              </w:rPr>
              <w:t>633,38</w:t>
            </w:r>
          </w:p>
        </w:tc>
        <w:tc>
          <w:tcPr>
            <w:tcW w:type="pct" w:w="531"/>
            <w:vAlign w:val="center"/>
          </w:tcPr>
          <w:p w:rsidRDefault="00D80A34" w:rsidP="0076030E" w:rsidR="007D6E37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2.154,92</w:t>
            </w:r>
          </w:p>
        </w:tc>
        <w:tc>
          <w:tcPr>
            <w:tcW w:type="pct" w:w="711"/>
            <w:vAlign w:val="center"/>
          </w:tcPr>
          <w:p w:rsidRDefault="004E3598" w:rsidP="003F19C2" w:rsidR="007D6E37" w:rsidRPr="00D72D8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Stečajni upravitelj</w:t>
            </w:r>
          </w:p>
        </w:tc>
      </w:tr>
      <w:tr w:rsidTr="00EE0E4C" w:rsidR="00057439" w:rsidRPr="00B40BEB">
        <w:tc>
          <w:tcPr>
            <w:tcW w:type="pct" w:w="327"/>
            <w:vAlign w:val="center"/>
          </w:tcPr>
          <w:p w:rsidRDefault="00C1662F" w:rsidP="00C1662F" w:rsidR="00C1662F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015"/>
            <w:vAlign w:val="center"/>
          </w:tcPr>
          <w:p w:rsidRDefault="00C1662F" w:rsidP="00C1662F" w:rsidR="00C1662F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C1662F" w:rsidP="00C1662F" w:rsidR="00C1662F" w:rsidRPr="00D72D85">
            <w:pPr>
              <w:rPr>
                <w:rFonts w:hAnsi="Times New Roman" w:ascii="Times New Roman"/>
                <w:sz w:val="24"/>
                <w:szCs w:val="24"/>
              </w:rPr>
            </w:pPr>
            <w:r w:rsidRPr="00D72D85">
              <w:rPr>
                <w:rFonts w:hAnsi="Times New Roman" w:ascii="Times New Roman"/>
                <w:sz w:val="24"/>
                <w:szCs w:val="24"/>
              </w:rPr>
              <w:t>ERSTE &amp; TEIERMARKISCHE</w:t>
            </w:r>
          </w:p>
          <w:p w:rsidRDefault="00C82A44" w:rsidP="00C1662F" w:rsidR="00C1662F" w:rsidRPr="00D72D8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BANK d.d.</w:t>
            </w:r>
            <w:r w:rsidR="00C1662F" w:rsidRPr="00D72D85">
              <w:rPr>
                <w:rFonts w:hAnsi="Times New Roman" w:ascii="Times New Roman"/>
                <w:sz w:val="24"/>
                <w:szCs w:val="24"/>
              </w:rPr>
              <w:t>.</w:t>
            </w:r>
          </w:p>
          <w:p w:rsidRDefault="00C1662F" w:rsidP="00C1662F" w:rsidR="00C1662F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32"/>
            <w:vAlign w:val="center"/>
          </w:tcPr>
          <w:p w:rsidRDefault="00C1662F" w:rsidP="00C1662F" w:rsidR="00C1662F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72D85">
              <w:rPr>
                <w:rFonts w:hAnsi="Times New Roman" w:ascii="Times New Roman"/>
                <w:sz w:val="24"/>
                <w:szCs w:val="24"/>
              </w:rPr>
              <w:t>23057039320</w:t>
            </w:r>
          </w:p>
        </w:tc>
        <w:tc>
          <w:tcPr>
            <w:tcW w:type="pct" w:w="821"/>
            <w:vAlign w:val="center"/>
          </w:tcPr>
          <w:p w:rsidRDefault="00C1662F" w:rsidP="00C1662F" w:rsidR="00C1662F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C1662F" w:rsidP="00C1662F" w:rsidR="00D72D85">
            <w:pPr>
              <w:rPr>
                <w:rFonts w:hAnsi="Times New Roman" w:ascii="Times New Roman"/>
                <w:sz w:val="24"/>
                <w:szCs w:val="24"/>
              </w:rPr>
            </w:pPr>
            <w:r w:rsidRPr="00D72D85">
              <w:rPr>
                <w:rFonts w:hAnsi="Times New Roman" w:ascii="Times New Roman"/>
                <w:sz w:val="24"/>
                <w:szCs w:val="24"/>
              </w:rPr>
              <w:t xml:space="preserve">Rijeka, </w:t>
            </w:r>
          </w:p>
          <w:p w:rsidRDefault="00C1662F" w:rsidP="00C1662F" w:rsidR="00C1662F" w:rsidRPr="00D72D85">
            <w:pPr>
              <w:rPr>
                <w:rFonts w:hAnsi="Times New Roman" w:ascii="Times New Roman"/>
                <w:sz w:val="24"/>
                <w:szCs w:val="24"/>
              </w:rPr>
            </w:pPr>
            <w:r w:rsidRPr="00D72D85">
              <w:rPr>
                <w:rFonts w:hAnsi="Times New Roman" w:ascii="Times New Roman"/>
                <w:sz w:val="24"/>
                <w:szCs w:val="24"/>
              </w:rPr>
              <w:t>Jadranski Trg  3 a</w:t>
            </w:r>
          </w:p>
          <w:p w:rsidRDefault="00C1662F" w:rsidP="00C1662F" w:rsidR="00C1662F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32"/>
            <w:vAlign w:val="center"/>
          </w:tcPr>
          <w:p w:rsidRDefault="00C1662F" w:rsidP="00C1662F" w:rsidR="00C1662F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D72D85">
              <w:rPr>
                <w:rFonts w:hAnsi="Times New Roman" w:ascii="Times New Roman"/>
                <w:sz w:val="24"/>
                <w:szCs w:val="24"/>
              </w:rPr>
              <w:t>153.856,03</w:t>
            </w:r>
          </w:p>
        </w:tc>
        <w:tc>
          <w:tcPr>
            <w:tcW w:type="pct" w:w="531"/>
            <w:vAlign w:val="center"/>
          </w:tcPr>
          <w:p w:rsidRDefault="0043658A" w:rsidP="00C82A44" w:rsidR="00C1662F" w:rsidRPr="00D72D85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152.692,41</w:t>
            </w:r>
          </w:p>
        </w:tc>
        <w:tc>
          <w:tcPr>
            <w:tcW w:type="pct" w:w="531"/>
            <w:vAlign w:val="center"/>
          </w:tcPr>
          <w:p w:rsidRDefault="004E3598" w:rsidP="00C1662F" w:rsidR="00C1662F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1.163,62</w:t>
            </w:r>
          </w:p>
        </w:tc>
        <w:tc>
          <w:tcPr>
            <w:tcW w:type="pct" w:w="711"/>
            <w:vAlign w:val="center"/>
          </w:tcPr>
          <w:p w:rsidRDefault="004E3598" w:rsidP="00DC3F36" w:rsidR="00C1662F" w:rsidRPr="00D72D8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Stečajni upravitelj</w:t>
            </w:r>
          </w:p>
        </w:tc>
      </w:tr>
      <w:tr w:rsidTr="00EE0E4C" w:rsidR="00C82A44" w:rsidRPr="00B40BEB">
        <w:tc>
          <w:tcPr>
            <w:tcW w:type="pct" w:w="327"/>
            <w:vAlign w:val="center"/>
          </w:tcPr>
          <w:p w:rsidRDefault="00C82A44" w:rsidP="00C82A44" w:rsidR="00C82A4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015"/>
            <w:vAlign w:val="center"/>
          </w:tcPr>
          <w:p w:rsidRDefault="00C82A44" w:rsidP="00C82A44" w:rsidR="00C82A44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="00BF7DBD">
              <w:rPr>
                <w:rFonts w:hAnsi="Times New Roman" w:ascii="Times New Roman"/>
                <w:sz w:val="24"/>
                <w:szCs w:val="24"/>
              </w:rPr>
              <w:t xml:space="preserve">EPUBLIKA HRVATSKA Ministarstvo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Financija</w:t>
            </w:r>
          </w:p>
          <w:p w:rsidRDefault="00C82A44" w:rsidP="00C82A44" w:rsidR="00C82A44">
            <w:pPr>
              <w:rPr>
                <w:rFonts w:hAnsi="Times New Roman" w:ascii="Times New Roman"/>
                <w:sz w:val="24"/>
                <w:szCs w:val="24"/>
              </w:rPr>
            </w:pPr>
            <w:r w:rsidRPr="00400431">
              <w:rPr>
                <w:rFonts w:hAnsi="Times New Roman" w:ascii="Times New Roman"/>
                <w:sz w:val="24"/>
                <w:szCs w:val="24"/>
              </w:rPr>
              <w:t xml:space="preserve">Porezna uprava </w:t>
            </w:r>
          </w:p>
          <w:p w:rsidRDefault="00BF7DBD" w:rsidP="00BF7DBD" w:rsidR="00C82A44" w:rsidRPr="00400431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Područni ure</w:t>
            </w:r>
            <w:r w:rsidR="00C82A44" w:rsidRPr="00400431">
              <w:rPr>
                <w:rFonts w:hAnsi="Times New Roman" w:ascii="Times New Roman"/>
                <w:sz w:val="24"/>
                <w:szCs w:val="24"/>
              </w:rPr>
              <w:t xml:space="preserve"> Dalmacija</w:t>
            </w:r>
          </w:p>
        </w:tc>
        <w:tc>
          <w:tcPr>
            <w:tcW w:type="pct" w:w="532"/>
            <w:vAlign w:val="center"/>
          </w:tcPr>
          <w:p w:rsidRDefault="00C82A44" w:rsidP="00C82A44" w:rsidR="00C82A44" w:rsidRPr="00B50B8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50B88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821"/>
            <w:vAlign w:val="center"/>
          </w:tcPr>
          <w:p w:rsidRDefault="00C82A44" w:rsidP="00C82A44" w:rsidR="00EE0E4C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Split,  </w:t>
            </w:r>
          </w:p>
          <w:p w:rsidRDefault="00C82A44" w:rsidP="00C82A44" w:rsidR="00C82A44" w:rsidRPr="00B83943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 F.Tuđmana 4</w:t>
            </w:r>
          </w:p>
        </w:tc>
        <w:tc>
          <w:tcPr>
            <w:tcW w:type="pct" w:w="532"/>
            <w:vAlign w:val="center"/>
          </w:tcPr>
          <w:p w:rsidRDefault="00C82A44" w:rsidP="00C82A44" w:rsidR="00C82A44" w:rsidRPr="00B8394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31.580,03</w:t>
            </w:r>
          </w:p>
        </w:tc>
        <w:tc>
          <w:tcPr>
            <w:tcW w:type="pct" w:w="531"/>
            <w:vAlign w:val="center"/>
          </w:tcPr>
          <w:p w:rsidRDefault="00C82A44" w:rsidP="00767C8F" w:rsidR="00C82A44" w:rsidRPr="00C77E2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31.580,03</w:t>
            </w:r>
          </w:p>
        </w:tc>
        <w:tc>
          <w:tcPr>
            <w:tcW w:type="pct" w:w="531"/>
            <w:vAlign w:val="center"/>
          </w:tcPr>
          <w:p w:rsidRDefault="00EE0E4C" w:rsidP="00EE0E4C" w:rsidR="00C82A4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C82A44" w:rsidP="00C82A44" w:rsidR="00C82A4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EE0E4C" w:rsidR="00C82A44" w:rsidRPr="00B40BEB">
        <w:tc>
          <w:tcPr>
            <w:tcW w:type="pct" w:w="327"/>
            <w:vAlign w:val="center"/>
          </w:tcPr>
          <w:p w:rsidRDefault="00C82A44" w:rsidP="00C82A44" w:rsidR="00C82A4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1015"/>
            <w:vAlign w:val="center"/>
          </w:tcPr>
          <w:p w:rsidRDefault="00C82A44" w:rsidP="00C82A44" w:rsidR="00C82A44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C82A44" w:rsidP="00C82A44" w:rsidR="00C82A44" w:rsidRPr="00D72D85">
            <w:pPr>
              <w:rPr>
                <w:rFonts w:hAnsi="Times New Roman" w:ascii="Times New Roman"/>
                <w:sz w:val="24"/>
                <w:szCs w:val="24"/>
              </w:rPr>
            </w:pPr>
            <w:r w:rsidRPr="00D72D85">
              <w:rPr>
                <w:rFonts w:hAnsi="Times New Roman" w:ascii="Times New Roman"/>
                <w:sz w:val="24"/>
                <w:szCs w:val="24"/>
              </w:rPr>
              <w:t>GARMIN HRVATSKA d.o.o.</w:t>
            </w:r>
          </w:p>
          <w:p w:rsidRDefault="00C82A44" w:rsidP="00C82A44" w:rsidR="00C82A44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32"/>
            <w:vAlign w:val="center"/>
          </w:tcPr>
          <w:p w:rsidRDefault="00C82A44" w:rsidP="00C82A44" w:rsidR="00C82A44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72D85">
              <w:rPr>
                <w:rFonts w:hAnsi="Times New Roman" w:ascii="Times New Roman"/>
                <w:sz w:val="24"/>
                <w:szCs w:val="24"/>
              </w:rPr>
              <w:t xml:space="preserve"> 68963092190</w:t>
            </w:r>
          </w:p>
        </w:tc>
        <w:tc>
          <w:tcPr>
            <w:tcW w:type="pct" w:w="821"/>
            <w:vAlign w:val="center"/>
          </w:tcPr>
          <w:p w:rsidRDefault="00C82A44" w:rsidP="00C82A44" w:rsidR="00C82A44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C82A44" w:rsidP="00C82A44" w:rsidR="00C82A44">
            <w:pPr>
              <w:rPr>
                <w:rFonts w:hAnsi="Times New Roman" w:ascii="Times New Roman"/>
                <w:sz w:val="24"/>
                <w:szCs w:val="24"/>
              </w:rPr>
            </w:pPr>
            <w:r w:rsidRPr="00D72D85">
              <w:rPr>
                <w:rFonts w:hAnsi="Times New Roman" w:ascii="Times New Roman"/>
                <w:sz w:val="24"/>
                <w:szCs w:val="24"/>
              </w:rPr>
              <w:t xml:space="preserve">Zagreb, </w:t>
            </w:r>
          </w:p>
          <w:p w:rsidRDefault="00C82A44" w:rsidP="00C82A44" w:rsidR="00C82A44" w:rsidRPr="00D72D85">
            <w:pPr>
              <w:rPr>
                <w:rFonts w:hAnsi="Times New Roman" w:ascii="Times New Roman"/>
                <w:sz w:val="24"/>
                <w:szCs w:val="24"/>
              </w:rPr>
            </w:pPr>
            <w:r w:rsidRPr="00D72D85">
              <w:rPr>
                <w:rFonts w:hAnsi="Times New Roman" w:ascii="Times New Roman"/>
                <w:sz w:val="24"/>
                <w:szCs w:val="24"/>
              </w:rPr>
              <w:t>Karlovačka cesta 4k</w:t>
            </w:r>
          </w:p>
          <w:p w:rsidRDefault="00C82A44" w:rsidP="00C82A44" w:rsidR="00C82A44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32"/>
            <w:vAlign w:val="center"/>
          </w:tcPr>
          <w:p w:rsidRDefault="00C82A44" w:rsidP="00C82A44" w:rsidR="00C82A44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D72D85">
              <w:rPr>
                <w:rFonts w:hAnsi="Times New Roman" w:ascii="Times New Roman"/>
                <w:sz w:val="24"/>
                <w:szCs w:val="24"/>
              </w:rPr>
              <w:t>21.699,30</w:t>
            </w:r>
          </w:p>
        </w:tc>
        <w:tc>
          <w:tcPr>
            <w:tcW w:type="pct" w:w="531"/>
            <w:vAlign w:val="center"/>
          </w:tcPr>
          <w:p w:rsidRDefault="00C82A44" w:rsidP="00767C8F" w:rsidR="00C82A44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D72D85">
              <w:rPr>
                <w:rFonts w:hAnsi="Times New Roman" w:ascii="Times New Roman"/>
                <w:sz w:val="24"/>
                <w:szCs w:val="24"/>
              </w:rPr>
              <w:t>21.699,30</w:t>
            </w:r>
          </w:p>
        </w:tc>
        <w:tc>
          <w:tcPr>
            <w:tcW w:type="pct" w:w="531"/>
            <w:vAlign w:val="center"/>
          </w:tcPr>
          <w:p w:rsidRDefault="00EE0E4C" w:rsidP="00EE0E4C" w:rsidR="00C82A44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C82A44" w:rsidP="00C82A44" w:rsidR="00C82A44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EE0E4C" w:rsidR="00C82A44" w:rsidRPr="00B40BEB">
        <w:tc>
          <w:tcPr>
            <w:tcW w:type="pct" w:w="327"/>
            <w:vAlign w:val="center"/>
          </w:tcPr>
          <w:p w:rsidRDefault="00C82A44" w:rsidP="00C82A44" w:rsidR="00C82A4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type="pct" w:w="1015"/>
            <w:vAlign w:val="center"/>
          </w:tcPr>
          <w:p w:rsidRDefault="00C82A44" w:rsidP="00C82A44" w:rsidR="00C82A44" w:rsidRPr="006714B6">
            <w:pPr>
              <w:rPr>
                <w:rFonts w:hAnsi="Times New Roman" w:ascii="Times New Roman"/>
                <w:sz w:val="24"/>
                <w:szCs w:val="24"/>
              </w:rPr>
            </w:pPr>
            <w:r w:rsidRPr="006714B6">
              <w:rPr>
                <w:rFonts w:hAnsi="Times New Roman" w:ascii="Times New Roman"/>
                <w:sz w:val="24"/>
                <w:szCs w:val="24"/>
              </w:rPr>
              <w:t xml:space="preserve">HRVATSKI TELEKOM </w:t>
            </w:r>
            <w:r w:rsidR="00BF7DBD">
              <w:rPr>
                <w:rFonts w:hAnsi="Times New Roman" w:ascii="Times New Roman"/>
                <w:sz w:val="24"/>
                <w:szCs w:val="24"/>
              </w:rPr>
              <w:t>d.d.</w:t>
            </w:r>
          </w:p>
          <w:p w:rsidRDefault="00C82A44" w:rsidP="00C82A44" w:rsidR="00C82A44" w:rsidRPr="006714B6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32"/>
            <w:vAlign w:val="center"/>
          </w:tcPr>
          <w:p w:rsidRDefault="00C82A44" w:rsidP="00C82A44" w:rsidR="00C82A44" w:rsidRPr="006714B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714B6">
              <w:rPr>
                <w:rFonts w:hAnsi="Times New Roman" w:ascii="Times New Roman"/>
                <w:sz w:val="24"/>
                <w:szCs w:val="24"/>
              </w:rPr>
              <w:t xml:space="preserve"> 81793146560</w:t>
            </w:r>
          </w:p>
        </w:tc>
        <w:tc>
          <w:tcPr>
            <w:tcW w:type="pct" w:w="821"/>
            <w:vAlign w:val="center"/>
          </w:tcPr>
          <w:p w:rsidRDefault="00C82A44" w:rsidP="00C82A44" w:rsidR="00C82A44">
            <w:pPr>
              <w:rPr>
                <w:rFonts w:hAnsi="Times New Roman" w:ascii="Times New Roman"/>
                <w:sz w:val="24"/>
                <w:szCs w:val="24"/>
              </w:rPr>
            </w:pPr>
            <w:r w:rsidRPr="006714B6">
              <w:rPr>
                <w:rFonts w:hAnsi="Times New Roman" w:ascii="Times New Roman"/>
                <w:sz w:val="24"/>
                <w:szCs w:val="24"/>
              </w:rPr>
              <w:t xml:space="preserve">Zagreb, </w:t>
            </w:r>
          </w:p>
          <w:p w:rsidRDefault="00C82A44" w:rsidP="00C82A44" w:rsidR="00C82A44" w:rsidRPr="006714B6">
            <w:pPr>
              <w:rPr>
                <w:rFonts w:hAnsi="Times New Roman" w:ascii="Times New Roman"/>
                <w:sz w:val="24"/>
                <w:szCs w:val="24"/>
              </w:rPr>
            </w:pPr>
            <w:r w:rsidRPr="006714B6">
              <w:rPr>
                <w:rFonts w:hAnsi="Times New Roman" w:ascii="Times New Roman"/>
                <w:sz w:val="24"/>
                <w:szCs w:val="24"/>
              </w:rPr>
              <w:t>R.F. Mihanovića 9</w:t>
            </w:r>
          </w:p>
          <w:p w:rsidRDefault="00C82A44" w:rsidP="00C82A44" w:rsidR="00C82A44" w:rsidRPr="006714B6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32"/>
            <w:vAlign w:val="center"/>
          </w:tcPr>
          <w:p w:rsidRDefault="00C82A44" w:rsidP="00C82A44" w:rsidR="00C82A44" w:rsidRPr="006714B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714B6">
              <w:rPr>
                <w:rFonts w:hAnsi="Times New Roman" w:ascii="Times New Roman"/>
                <w:sz w:val="24"/>
                <w:szCs w:val="24"/>
              </w:rPr>
              <w:t>16.295,62</w:t>
            </w:r>
          </w:p>
        </w:tc>
        <w:tc>
          <w:tcPr>
            <w:tcW w:type="pct" w:w="531"/>
            <w:vAlign w:val="center"/>
          </w:tcPr>
          <w:p w:rsidRDefault="00C82A44" w:rsidP="00767C8F" w:rsidR="00C82A44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714B6">
              <w:rPr>
                <w:rFonts w:hAnsi="Times New Roman" w:ascii="Times New Roman"/>
                <w:sz w:val="24"/>
                <w:szCs w:val="24"/>
              </w:rPr>
              <w:t>16.295,62</w:t>
            </w:r>
          </w:p>
        </w:tc>
        <w:tc>
          <w:tcPr>
            <w:tcW w:type="pct" w:w="531"/>
            <w:vAlign w:val="center"/>
          </w:tcPr>
          <w:p w:rsidRDefault="00EE0E4C" w:rsidP="00EE0E4C" w:rsidR="00C82A4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C82A44" w:rsidP="00C82A44" w:rsidR="00C82A4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EE0E4C" w:rsidR="00BF7DBD" w:rsidRPr="00B40BEB">
        <w:tc>
          <w:tcPr>
            <w:tcW w:type="pct" w:w="327"/>
            <w:vAlign w:val="center"/>
          </w:tcPr>
          <w:p w:rsidRDefault="00BF7DBD" w:rsidP="00BF7DBD" w:rsidR="00BF7DB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BF7DBD" w:rsidP="00BF7DBD" w:rsidR="00BF7DB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</w:t>
            </w:r>
          </w:p>
          <w:p w:rsidRDefault="00BF7DBD" w:rsidP="00BF7DBD" w:rsidR="00BF7DBD" w:rsidRPr="0061454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15"/>
            <w:vAlign w:val="center"/>
          </w:tcPr>
          <w:p w:rsidRDefault="00BF7DBD" w:rsidP="00BF7DBD" w:rsidR="00BF7DBD" w:rsidRPr="006714B6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TERMO – ING d.o.o.</w:t>
            </w:r>
          </w:p>
        </w:tc>
        <w:tc>
          <w:tcPr>
            <w:tcW w:type="pct" w:w="532"/>
            <w:vAlign w:val="center"/>
          </w:tcPr>
          <w:p w:rsidRDefault="00BF7DBD" w:rsidP="00BF7DBD" w:rsidR="00BF7DBD" w:rsidRPr="006714B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62005854569</w:t>
            </w:r>
          </w:p>
        </w:tc>
        <w:tc>
          <w:tcPr>
            <w:tcW w:type="pct" w:w="821"/>
            <w:vAlign w:val="center"/>
          </w:tcPr>
          <w:p w:rsidRDefault="00BF7DBD" w:rsidP="00BF7DBD" w:rsidR="00BF7DBD" w:rsidRPr="006714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Split, Jadranska 3</w:t>
            </w:r>
          </w:p>
        </w:tc>
        <w:tc>
          <w:tcPr>
            <w:tcW w:type="pct" w:w="532"/>
            <w:vAlign w:val="center"/>
          </w:tcPr>
          <w:p w:rsidRDefault="00BF7DBD" w:rsidP="00BF7DBD" w:rsidR="00BF7DBD" w:rsidRPr="006714B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14.160,68</w:t>
            </w:r>
          </w:p>
        </w:tc>
        <w:tc>
          <w:tcPr>
            <w:tcW w:type="pct" w:w="531"/>
            <w:vAlign w:val="center"/>
          </w:tcPr>
          <w:p w:rsidRDefault="00BF7DBD" w:rsidP="00767C8F" w:rsidR="00BF7DBD" w:rsidRPr="006817A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14.160,68</w:t>
            </w:r>
          </w:p>
        </w:tc>
        <w:tc>
          <w:tcPr>
            <w:tcW w:type="pct" w:w="531"/>
            <w:vAlign w:val="center"/>
          </w:tcPr>
          <w:p w:rsidRDefault="00EE0E4C" w:rsidP="00EE0E4C" w:rsidR="00BF7DBD" w:rsidRPr="006817A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BF7DBD" w:rsidP="00BF7DBD" w:rsidR="00BF7DBD" w:rsidRPr="006817A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EE0E4C" w:rsidR="00767C8F" w:rsidRPr="00B40BEB">
        <w:tc>
          <w:tcPr>
            <w:tcW w:type="pct" w:w="327"/>
            <w:vAlign w:val="center"/>
          </w:tcPr>
          <w:p w:rsidRDefault="00767C8F" w:rsidP="00767C8F" w:rsidR="00767C8F" w:rsidRPr="0061454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1015"/>
            <w:vAlign w:val="center"/>
          </w:tcPr>
          <w:p w:rsidRDefault="00767C8F" w:rsidP="00767C8F" w:rsidR="00767C8F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767C8F" w:rsidP="00767C8F" w:rsidR="00767C8F" w:rsidRPr="006714B6">
            <w:pPr>
              <w:rPr>
                <w:rFonts w:hAnsi="Times New Roman" w:ascii="Times New Roman"/>
                <w:sz w:val="24"/>
                <w:szCs w:val="24"/>
              </w:rPr>
            </w:pPr>
            <w:r w:rsidRPr="006714B6">
              <w:rPr>
                <w:rFonts w:hAnsi="Times New Roman" w:ascii="Times New Roman"/>
                <w:sz w:val="24"/>
                <w:szCs w:val="24"/>
              </w:rPr>
              <w:t>ERSTE CARD CLUB d.o.o.</w:t>
            </w:r>
          </w:p>
          <w:p w:rsidRDefault="00767C8F" w:rsidP="00767C8F" w:rsidR="00767C8F" w:rsidRPr="006714B6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32"/>
            <w:vAlign w:val="center"/>
          </w:tcPr>
          <w:p w:rsidRDefault="00767C8F" w:rsidP="00767C8F" w:rsidR="00767C8F" w:rsidRPr="006714B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714B6">
              <w:rPr>
                <w:rFonts w:hAnsi="Times New Roman" w:ascii="Times New Roman"/>
                <w:sz w:val="24"/>
                <w:szCs w:val="24"/>
              </w:rPr>
              <w:t xml:space="preserve"> 85941596441</w:t>
            </w:r>
          </w:p>
        </w:tc>
        <w:tc>
          <w:tcPr>
            <w:tcW w:type="pct" w:w="821"/>
            <w:vAlign w:val="center"/>
          </w:tcPr>
          <w:p w:rsidRDefault="00767C8F" w:rsidP="00767C8F" w:rsidR="00767C8F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767C8F" w:rsidP="00767C8F" w:rsidR="00767C8F">
            <w:pPr>
              <w:rPr>
                <w:rFonts w:hAnsi="Times New Roman" w:ascii="Times New Roman"/>
                <w:sz w:val="24"/>
                <w:szCs w:val="24"/>
              </w:rPr>
            </w:pPr>
            <w:r w:rsidRPr="006714B6">
              <w:rPr>
                <w:rFonts w:hAnsi="Times New Roman" w:ascii="Times New Roman"/>
                <w:sz w:val="24"/>
                <w:szCs w:val="24"/>
              </w:rPr>
              <w:t xml:space="preserve">Zagreb, </w:t>
            </w:r>
          </w:p>
          <w:p w:rsidRDefault="00767C8F" w:rsidP="00767C8F" w:rsidR="00767C8F" w:rsidRPr="006714B6">
            <w:pPr>
              <w:rPr>
                <w:rFonts w:hAnsi="Times New Roman" w:ascii="Times New Roman"/>
                <w:sz w:val="24"/>
                <w:szCs w:val="24"/>
              </w:rPr>
            </w:pPr>
            <w:r w:rsidRPr="006714B6">
              <w:rPr>
                <w:rFonts w:hAnsi="Times New Roman" w:ascii="Times New Roman"/>
                <w:sz w:val="24"/>
                <w:szCs w:val="24"/>
              </w:rPr>
              <w:t>F. Folnegovića 6</w:t>
            </w:r>
          </w:p>
          <w:p w:rsidRDefault="00767C8F" w:rsidP="00767C8F" w:rsidR="00767C8F" w:rsidRPr="006714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32"/>
            <w:vAlign w:val="center"/>
          </w:tcPr>
          <w:p w:rsidRDefault="00767C8F" w:rsidP="00767C8F" w:rsidR="00767C8F" w:rsidRPr="006714B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714B6">
              <w:rPr>
                <w:rFonts w:hAnsi="Times New Roman" w:ascii="Times New Roman"/>
                <w:sz w:val="24"/>
                <w:szCs w:val="24"/>
              </w:rPr>
              <w:t>8.633,02</w:t>
            </w:r>
          </w:p>
        </w:tc>
        <w:tc>
          <w:tcPr>
            <w:tcW w:type="pct" w:w="531"/>
            <w:vAlign w:val="center"/>
          </w:tcPr>
          <w:p w:rsidRDefault="00767C8F" w:rsidP="00767C8F" w:rsidR="00767C8F" w:rsidRPr="006817A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714B6">
              <w:rPr>
                <w:rFonts w:hAnsi="Times New Roman" w:ascii="Times New Roman"/>
                <w:sz w:val="24"/>
                <w:szCs w:val="24"/>
              </w:rPr>
              <w:t>8.633,02</w:t>
            </w:r>
          </w:p>
        </w:tc>
        <w:tc>
          <w:tcPr>
            <w:tcW w:type="pct" w:w="531"/>
            <w:vAlign w:val="center"/>
          </w:tcPr>
          <w:p w:rsidRDefault="00EE0E4C" w:rsidP="00EE0E4C" w:rsidR="00767C8F" w:rsidRPr="006817A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767C8F" w:rsidP="00767C8F" w:rsidR="00767C8F" w:rsidRPr="006817A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EE0E4C" w:rsidR="00767C8F" w:rsidRPr="00B40BEB">
        <w:tc>
          <w:tcPr>
            <w:tcW w:type="pct" w:w="327"/>
            <w:vAlign w:val="center"/>
          </w:tcPr>
          <w:p w:rsidRDefault="00767C8F" w:rsidP="00767C8F" w:rsidR="00767C8F" w:rsidRPr="0061454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pct" w:w="1015"/>
            <w:vAlign w:val="center"/>
          </w:tcPr>
          <w:p w:rsidRDefault="00767C8F" w:rsidP="00767C8F" w:rsidR="00767C8F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767C8F" w:rsidP="00767C8F" w:rsidR="00767C8F" w:rsidRPr="006714B6">
            <w:pPr>
              <w:rPr>
                <w:rFonts w:hAnsi="Times New Roman" w:ascii="Times New Roman"/>
                <w:sz w:val="24"/>
                <w:szCs w:val="24"/>
              </w:rPr>
            </w:pPr>
            <w:r w:rsidRPr="006714B6">
              <w:rPr>
                <w:rFonts w:hAnsi="Times New Roman" w:ascii="Times New Roman"/>
                <w:sz w:val="24"/>
                <w:szCs w:val="24"/>
              </w:rPr>
              <w:t>ČISTOĆA d.o.o.</w:t>
            </w:r>
          </w:p>
          <w:p w:rsidRDefault="00767C8F" w:rsidP="00767C8F" w:rsidR="00767C8F" w:rsidRPr="006714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32"/>
            <w:vAlign w:val="center"/>
          </w:tcPr>
          <w:p w:rsidRDefault="00767C8F" w:rsidP="00767C8F" w:rsidR="00767C8F" w:rsidRPr="006714B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714B6">
              <w:rPr>
                <w:rFonts w:hAnsi="Times New Roman" w:ascii="Times New Roman"/>
                <w:sz w:val="24"/>
                <w:szCs w:val="24"/>
              </w:rPr>
              <w:t>38812451417</w:t>
            </w:r>
          </w:p>
        </w:tc>
        <w:tc>
          <w:tcPr>
            <w:tcW w:type="pct" w:w="821"/>
            <w:vAlign w:val="center"/>
          </w:tcPr>
          <w:p w:rsidRDefault="00767C8F" w:rsidP="00767C8F" w:rsidR="00767C8F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767C8F" w:rsidP="00767C8F" w:rsidR="00767C8F">
            <w:pPr>
              <w:rPr>
                <w:rFonts w:hAnsi="Times New Roman" w:ascii="Times New Roman"/>
                <w:sz w:val="24"/>
                <w:szCs w:val="24"/>
              </w:rPr>
            </w:pPr>
            <w:r w:rsidRPr="006714B6">
              <w:rPr>
                <w:rFonts w:hAnsi="Times New Roman" w:ascii="Times New Roman"/>
                <w:sz w:val="24"/>
                <w:szCs w:val="24"/>
              </w:rPr>
              <w:t>Split,</w:t>
            </w:r>
          </w:p>
          <w:p w:rsidRDefault="00767C8F" w:rsidP="00767C8F" w:rsidR="00767C8F" w:rsidRPr="006714B6">
            <w:pPr>
              <w:rPr>
                <w:rFonts w:hAnsi="Times New Roman" w:ascii="Times New Roman"/>
                <w:sz w:val="24"/>
                <w:szCs w:val="24"/>
              </w:rPr>
            </w:pPr>
            <w:r w:rsidRPr="006714B6">
              <w:rPr>
                <w:rFonts w:hAnsi="Times New Roman" w:ascii="Times New Roman"/>
                <w:sz w:val="24"/>
                <w:szCs w:val="24"/>
              </w:rPr>
              <w:t>Put Plokita 81</w:t>
            </w:r>
          </w:p>
          <w:p w:rsidRDefault="00767C8F" w:rsidP="00767C8F" w:rsidR="00767C8F" w:rsidRPr="006714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32"/>
            <w:vAlign w:val="center"/>
          </w:tcPr>
          <w:p w:rsidRDefault="00767C8F" w:rsidP="00767C8F" w:rsidR="00767C8F" w:rsidRPr="006714B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714B6">
              <w:rPr>
                <w:rFonts w:hAnsi="Times New Roman" w:ascii="Times New Roman"/>
                <w:sz w:val="24"/>
                <w:szCs w:val="24"/>
              </w:rPr>
              <w:t>310,47</w:t>
            </w:r>
          </w:p>
        </w:tc>
        <w:tc>
          <w:tcPr>
            <w:tcW w:type="pct" w:w="531"/>
            <w:vAlign w:val="center"/>
          </w:tcPr>
          <w:p w:rsidRDefault="00767C8F" w:rsidP="00767C8F" w:rsidR="00767C8F" w:rsidRPr="006817A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310,47</w:t>
            </w:r>
          </w:p>
        </w:tc>
        <w:tc>
          <w:tcPr>
            <w:tcW w:type="pct" w:w="531"/>
            <w:vAlign w:val="center"/>
          </w:tcPr>
          <w:p w:rsidRDefault="00EE0E4C" w:rsidP="00EE0E4C" w:rsidR="00767C8F" w:rsidRPr="006817A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767C8F" w:rsidP="00767C8F" w:rsidR="00767C8F" w:rsidRPr="006817A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D72D85" w:rsidP="00702487" w:rsidR="00D72D85">
      <w:pPr>
        <w:pStyle w:val="Bezproreda"/>
        <w:rPr>
          <w:rFonts w:hAnsi="Times New Roman" w:ascii="Times New Roman"/>
          <w:sz w:val="24"/>
        </w:rPr>
      </w:pPr>
    </w:p>
    <w:p w:rsidRDefault="00D72D85" w:rsidP="00702487" w:rsidR="00D72D85">
      <w:pPr>
        <w:pStyle w:val="Bezproreda"/>
        <w:rPr>
          <w:rFonts w:hAnsi="Times New Roman" w:ascii="Times New Roman"/>
          <w:sz w:val="24"/>
        </w:rPr>
      </w:pPr>
    </w:p>
    <w:p w:rsidRDefault="00EE0E4C" w:rsidP="00702487" w:rsidR="00EE0E4C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Split, 30.listopada 2017.g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Sudac:</w:t>
      </w:r>
    </w:p>
    <w:p w:rsidRDefault="00EE0E4C" w:rsidP="00702487" w:rsidR="00EE0E4C">
      <w:pPr>
        <w:pStyle w:val="Bezproreda"/>
        <w:rPr>
          <w:rFonts w:hAnsi="Times New Roman" w:ascii="Times New Roman"/>
          <w:sz w:val="24"/>
        </w:rPr>
      </w:pPr>
    </w:p>
    <w:p w:rsidRDefault="00EE0E4C" w:rsidP="00EE0E4C" w:rsidR="00EE0E4C">
      <w:pPr>
        <w:pStyle w:val="Bezproreda"/>
        <w:ind w:firstLine="708" w:left="9912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Srđan Gavranić.</w:t>
      </w:r>
    </w:p>
    <w:sectPr w:rsidSect="00732F5D" w:rsidR="00EE0E4C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049D" w:rsidP="00702487" w:rsidR="00AB049D">
      <w:pPr>
        <w:spacing w:after="0"/>
      </w:pPr>
      <w:r>
        <w:separator/>
      </w:r>
    </w:p>
  </w:endnote>
  <w:endnote w:id="0" w:type="continuationSeparator">
    <w:p w:rsidRDefault="00AB049D" w:rsidP="00702487" w:rsidR="00AB049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049D" w:rsidP="00702487" w:rsidR="00AB049D">
      <w:pPr>
        <w:spacing w:after="0"/>
      </w:pPr>
      <w:r>
        <w:separator/>
      </w:r>
    </w:p>
  </w:footnote>
  <w:footnote w:id="0" w:type="continuationSeparator">
    <w:p w:rsidRDefault="00AB049D" w:rsidP="00702487" w:rsidR="00AB049D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81366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2">
    <w:nsid w:val="3F3B0E48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66968B4"/>
    <w:multiLevelType w:val="hybridMultilevel"/>
    <w:tmpl w:val="5E1A6602"/>
    <w:lvl w:tplc="D79880E6" w:ilvl="0">
      <w:start w:val="5"/>
      <w:numFmt w:val="decimal"/>
      <w:lvlText w:val="%1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4">
    <w:nsid w:val="478755DA"/>
    <w:multiLevelType w:val="hybridMultilevel"/>
    <w:tmpl w:val="7988DE8C"/>
    <w:lvl w:tplc="8206A354" w:ilvl="0">
      <w:start w:val="4358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3B434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6">
    <w:nsid w:val="53535532"/>
    <w:multiLevelType w:val="hybridMultilevel"/>
    <w:tmpl w:val="F56AAE4C"/>
    <w:lvl w:tplc="51D4870A" w:ilvl="0">
      <w:start w:val="10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46F4790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6022216"/>
    <w:multiLevelType w:val="hybridMultilevel"/>
    <w:tmpl w:val="4E685B9A"/>
    <w:lvl w:tplc="7910C552" w:ilvl="0">
      <w:start w:val="2025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C0F5426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77F1C8F"/>
    <w:multiLevelType w:val="hybridMultilevel"/>
    <w:tmpl w:val="9CE21760"/>
    <w:lvl w:tplc="82D6EC8E" w:ilvl="0">
      <w:start w:val="2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4"/>
  </w:num>
  <w:num w:numId="5">
    <w:abstractNumId w:val="2"/>
  </w:num>
  <w:num w:numId="6">
    <w:abstractNumId w:val="8"/>
  </w:num>
  <w:num w:numId="7">
    <w:abstractNumId w:val="9"/>
  </w:num>
  <w:num w:numId="8">
    <w:abstractNumId w:val="3"/>
  </w:num>
  <w:num w:numId="9">
    <w:abstractNumId w:val="1"/>
  </w:num>
  <w:num w:numId="10">
    <w:abstractNumId w:val="5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249DC"/>
    <w:rsid w:val="000362EC"/>
    <w:rsid w:val="00052F72"/>
    <w:rsid w:val="00057439"/>
    <w:rsid w:val="0006079B"/>
    <w:rsid w:val="0006142A"/>
    <w:rsid w:val="000774CF"/>
    <w:rsid w:val="00092754"/>
    <w:rsid w:val="000A0325"/>
    <w:rsid w:val="000A7FD7"/>
    <w:rsid w:val="000B0FAF"/>
    <w:rsid w:val="000B2676"/>
    <w:rsid w:val="000C2B01"/>
    <w:rsid w:val="000D445F"/>
    <w:rsid w:val="001036BA"/>
    <w:rsid w:val="00123B8A"/>
    <w:rsid w:val="0012419C"/>
    <w:rsid w:val="001252E1"/>
    <w:rsid w:val="00145EFF"/>
    <w:rsid w:val="001530DF"/>
    <w:rsid w:val="00173DED"/>
    <w:rsid w:val="0019308E"/>
    <w:rsid w:val="001A3695"/>
    <w:rsid w:val="001B1EBF"/>
    <w:rsid w:val="001E27E9"/>
    <w:rsid w:val="001F043B"/>
    <w:rsid w:val="00211F7D"/>
    <w:rsid w:val="002330AE"/>
    <w:rsid w:val="00241060"/>
    <w:rsid w:val="00242ED8"/>
    <w:rsid w:val="002577A0"/>
    <w:rsid w:val="002701B5"/>
    <w:rsid w:val="00285BE9"/>
    <w:rsid w:val="002879BD"/>
    <w:rsid w:val="002A28E5"/>
    <w:rsid w:val="002A6BF6"/>
    <w:rsid w:val="002B3866"/>
    <w:rsid w:val="002C581D"/>
    <w:rsid w:val="002F5264"/>
    <w:rsid w:val="0030297D"/>
    <w:rsid w:val="00303774"/>
    <w:rsid w:val="003039B7"/>
    <w:rsid w:val="00305F48"/>
    <w:rsid w:val="003169DA"/>
    <w:rsid w:val="003236AC"/>
    <w:rsid w:val="0033344C"/>
    <w:rsid w:val="00377499"/>
    <w:rsid w:val="003A2F40"/>
    <w:rsid w:val="003B274E"/>
    <w:rsid w:val="003B3F7F"/>
    <w:rsid w:val="003C2112"/>
    <w:rsid w:val="003C2B35"/>
    <w:rsid w:val="003F19C2"/>
    <w:rsid w:val="00400431"/>
    <w:rsid w:val="00411C39"/>
    <w:rsid w:val="004201CE"/>
    <w:rsid w:val="004234B1"/>
    <w:rsid w:val="00427D47"/>
    <w:rsid w:val="00431EDD"/>
    <w:rsid w:val="00432F31"/>
    <w:rsid w:val="004347B5"/>
    <w:rsid w:val="0043658A"/>
    <w:rsid w:val="004522DE"/>
    <w:rsid w:val="00474154"/>
    <w:rsid w:val="00483699"/>
    <w:rsid w:val="00484DF9"/>
    <w:rsid w:val="004A1818"/>
    <w:rsid w:val="004B4E86"/>
    <w:rsid w:val="004B714A"/>
    <w:rsid w:val="004C2805"/>
    <w:rsid w:val="004E3598"/>
    <w:rsid w:val="004F3CD6"/>
    <w:rsid w:val="00524410"/>
    <w:rsid w:val="00566B2F"/>
    <w:rsid w:val="005837EE"/>
    <w:rsid w:val="00587155"/>
    <w:rsid w:val="00596811"/>
    <w:rsid w:val="005C2269"/>
    <w:rsid w:val="005E7B9B"/>
    <w:rsid w:val="005F47CA"/>
    <w:rsid w:val="005F71E1"/>
    <w:rsid w:val="00601723"/>
    <w:rsid w:val="00602AA9"/>
    <w:rsid w:val="00614547"/>
    <w:rsid w:val="0063666A"/>
    <w:rsid w:val="00642387"/>
    <w:rsid w:val="00647463"/>
    <w:rsid w:val="006714B6"/>
    <w:rsid w:val="0067529E"/>
    <w:rsid w:val="0067573C"/>
    <w:rsid w:val="00676306"/>
    <w:rsid w:val="006817A0"/>
    <w:rsid w:val="00695D83"/>
    <w:rsid w:val="006A09FD"/>
    <w:rsid w:val="006A0FC2"/>
    <w:rsid w:val="006D3904"/>
    <w:rsid w:val="006D72B9"/>
    <w:rsid w:val="007015FF"/>
    <w:rsid w:val="00702487"/>
    <w:rsid w:val="0073045E"/>
    <w:rsid w:val="00732F5D"/>
    <w:rsid w:val="0076030E"/>
    <w:rsid w:val="00767C8F"/>
    <w:rsid w:val="007735BB"/>
    <w:rsid w:val="007821AC"/>
    <w:rsid w:val="007927CE"/>
    <w:rsid w:val="007A7610"/>
    <w:rsid w:val="007B2A52"/>
    <w:rsid w:val="007B6A15"/>
    <w:rsid w:val="007B6F0B"/>
    <w:rsid w:val="007C32F5"/>
    <w:rsid w:val="007D277F"/>
    <w:rsid w:val="007D6E37"/>
    <w:rsid w:val="007E4102"/>
    <w:rsid w:val="007E4BB1"/>
    <w:rsid w:val="007E4F99"/>
    <w:rsid w:val="0081667A"/>
    <w:rsid w:val="00820762"/>
    <w:rsid w:val="00836E16"/>
    <w:rsid w:val="00840F92"/>
    <w:rsid w:val="00843DAC"/>
    <w:rsid w:val="00845754"/>
    <w:rsid w:val="008512FB"/>
    <w:rsid w:val="00852A9E"/>
    <w:rsid w:val="00865618"/>
    <w:rsid w:val="00873041"/>
    <w:rsid w:val="00880F7E"/>
    <w:rsid w:val="00881B51"/>
    <w:rsid w:val="008821BC"/>
    <w:rsid w:val="00892F4D"/>
    <w:rsid w:val="008939E8"/>
    <w:rsid w:val="008C7194"/>
    <w:rsid w:val="008C7991"/>
    <w:rsid w:val="008D5F76"/>
    <w:rsid w:val="00901D51"/>
    <w:rsid w:val="0095162E"/>
    <w:rsid w:val="00955AF4"/>
    <w:rsid w:val="009664BF"/>
    <w:rsid w:val="00966E9D"/>
    <w:rsid w:val="009A11B6"/>
    <w:rsid w:val="009A3298"/>
    <w:rsid w:val="009A3AB7"/>
    <w:rsid w:val="009A5198"/>
    <w:rsid w:val="009B0150"/>
    <w:rsid w:val="009B1C9E"/>
    <w:rsid w:val="009B4C56"/>
    <w:rsid w:val="009D1547"/>
    <w:rsid w:val="00A01527"/>
    <w:rsid w:val="00A069D5"/>
    <w:rsid w:val="00A1099B"/>
    <w:rsid w:val="00A21972"/>
    <w:rsid w:val="00A25BEF"/>
    <w:rsid w:val="00A26869"/>
    <w:rsid w:val="00A33804"/>
    <w:rsid w:val="00A4265E"/>
    <w:rsid w:val="00A6124B"/>
    <w:rsid w:val="00A7424E"/>
    <w:rsid w:val="00A7771F"/>
    <w:rsid w:val="00A808FE"/>
    <w:rsid w:val="00AA7597"/>
    <w:rsid w:val="00AB049D"/>
    <w:rsid w:val="00AB10BE"/>
    <w:rsid w:val="00AE3B98"/>
    <w:rsid w:val="00AF5B72"/>
    <w:rsid w:val="00B06BA9"/>
    <w:rsid w:val="00B10D9D"/>
    <w:rsid w:val="00B366DF"/>
    <w:rsid w:val="00B50B88"/>
    <w:rsid w:val="00B70E4B"/>
    <w:rsid w:val="00B75F6A"/>
    <w:rsid w:val="00B83943"/>
    <w:rsid w:val="00B84E14"/>
    <w:rsid w:val="00BA0EA3"/>
    <w:rsid w:val="00BA7A18"/>
    <w:rsid w:val="00BD2633"/>
    <w:rsid w:val="00BD412B"/>
    <w:rsid w:val="00BE0329"/>
    <w:rsid w:val="00BF2F20"/>
    <w:rsid w:val="00BF353E"/>
    <w:rsid w:val="00BF7DBD"/>
    <w:rsid w:val="00C055A2"/>
    <w:rsid w:val="00C1662F"/>
    <w:rsid w:val="00C2037A"/>
    <w:rsid w:val="00C27F71"/>
    <w:rsid w:val="00C42C4A"/>
    <w:rsid w:val="00C44DE0"/>
    <w:rsid w:val="00C51DB0"/>
    <w:rsid w:val="00C61F72"/>
    <w:rsid w:val="00C65D56"/>
    <w:rsid w:val="00C77E21"/>
    <w:rsid w:val="00C82A44"/>
    <w:rsid w:val="00CD6E62"/>
    <w:rsid w:val="00CE4329"/>
    <w:rsid w:val="00CF12D2"/>
    <w:rsid w:val="00D04827"/>
    <w:rsid w:val="00D0511A"/>
    <w:rsid w:val="00D25137"/>
    <w:rsid w:val="00D47FF8"/>
    <w:rsid w:val="00D56C6C"/>
    <w:rsid w:val="00D71149"/>
    <w:rsid w:val="00D72D85"/>
    <w:rsid w:val="00D753A5"/>
    <w:rsid w:val="00D80190"/>
    <w:rsid w:val="00D80A34"/>
    <w:rsid w:val="00DA625E"/>
    <w:rsid w:val="00DB6E09"/>
    <w:rsid w:val="00DC3F36"/>
    <w:rsid w:val="00DC6F1E"/>
    <w:rsid w:val="00DD79C1"/>
    <w:rsid w:val="00DF7B7C"/>
    <w:rsid w:val="00E01944"/>
    <w:rsid w:val="00E0615E"/>
    <w:rsid w:val="00E10938"/>
    <w:rsid w:val="00E154D0"/>
    <w:rsid w:val="00E35BFD"/>
    <w:rsid w:val="00E42D34"/>
    <w:rsid w:val="00E51093"/>
    <w:rsid w:val="00E72E82"/>
    <w:rsid w:val="00E87BD5"/>
    <w:rsid w:val="00ED1141"/>
    <w:rsid w:val="00ED4306"/>
    <w:rsid w:val="00EE0E4C"/>
    <w:rsid w:val="00EF6BDC"/>
    <w:rsid w:val="00F2214F"/>
    <w:rsid w:val="00F53F7C"/>
    <w:rsid w:val="00F61F1D"/>
    <w:rsid w:val="00F6215B"/>
    <w:rsid w:val="00FB5A13"/>
    <w:rsid w:val="00FC2833"/>
    <w:rsid w:val="00FC6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true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D39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39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390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39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39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1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D39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39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390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39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39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St-647/2016</izvorni_sadrzaj>
    <derivirana_varijabla naziv="DomainObject.Predmet.OznakaBroj_1">St-647/2016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RAJ NAUTIKA za trgovinu i usluge, društvo s ograničenom odgovornošću zastupanog po punomoćniku Zdravko Tešić, stečajni upravitelj</izvorni_sadrzaj>
    <derivirana_varijabla naziv="DomainObject.Predmet.ProtustrankaFormated_1">  RAJ NAUTIKA za trgovinu i usluge, društvo s ograničenom odgovornošću zastupanog po punomoćniku Zdravko Tešić, stečajni upravitelj</derivirana_varijabla>
  </DomainObject.Predmet.ProtustrankaFormated>
  <DomainObject.Predmet.ProtustrankaFormatedOIB>
    <izvorni_sadrzaj>  RAJ NAUTIKA za trgovinu i usluge, društvo s ograničenom odgovornošću, OIB 65796789809 zastupanog po punomoćniku Zdravko Tešić, stečajni upravitelj</izvorni_sadrzaj>
    <derivirana_varijabla naziv="DomainObject.Predmet.ProtustrankaFormatedOIB_1">  RAJ NAUTIKA za trgovinu i usluge, društvo s ograničenom odgovornošću, OIB 65796789809 zastupanog po punomoćniku Zdravko Tešić, stečajni upravitelj</derivirana_varijabla>
  </DomainObject.Predmet.ProtustrankaFormatedOIB>
  <DomainObject.Predmet.ProtustrankaFormatedWithAdress>
    <izvorni_sadrzaj> RAJ NAUTIKA za trgovinu i usluge, društvo s ograničenom odgovornošću, Hektorovićeva ulica 11/B, 21210 Solin zastupanog po punomoćniku Zdravko Tešić, stečajni upravitelj</izvorni_sadrzaj>
    <derivirana_varijabla naziv="DomainObject.Predmet.ProtustrankaFormatedWithAdress_1"> RAJ NAUTIKA za trgovinu i usluge, društvo s ograničenom odgovornošću, Hektorovićeva ulica 11/B, 21210 Solin zastupanog po punomoćniku Zdravko Tešić, stečajni upravitelj</derivirana_varijabla>
  </DomainObject.Predmet.ProtustrankaFormatedWithAdress>
  <DomainObject.Predmet.ProtustrankaFormatedWithAdressOIB>
    <izvorni_sadrzaj> RAJ NAUTIKA za trgovinu i usluge, društvo s ograničenom odgovornošću, OIB 65796789809, Hektorovićeva ulica 11/B, 21210 Solin zastupanog po punomoćniku Zdravko Tešić, stečajni upravitelj</izvorni_sadrzaj>
    <derivirana_varijabla naziv="DomainObject.Predmet.ProtustrankaFormatedWithAdressOIB_1"> RAJ NAUTIKA za trgovinu i usluge, društvo s ograničenom odgovornošću, OIB 65796789809, Hektorovićeva ulica 11/B, 21210 Solin zastupanog po punomoćniku Zdravko Tešić, stečajni upravitelj</derivirana_varijabla>
  </DomainObject.Predmet.ProtustrankaFormatedWithAdressOIB>
  <DomainObject.Predmet.ProtustrankaWithAdress>
    <izvorni_sadrzaj>RAJ NAUTIKA za trgovinu i usluge, društvo s ograničenom odgovornošću Hektorovićeva ulica 11/B, 21210 Solin</izvorni_sadrzaj>
    <derivirana_varijabla naziv="DomainObject.Predmet.ProtustrankaWithAdress_1">RAJ NAUTIKA za trgovinu i usluge, društvo s ograničenom odgovornošću Hektorovićeva ulica 11/B, 21210 Solin</derivirana_varijabla>
  </DomainObject.Predmet.ProtustrankaWithAdress>
  <DomainObject.Predmet.ProtustrankaWithAdressOIB>
    <izvorni_sadrzaj>RAJ NAUTIKA za trgovinu i usluge, društvo s ograničenom odgovornošću, OIB 65796789809, Hektorovićeva ulica 11/B, 21210 Solin</izvorni_sadrzaj>
    <derivirana_varijabla naziv="DomainObject.Predmet.ProtustrankaWithAdressOIB_1">RAJ NAUTIKA za trgovinu i usluge, društvo s ograničenom odgovornošću, OIB 65796789809, Hektorovićeva ulica 11/B, 21210 Solin</derivirana_varijabla>
  </DomainObject.Predmet.ProtustrankaWithAdressOIB>
  <DomainObject.Predmet.ProtustrankaNazivFormated>
    <izvorni_sadrzaj>RAJ NAUTIKA za trgovinu i usluge, društvo s ograničenom odgovornošću</izvorni_sadrzaj>
    <derivirana_varijabla naziv="DomainObject.Predmet.ProtustrankaNazivFormated_1">RAJ NAUTIKA za trgovinu i usluge, društvo s ograničenom odgovornošću</derivirana_varijabla>
  </DomainObject.Predmet.ProtustrankaNazivFormated>
  <DomainObject.Predmet.ProtustrankaNazivFormatedOIB>
    <izvorni_sadrzaj>RAJ NAUTIKA za trgovinu i usluge, društvo s ograničenom odgovornošću, OIB 65796789809</izvorni_sadrzaj>
    <derivirana_varijabla naziv="DomainObject.Predmet.ProtustrankaNazivFormatedOIB_1">RAJ NAUTIKA za trgovinu i usluge, društvo s ograničenom odgovornošću, OIB 65796789809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221652.94</izvorni_sadrzaj>
    <derivirana_varijabla naziv="DomainObject.Predmet.TrenutnaVrijednost_1">221652.94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RAJ NAUTIKA za trgovinu i usluge, društvo s ograničenom odgovornošću zastupanog po punomoćniku Zdravko Tešić, stečajni upravitelj</item>
    </izvorni_sadrzaj>
    <derivirana_varijabla naziv="DomainObject.Predmet.ProtuStrankaListFormated_1">
      <item>RAJ NAUTIKA za trgovinu i usluge, društvo s ograničenom odgovornošću zastupanog po punomoćniku Zdravko Tešić, stečajni upravitelj</item>
    </derivirana_varijabla>
  </DomainObject.Predmet.ProtuStrankaListFormated>
  <DomainObject.Predmet.ProtuStrankaListFormatedOIB>
    <izvorni_sadrzaj>
      <item>RAJ NAUTIKA za trgovinu i usluge, društvo s ograničenom odgovornošću, OIB 65796789809 zastupanog po punomoćniku Zdravko Tešić, stečajni upravitelj</item>
    </izvorni_sadrzaj>
    <derivirana_varijabla naziv="DomainObject.Predmet.ProtuStrankaListFormatedOIB_1">
      <item>RAJ NAUTIKA za trgovinu i usluge, društvo s ograničenom odgovornošću, OIB 65796789809 zastupanog po punomoćniku Zdravko Tešić, stečajni upravitelj</item>
    </derivirana_varijabla>
  </DomainObject.Predmet.ProtuStrankaListFormatedOIB>
  <DomainObject.Predmet.ProtuStrankaListFormatedWithAdress>
    <izvorni_sadrzaj>
      <item>RAJ NAUTIKA za trgovinu i usluge, društvo s ograničenom odgovornošću, Hektorovićeva ulica 11/B, 21210 Solin zastupanog po punomoćniku Zdravko Tešić, stečajni upravitelj</item>
    </izvorni_sadrzaj>
    <derivirana_varijabla naziv="DomainObject.Predmet.ProtuStrankaListFormatedWithAdress_1">
      <item>RAJ NAUTIKA za trgovinu i usluge, društvo s ograničenom odgovornošću, Hektorovićeva ulica 11/B, 21210 Solin zastupanog po punomoćniku Zdravko Tešić, stečajni upravitelj</item>
    </derivirana_varijabla>
  </DomainObject.Predmet.ProtuStrankaListFormatedWithAdress>
  <DomainObject.Predmet.ProtuStrankaListFormatedWithAdressOIB>
    <izvorni_sadrzaj>
      <item>RAJ NAUTIKA za trgovinu i usluge, društvo s ograničenom odgovornošću, OIB 65796789809, Hektorovićeva ulica 11/B, 21210 Solin zastupanog po punomoćniku Zdravko Tešić, stečajni upravitelj</item>
    </izvorni_sadrzaj>
    <derivirana_varijabla naziv="DomainObject.Predmet.ProtuStrankaListFormatedWithAdressOIB_1">
      <item>RAJ NAUTIKA za trgovinu i usluge, društvo s ograničenom odgovornošću, OIB 65796789809, Hektorovićeva ulica 11/B, 21210 Solin zastupanog po punomoćniku Zdravko Tešić, stečajni upravitelj</item>
    </derivirana_varijabla>
  </DomainObject.Predmet.ProtuStrankaListFormatedWithAdressOIB>
  <DomainObject.Predmet.ProtuStrankaListNazivFormated>
    <izvorni_sadrzaj>
      <item>RAJ NAUTIKA za trgovinu i usluge, društvo s ograničenom odgovornošću</item>
    </izvorni_sadrzaj>
    <derivirana_varijabla naziv="DomainObject.Predmet.ProtuStrankaListNazivFormated_1">
      <item>RAJ NAUTIKA za trgovinu i usluge, društvo s ograničenom odgovornošću</item>
    </derivirana_varijabla>
  </DomainObject.Predmet.ProtuStrankaListNazivFormated>
  <DomainObject.Predmet.ProtuStrankaListNazivFormatedOIB>
    <izvorni_sadrzaj>
      <item>RAJ NAUTIKA za trgovinu i usluge, društvo s ograničenom odgovornošću, OIB 65796789809</item>
    </izvorni_sadrzaj>
    <derivirana_varijabla naziv="DomainObject.Predmet.ProtuStrankaListNazivFormatedOIB_1">
      <item>RAJ NAUTIKA za trgovinu i usluge, društvo s ograničenom odgovornošću, OIB 65796789809</item>
    </derivirana_varijabla>
  </DomainObject.Predmet.ProtuStrankaListNazivFormatedOIB>
  <DomainObject.Predmet.OstaliListFormated>
    <izvorni_sadrzaj>
      <item>Zdravko Tešić, stečajni upravitelj punomoćnik sudionika u postupku RAJ NAUTIKA za trgovinu i usluge, društvo s ograničenom odgovornošću</item>
    </izvorni_sadrzaj>
    <derivirana_varijabla naziv="DomainObject.Predmet.OstaliListFormated_1">
      <item>Zdravko Tešić, stečajni upravitelj punomoćnik sudionika u postupku RAJ NAUTIKA za trgovinu i usluge, društvo s ograničenom odgovornošću</item>
    </derivirana_varijabla>
  </DomainObject.Predmet.OstaliListFormated>
  <DomainObject.Predmet.OstaliListFormatedOIB>
    <izvorni_sadrzaj>
      <item>Zdravko Tešić, stečajni upravitelj, OIB 70123627818 punomoćnik sudionika u postupku RAJ NAUTIKA za trgovinu i usluge, društvo s ograničenom odgovornošću</item>
    </izvorni_sadrzaj>
    <derivirana_varijabla naziv="DomainObject.Predmet.OstaliListFormatedOIB_1">
      <item>Zdravko Tešić, stečajni upravitelj, OIB 70123627818 punomoćnik sudionika u postupku RAJ NAUTIKA za trgovinu i usluge, društvo s ograničenom odgovornošću</item>
    </derivirana_varijabla>
  </DomainObject.Predmet.OstaliListFormatedOIB>
  <DomainObject.Predmet.OstaliListFormatedWithAdress>
    <izvorni_sadrzaj>
      <item>Zdravko Tešić, stečajni upravitelj, Bukovnik 36, 47300 Ogulin punomoćnik sudionika u postupku RAJ NAUTIKA za trgovinu i usluge, društvo s ograničenom odgovornošću</item>
    </izvorni_sadrzaj>
    <derivirana_varijabla naziv="DomainObject.Predmet.OstaliListFormatedWithAdress_1">
      <item>Zdravko Tešić, stečajni upravitelj, Bukovnik 36, 47300 Ogulin punomoćnik sudionika u postupku RAJ NAUTIKA za trgovinu i usluge, društvo s ograničenom odgovornošću</item>
    </derivirana_varijabla>
  </DomainObject.Predmet.OstaliListFormatedWithAdress>
  <DomainObject.Predmet.OstaliListFormatedWithAdressOIB>
    <izvorni_sadrzaj>
      <item>Zdravko Tešić, stečajni upravitelj, OIB 70123627818, Bukovnik 36, 47300 Ogulin punomoćnik sudionika u postupku RAJ NAUTIKA za trgovinu i usluge, društvo s ograničenom odgovornošću</item>
    </izvorni_sadrzaj>
    <derivirana_varijabla naziv="DomainObject.Predmet.OstaliListFormatedWithAdressOIB_1">
      <item>Zdravko Tešić, stečajni upravitelj, OIB 70123627818, Bukovnik 36, 47300 Ogulin punomoćnik sudionika u postupku RAJ NAUTIKA za trgovinu i usluge, društvo s ograničenom odgovornošću</item>
    </derivirana_varijabla>
  </DomainObject.Predmet.OstaliListFormatedWithAdressOIB>
  <DomainObject.Predmet.OstaliListNazivFormated>
    <izvorni_sadrzaj>
      <item>Zdravko Tešić, stečajni upravitelj</item>
    </izvorni_sadrzaj>
    <derivirana_varijabla naziv="DomainObject.Predmet.OstaliListNazivFormated_1">
      <item>Zdravko Tešić, stečajni upravitelj</item>
    </derivirana_varijabla>
  </DomainObject.Predmet.OstaliListNazivFormated>
  <DomainObject.Predmet.OstaliListNazivFormatedOIB>
    <izvorni_sadrzaj>
      <item>Zdravko Tešić, stečajni upravitelj, OIB 70123627818</item>
    </izvorni_sadrzaj>
    <derivirana_varijabla naziv="DomainObject.Predmet.OstaliListNazivFormatedOIB_1">
      <item>Zdravko Tešić, stečajni upravitelj, OIB 70123627818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RAJ NAUTIKA za trgovinu i usluge, društvo s ograničenom odgovornošću</izvorni_sadrzaj>
    <derivirana_varijabla naziv="DomainObject.Predmet.ProtustrankaIDrugi_1">RAJ NAUTIKA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RAJ NAUTIKA za trgovinu i usluge, društvo s ograničenom odgovornošću, OIB 65796789809, Hektorovićeva ulica 11/B, 21210 Solin</izvorni_sadrzaj>
    <derivirana_varijabla naziv="DomainObject.Predmet.ProtustrankaIDrugiAdressOIB_1">RAJ NAUTIKA za trgovinu i usluge, društvo s ograničenom odgovornošću, OIB 65796789809, Hektorovićeva ulica 11/B,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 NAUTIKA za trgovinu i usluge, društvo s ograničenom odgovornošću</item>
      <item>FINANCIJSKA AGENCIJA, RC SPLIT</item>
      <item>Zdravko Tešić, stečajni upravitelj</item>
    </izvorni_sadrzaj>
    <derivirana_varijabla naziv="DomainObject.Predmet.SudioniciListNaziv_1">
      <item>RAJ NAUTIKA za trgovinu i usluge, društvo s ograničenom odgovornošću</item>
      <item>FINANCIJSKA AGENCIJA, RC SPLIT</item>
      <item>Zdravko Tešić, stečajni upravitelj</item>
    </derivirana_varijabla>
  </DomainObject.Predmet.SudioniciListNaziv>
  <DomainObject.Predmet.SudioniciListAdressOIB>
    <izvorni_sadrzaj>
      <item>RAJ NAUTIKA za trgovinu i usluge, društvo s ograničenom odgovornošću, OIB 65796789809, Hektorovićeva ulica 11/B,21210 Solin</item>
      <item>FINANCIJSKA AGENCIJA, RC SPLIT, OIB 85821130368, Mažuranićevo šetalište 24 b,21000 Split</item>
      <item>Zdravko Tešić, stečajni upravitelj, OIB 70123627818, Bukovnik 36,47300 Ogulin</item>
    </izvorni_sadrzaj>
    <derivirana_varijabla naziv="DomainObject.Predmet.SudioniciListAdressOIB_1">
      <item>RAJ NAUTIKA za trgovinu i usluge, društvo s ograničenom odgovornošću, OIB 65796789809, Hektorovićeva ulica 11/B,21210 Solin</item>
      <item>FINANCIJSKA AGENCIJA, RC SPLIT, OIB 85821130368, Mažuranićevo šetalište 24 b,21000 Split</item>
      <item>Zdravko Tešić, stečajni upravitelj, OIB 70123627818, Bukovnik 36,47300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65796789809</item>
      <item>, OIB 85821130368</item>
      <item>, OIB 70123627818</item>
    </izvorni_sadrzaj>
    <derivirana_varijabla naziv="DomainObject.Predmet.SudioniciListNazivOIB_1">
      <item>, OIB 65796789809</item>
      <item>, OIB 85821130368</item>
      <item>, OIB 70123627818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BBEEC9-B28F-410A-8264-C6DC4A5D72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228</properties:Words>
  <properties:Characters>1442</properties:Characters>
  <properties:Lines>190</properties:Lines>
  <properties:Paragraphs>112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2017-10-19T06:56:00Z</dcterms:created>
  <dc:creator>ADMINIBM</dc:creator>
  <cp:lastModifiedBy>Katarina Mikulić</cp:lastModifiedBy>
  <cp:lastPrinted>2017-10-16T07:50:00Z</cp:lastPrinted>
  <dcterms:modified xmlns:xsi="http://www.w3.org/2001/XMLSchema-instance" xsi:type="dcterms:W3CDTF">2017-10-30T12:35:00Z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