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0f772" w14:paraId="1b0f772" w:rsidRDefault="006D12BD" w:rsidP="006D12BD" w:rsidR="006D12BD">
      <w:pPr>
        <w15:collapsed w:val="false"/>
      </w:pPr>
      <w:bookmarkStart w:name="_GoBack" w:id="0"/>
      <w:bookmarkEnd w:id="0"/>
      <w:r>
        <w:rPr>
          <w:noProof/>
          <w:lang w:eastAsia="ja-JP"/>
        </w:rPr>
        <w:drawing>
          <wp:inline distR="0" distL="0" distB="0" distT="0">
            <wp:extent cy="715010" cx="542925"/>
            <wp:effectExtent b="8890" r="9525"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t xml:space="preserve">     </w:t>
      </w:r>
    </w:p>
    <w:p w:rsidRDefault="006D12BD" w:rsidP="006D12BD" w:rsidR="006D12BD">
      <w:pPr>
        <w:rPr>
          <w:b/>
        </w:rPr>
      </w:pPr>
      <w:r>
        <w:rPr>
          <w:b/>
        </w:rPr>
        <w:t>REPUBLIKA HRVATSKA</w:t>
      </w:r>
    </w:p>
    <w:p w:rsidRDefault="006D12BD" w:rsidP="006D12BD" w:rsidR="006D12BD">
      <w:pPr>
        <w:rPr>
          <w:b/>
        </w:rPr>
      </w:pPr>
      <w:r>
        <w:rPr>
          <w:b/>
        </w:rPr>
        <w:t>TRGOVAČKI SUD U OSIJEKU</w:t>
      </w:r>
    </w:p>
    <w:p w:rsidRDefault="006D12BD" w:rsidP="006D12BD" w:rsidR="006D12BD">
      <w:pPr>
        <w:rPr>
          <w:b/>
        </w:rPr>
      </w:pPr>
      <w:r>
        <w:rPr>
          <w:b/>
        </w:rPr>
        <w:t>STALNA SLUŽBA U SLAVONSKOM BRODU</w:t>
      </w:r>
      <w:r>
        <w:rPr>
          <w:b/>
        </w:rPr>
        <w:tab/>
      </w:r>
      <w:r>
        <w:rPr>
          <w:b/>
        </w:rPr>
        <w:tab/>
      </w:r>
      <w:r>
        <w:rPr>
          <w:b/>
        </w:rPr>
        <w:tab/>
      </w:r>
    </w:p>
    <w:p w:rsidRDefault="006D12BD" w:rsidP="006D12BD" w:rsidR="006D12BD">
      <w:pPr>
        <w:rPr>
          <w:b/>
        </w:rPr>
      </w:pPr>
      <w:r>
        <w:rPr>
          <w:b/>
        </w:rPr>
        <w:t>Trg pobjede 14</w:t>
      </w:r>
    </w:p>
    <w:p w:rsidRDefault="006D12BD" w:rsidP="006D12BD" w:rsidR="006D12BD">
      <w:pPr>
        <w:rPr>
          <w:b/>
        </w:rPr>
      </w:pPr>
      <w:r>
        <w:rPr>
          <w:b/>
        </w:rPr>
        <w:t>SLAVONSKI BROD</w:t>
      </w:r>
    </w:p>
    <w:p w:rsidRDefault="006D12BD" w:rsidP="006D12BD" w:rsidR="006D12BD"/>
    <w:p w:rsidRDefault="006D12BD" w:rsidP="006D12BD" w:rsidR="006D12BD">
      <w:pPr>
        <w:jc w:val="center"/>
        <w:rPr>
          <w:b/>
        </w:rPr>
      </w:pPr>
      <w:r>
        <w:rPr>
          <w:b/>
        </w:rPr>
        <w:t>R E P U B L I K A  H R V A T S K A</w:t>
      </w:r>
    </w:p>
    <w:p w:rsidRDefault="006D12BD" w:rsidP="006D12BD" w:rsidR="006D12BD">
      <w:pPr>
        <w:jc w:val="center"/>
        <w:rPr>
          <w:b/>
        </w:rPr>
      </w:pPr>
    </w:p>
    <w:p w:rsidRDefault="006D12BD" w:rsidP="006D12BD" w:rsidR="006D12BD">
      <w:pPr>
        <w:jc w:val="center"/>
        <w:rPr>
          <w:b/>
        </w:rPr>
      </w:pPr>
      <w:r>
        <w:rPr>
          <w:b/>
        </w:rPr>
        <w:t>R J E Š E N J E</w:t>
      </w:r>
    </w:p>
    <w:p w:rsidRDefault="006D12BD" w:rsidP="006D12BD" w:rsidR="006D12BD"/>
    <w:p w:rsidRDefault="006D12BD" w:rsidP="006D12BD" w:rsidR="006D12BD">
      <w:pPr>
        <w:ind w:firstLine="1440"/>
        <w:jc w:val="both"/>
      </w:pPr>
      <w:r>
        <w:t xml:space="preserve">TRGOVAČKI SUD U OSIJEKU, STALNA SLUŽBA U SLAVONSKOM BRODU, po stečajnoj sutkinji Mirni Vujčić, postupajući po prijedlogu  predlagatelja FINANCIJSKE AGENCIJE, Regionalnog centra Zagreb, Podružnice Zagreb, za otvaranje stečajnog postupka nad stečajnim dužnikom </w:t>
      </w:r>
      <w:r w:rsidR="00D5770C">
        <w:t>LAMAREMA DIZAJN j.d.o.o. za grafički dizajn, promidžbu i nakladništvo, skraćena tvrtka: LAMAREMA DIZAJN j.d.o.o., Sveti Ivan Zelina, Biškupečka 9, OIB 70025589360</w:t>
      </w:r>
      <w:r>
        <w:t xml:space="preserve">, nakon održanog ročišta dana </w:t>
      </w:r>
      <w:r w:rsidR="00D5770C">
        <w:t>12</w:t>
      </w:r>
      <w:r>
        <w:t xml:space="preserve">. </w:t>
      </w:r>
      <w:r w:rsidR="00D5770C">
        <w:t>rujna</w:t>
      </w:r>
      <w:r>
        <w:t xml:space="preserve"> 2018. godine radi rasprave o pretpostavkama za otvaranje stečajnog postupka i očitovanja o prijedlogu za otvaranje stečajnog postupka,  dana </w:t>
      </w:r>
      <w:r w:rsidR="00D5770C">
        <w:t>12. rujna</w:t>
      </w:r>
      <w:r>
        <w:t xml:space="preserve"> 2018. godine </w:t>
      </w:r>
    </w:p>
    <w:p w:rsidRDefault="006D12BD" w:rsidP="006D12BD" w:rsidR="006D12BD"/>
    <w:p w:rsidRDefault="006D12BD" w:rsidP="006D12BD" w:rsidR="006D12BD">
      <w:pPr>
        <w:jc w:val="center"/>
      </w:pPr>
      <w:r>
        <w:t>r i j e š i o     j e</w:t>
      </w:r>
    </w:p>
    <w:p w:rsidRDefault="006D12BD" w:rsidP="006D12BD" w:rsidR="006D12BD"/>
    <w:p w:rsidRDefault="006D12BD" w:rsidP="006D12BD" w:rsidR="006D12BD">
      <w:pPr>
        <w:ind w:firstLine="1440"/>
        <w:jc w:val="both"/>
      </w:pPr>
      <w:r>
        <w:rPr>
          <w:b/>
        </w:rPr>
        <w:t>I</w:t>
      </w:r>
      <w:r>
        <w:t xml:space="preserve">  Pozivaju se osobe koje imaju pravni interes za provedbom stečajnog postupka nad stečajnim dužnikom </w:t>
      </w:r>
      <w:r w:rsidR="000202FE" w:rsidRPr="000202FE">
        <w:t>LAMAREMA DIZAJN j.d.o.o. za grafički dizajn, promidžbu i nakladništvo, skraćena tvrtka: LAMAREMA DIZAJN j.d.o.o., Sveti Ivan Zelina, Biškupečka 9, OIB 70025589360</w:t>
      </w:r>
      <w:r w:rsidR="000202FE">
        <w:t xml:space="preserve"> </w:t>
      </w:r>
      <w:r>
        <w:t>da u roku od 15 dana uplate predujam za namirenje troškova  prethodnog i otvorenog stečajnog postupka u  iznosu od 2</w:t>
      </w:r>
      <w:r w:rsidR="00EA4C82">
        <w:t>5</w:t>
      </w:r>
      <w:r>
        <w:t>.</w:t>
      </w:r>
      <w:r w:rsidR="00EA4C82">
        <w:t>0</w:t>
      </w:r>
      <w:r>
        <w:t>00,00 Kn nad navedenim stečajnim dužnikom na račun Trgovačkog suda u Osijeku br. IBAN HR31 2390 0011 3000 0020 0 s pozivom na br. HR05 221-</w:t>
      </w:r>
      <w:r>
        <w:rPr>
          <w:b/>
        </w:rPr>
        <w:t>1</w:t>
      </w:r>
      <w:r w:rsidR="000202FE">
        <w:rPr>
          <w:b/>
        </w:rPr>
        <w:t>193</w:t>
      </w:r>
      <w:r>
        <w:t>-</w:t>
      </w:r>
      <w:r>
        <w:rPr>
          <w:b/>
        </w:rPr>
        <w:t>2017</w:t>
      </w:r>
      <w:r>
        <w:t>.</w:t>
      </w:r>
    </w:p>
    <w:p w:rsidRDefault="006D12BD" w:rsidP="006D12BD" w:rsidR="006D12BD">
      <w:pPr>
        <w:jc w:val="both"/>
      </w:pPr>
    </w:p>
    <w:p w:rsidRDefault="006D12BD" w:rsidP="006D12BD" w:rsidR="006D12BD">
      <w:pPr>
        <w:ind w:firstLine="1440"/>
        <w:jc w:val="both"/>
      </w:pPr>
      <w:r>
        <w:rPr>
          <w:b/>
        </w:rPr>
        <w:t>II</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0202FE">
        <w:t>LAMAREMA DIZAJN j.d.o.o. za grafički dizajn, promidžbu i nakladništvo, skraćena tvrtka: LAMAREMA DIZAJN j.d.o.o., Sveti Ivan Zelina, Biškupečka 9, OIB 70025589360</w:t>
      </w:r>
      <w:r>
        <w:t>, a na temelju odredbe čl. 132. Stečajnog zakona ( NN 71/15</w:t>
      </w:r>
      <w:r w:rsidR="0087065E">
        <w:t xml:space="preserve"> i 104/17</w:t>
      </w:r>
      <w:r>
        <w:t xml:space="preserve">).  </w:t>
      </w:r>
    </w:p>
    <w:p w:rsidRDefault="006D12BD" w:rsidP="006D12BD" w:rsidR="006D12BD">
      <w:pPr>
        <w:ind w:firstLine="1440"/>
        <w:jc w:val="both"/>
      </w:pPr>
    </w:p>
    <w:p w:rsidRDefault="006D12BD" w:rsidP="006D12BD" w:rsidR="006D12BD">
      <w:pPr>
        <w:jc w:val="center"/>
      </w:pPr>
      <w:r>
        <w:t>Obrazloženje</w:t>
      </w:r>
    </w:p>
    <w:p w:rsidRDefault="006D12BD" w:rsidP="006D12BD" w:rsidR="006D12BD"/>
    <w:p w:rsidRDefault="006D12BD" w:rsidP="008E45EE" w:rsidR="006D12BD">
      <w:pPr>
        <w:ind w:firstLine="1440"/>
        <w:jc w:val="both"/>
      </w:pPr>
      <w:r>
        <w:t>Zaključkom  ovoga suda poslovni broj 7/St-</w:t>
      </w:r>
      <w:r w:rsidR="00FA6EDA">
        <w:t>1</w:t>
      </w:r>
      <w:r w:rsidR="00CF2F36">
        <w:t>193</w:t>
      </w:r>
      <w:r>
        <w:t>/</w:t>
      </w:r>
      <w:r w:rsidR="00FA6EDA">
        <w:t>2017-</w:t>
      </w:r>
      <w:r w:rsidR="00CF2F36">
        <w:t>4</w:t>
      </w:r>
      <w:r>
        <w:t xml:space="preserve"> od </w:t>
      </w:r>
      <w:r w:rsidR="00CF2F36">
        <w:t xml:space="preserve">15. veljače </w:t>
      </w:r>
      <w:r>
        <w:t>2018. godine, a nakon što je predmet rješenjem Visokog trgovačkog suda  Republike Hrvatske posl.br. 31 Su-525/17-10 od 26.</w:t>
      </w:r>
      <w:r w:rsidR="008E45EE">
        <w:t xml:space="preserve"> </w:t>
      </w:r>
      <w:r>
        <w:t xml:space="preserve">lipnja 2017.godine ustupljen ovome sudu na postupanje zakazano je ročište radi rasprave o pretpostavkama za otvaranje stečajnog postupka i očitovanja o prijedlogu za otvaranje stečajnog postupka nad stečajnim dužnikom </w:t>
      </w:r>
      <w:r w:rsidR="00CF2F36">
        <w:t>LAMAREMA DIZAJN j.d.o.o. za grafički dizajn, promidžbu i nakladništvo, skraćena tvrtka: LAMAREMA DIZAJN j.d.o.o., Sveti Ivan Zelina, Biškupečka 9, OIB 70025589360</w:t>
      </w:r>
      <w:r w:rsidR="00FA6EDA">
        <w:t xml:space="preserve"> </w:t>
      </w:r>
      <w:r>
        <w:t xml:space="preserve">za dan </w:t>
      </w:r>
      <w:r w:rsidR="00635720">
        <w:t>15</w:t>
      </w:r>
      <w:r w:rsidR="008E45EE">
        <w:t>.</w:t>
      </w:r>
      <w:r w:rsidR="00FA6EDA">
        <w:t xml:space="preserve"> ožujka</w:t>
      </w:r>
      <w:r>
        <w:t xml:space="preserve"> 2018. godine,  a na temelju prijedloga Financijske agencije, Regionalnog centra </w:t>
      </w:r>
      <w:r>
        <w:lastRenderedPageBreak/>
        <w:t>Zagreb Podružnice Zagreb, podnesenog na temelju odredbe čl. 110. st. 1. Stečajnog zakona (dalje:</w:t>
      </w:r>
      <w:r w:rsidR="00F9202D">
        <w:t xml:space="preserve"> SZ, NN 71/15 i 104/17), na koje</w:t>
      </w:r>
      <w:r>
        <w:t xml:space="preserve"> nije pristupio zakonski zastupnik </w:t>
      </w:r>
      <w:r w:rsidR="000071CD">
        <w:t xml:space="preserve">dužnika. </w:t>
      </w:r>
      <w:r>
        <w:t xml:space="preserve"> Stoga je rješenjem 7/</w:t>
      </w:r>
      <w:r w:rsidR="000363A3">
        <w:t>St-1</w:t>
      </w:r>
      <w:r w:rsidR="004A644F">
        <w:t>193</w:t>
      </w:r>
      <w:r>
        <w:t>/2017-</w:t>
      </w:r>
      <w:r w:rsidR="008E45EE">
        <w:t>1</w:t>
      </w:r>
      <w:r w:rsidR="004A644F">
        <w:t>3</w:t>
      </w:r>
      <w:r w:rsidR="008E45EE">
        <w:t xml:space="preserve"> od </w:t>
      </w:r>
      <w:r w:rsidR="004A644F">
        <w:t>15. ožujka</w:t>
      </w:r>
      <w:r w:rsidR="008E45EE">
        <w:t xml:space="preserve"> 2018. godine</w:t>
      </w:r>
      <w:r w:rsidR="000363A3">
        <w:t xml:space="preserve"> imenovan</w:t>
      </w:r>
      <w:r>
        <w:t xml:space="preserve"> privremen</w:t>
      </w:r>
      <w:r w:rsidR="004A644F">
        <w:t>i</w:t>
      </w:r>
      <w:r>
        <w:t xml:space="preserve"> stečajn</w:t>
      </w:r>
      <w:r w:rsidR="004A644F">
        <w:t>i</w:t>
      </w:r>
      <w:r w:rsidR="000363A3">
        <w:t xml:space="preserve"> upravitelj </w:t>
      </w:r>
      <w:r w:rsidR="004A644F">
        <w:t>Jozo Perić iz Velike</w:t>
      </w:r>
      <w:r>
        <w:t xml:space="preserve"> sa dužnošću utvrd</w:t>
      </w:r>
      <w:r w:rsidR="008E45EE">
        <w:t>iti</w:t>
      </w:r>
      <w:r w:rsidR="00DF00E3">
        <w:t xml:space="preserve"> postoji li razlog prezaduženosti i</w:t>
      </w:r>
      <w:r w:rsidR="008E45EE">
        <w:t xml:space="preserve"> </w:t>
      </w:r>
      <w:r>
        <w:t xml:space="preserve">mogu li se imovinom dužnika namiriti troškovi stečajnog postupka. </w:t>
      </w:r>
    </w:p>
    <w:p w:rsidRDefault="006D12BD" w:rsidP="006D12BD" w:rsidR="00E72AD2">
      <w:pPr>
        <w:ind w:firstLine="1440"/>
        <w:jc w:val="both"/>
      </w:pPr>
      <w:r>
        <w:t>Tijekom postupka po službenoj dužnosti pribavljeni su  podaci o vlasništvu nekretnina, izvršen je uvid u Očevidnik redoslijeda osnova za plaćanje</w:t>
      </w:r>
      <w:r w:rsidR="001220CB">
        <w:t xml:space="preserve"> FINA-e,  javno objavljeni financijski izvještaj za 201</w:t>
      </w:r>
      <w:r w:rsidR="004451BC">
        <w:t>6</w:t>
      </w:r>
      <w:r w:rsidR="001220CB">
        <w:t xml:space="preserve">. godinu, te </w:t>
      </w:r>
      <w:r>
        <w:t xml:space="preserve">sve isprave priložene spisu. </w:t>
      </w:r>
    </w:p>
    <w:p w:rsidRDefault="006D12BD" w:rsidP="006D12BD" w:rsidR="006D12BD">
      <w:pPr>
        <w:ind w:firstLine="1440"/>
        <w:jc w:val="both"/>
      </w:pPr>
      <w:r>
        <w:t xml:space="preserve">Iz prijedloga za otvaranje stečajnog postupka Financijske agencije ( dalje  FINA ) proizlazi da je dužnik na dan </w:t>
      </w:r>
      <w:r w:rsidR="003F7E98">
        <w:t>2</w:t>
      </w:r>
      <w:r w:rsidR="00AE779B">
        <w:t>7</w:t>
      </w:r>
      <w:r w:rsidR="003F7E98">
        <w:t>. travnja 2017</w:t>
      </w:r>
      <w:r>
        <w:t xml:space="preserve">. godine u Očevidniku redoslijeda osnova za plaćanje ima evidentirane neizvršene osnove za plaćanje u neprekinutom razdoblju od 120 dana u ukupnom iznosu od </w:t>
      </w:r>
      <w:r w:rsidR="00C478FD">
        <w:t>31.317,61</w:t>
      </w:r>
      <w:r>
        <w:t xml:space="preserve"> Kn, te da ima </w:t>
      </w:r>
      <w:r w:rsidR="003F7E98">
        <w:t>jednu zaposlenu osobu</w:t>
      </w:r>
      <w:r>
        <w:t>. Na isti način se FINA očitovala i u dopis</w:t>
      </w:r>
      <w:r w:rsidR="008F70DF">
        <w:t xml:space="preserve">u od </w:t>
      </w:r>
      <w:r w:rsidR="001D2E43">
        <w:t>1</w:t>
      </w:r>
      <w:r w:rsidR="008F70DF">
        <w:t>9</w:t>
      </w:r>
      <w:r w:rsidR="001D2E43">
        <w:t>. veljače 2018. godine i 2</w:t>
      </w:r>
      <w:r w:rsidR="00FA276E">
        <w:t>6</w:t>
      </w:r>
      <w:r w:rsidR="001D2E43">
        <w:t xml:space="preserve">. ožujka 2018. godine. </w:t>
      </w:r>
    </w:p>
    <w:p w:rsidRDefault="00A107D2" w:rsidP="006D12BD" w:rsidR="006D12BD">
      <w:pPr>
        <w:ind w:firstLine="1440"/>
        <w:jc w:val="both"/>
      </w:pPr>
      <w:r w:rsidRPr="008B0158">
        <w:t xml:space="preserve">Uvidom u Očevidnik </w:t>
      </w:r>
      <w:r w:rsidR="006D12BD" w:rsidRPr="008B0158">
        <w:t xml:space="preserve">redoslijeda osnova za plaćanje FINA-e na dan </w:t>
      </w:r>
      <w:r w:rsidR="002638DC">
        <w:t>12. rujna</w:t>
      </w:r>
      <w:r w:rsidR="006D12BD" w:rsidRPr="008B0158">
        <w:t xml:space="preserve"> 2018. godine utvrđeno je</w:t>
      </w:r>
      <w:r w:rsidR="008B0158" w:rsidRPr="008B0158">
        <w:t xml:space="preserve"> da neizvršene osnove za plaćanje dužnika iznose </w:t>
      </w:r>
      <w:r w:rsidR="002638DC">
        <w:t>29.279,09</w:t>
      </w:r>
      <w:r w:rsidR="008B0158" w:rsidRPr="008B0158">
        <w:t xml:space="preserve"> Kn</w:t>
      </w:r>
      <w:r w:rsidR="006D12BD">
        <w:t>, pa je nastavno tome ostvaren stečajni razlog nesposobnosti za plaćanje iz odredbe čl. 5. SZ-a.</w:t>
      </w:r>
    </w:p>
    <w:p w:rsidRDefault="006D12BD" w:rsidP="006D12BD" w:rsidR="006D12BD" w:rsidRPr="001673E4">
      <w:pPr>
        <w:jc w:val="both"/>
        <w:rPr>
          <w:b/>
        </w:rPr>
      </w:pPr>
      <w:r>
        <w:tab/>
        <w:t xml:space="preserve"> </w:t>
      </w:r>
      <w:r>
        <w:tab/>
        <w:t xml:space="preserve">Uvidom u </w:t>
      </w:r>
      <w:r w:rsidR="00890A2C">
        <w:t>dopis</w:t>
      </w:r>
      <w:r>
        <w:t xml:space="preserve"> Općinskog građanskog suda u Zagrebu od </w:t>
      </w:r>
      <w:r w:rsidR="000C7CEA">
        <w:t xml:space="preserve">26. veljače </w:t>
      </w:r>
      <w:r>
        <w:t xml:space="preserve">2018. godine utvrđeno je da dužnik nije vlasnik nekretnina na </w:t>
      </w:r>
      <w:r w:rsidR="001F64EA">
        <w:t>području nadležnosti toga suda za knjigu položenih ugovora i zemljišnoknjižne uloške k</w:t>
      </w:r>
      <w:r w:rsidR="00233CF6">
        <w:t>oji se vode u digitalnom obliku, dok</w:t>
      </w:r>
      <w:r w:rsidR="00230EA9">
        <w:t xml:space="preserve"> iz </w:t>
      </w:r>
      <w:r w:rsidR="00F53F7A">
        <w:t xml:space="preserve">uvjerenja </w:t>
      </w:r>
      <w:r w:rsidRPr="00233CF6">
        <w:t>Cen</w:t>
      </w:r>
      <w:r w:rsidR="00233CF6" w:rsidRPr="00233CF6">
        <w:t>tar</w:t>
      </w:r>
      <w:r w:rsidR="00F53F7A">
        <w:t>a</w:t>
      </w:r>
      <w:r w:rsidR="001F64EA" w:rsidRPr="00233CF6">
        <w:t xml:space="preserve"> za vozila Hrvatske d.d.</w:t>
      </w:r>
      <w:r w:rsidR="002D70C3">
        <w:t xml:space="preserve"> od 22. veljače 2018. godine proizlazi da nije evidentiran kao vlasnik motornih vozila</w:t>
      </w:r>
      <w:r w:rsidR="00230EA9">
        <w:t>.</w:t>
      </w:r>
    </w:p>
    <w:p w:rsidRDefault="0061449B" w:rsidP="006D12BD" w:rsidR="0061449B">
      <w:pPr>
        <w:jc w:val="both"/>
      </w:pPr>
      <w:r>
        <w:t xml:space="preserve"> </w:t>
      </w:r>
      <w:r>
        <w:tab/>
      </w:r>
      <w:r>
        <w:tab/>
        <w:t xml:space="preserve">Uvidom u uvjerenje Gradskog ureda za katastar i geodetske poslove Grada Zagreba od </w:t>
      </w:r>
      <w:r w:rsidR="00BA6FEA">
        <w:t>06. travnja</w:t>
      </w:r>
      <w:r>
        <w:t xml:space="preserve"> 2018. godine utvrđeno je da dužnik nije upisan u katastarskom operatu na području za koju evidenciju vodi taj ured. </w:t>
      </w:r>
    </w:p>
    <w:p w:rsidRDefault="00901F98" w:rsidP="006D12BD" w:rsidR="004E14B0">
      <w:pPr>
        <w:jc w:val="both"/>
      </w:pPr>
      <w:r>
        <w:t xml:space="preserve"> </w:t>
      </w:r>
      <w:r>
        <w:tab/>
      </w:r>
      <w:r>
        <w:tab/>
        <w:t>Uvidom u financijs</w:t>
      </w:r>
      <w:r w:rsidR="00073783">
        <w:t>ki izvještaj za 201</w:t>
      </w:r>
      <w:r w:rsidR="00775209">
        <w:t>6</w:t>
      </w:r>
      <w:r>
        <w:t>. godinu utvrđeno je da dužnik iskazuje im</w:t>
      </w:r>
      <w:r w:rsidR="00097E24">
        <w:t xml:space="preserve">ovinu u iznosu od </w:t>
      </w:r>
      <w:r w:rsidR="00775209">
        <w:t>141.101,00</w:t>
      </w:r>
      <w:r w:rsidR="00097E24">
        <w:t xml:space="preserve"> Kn</w:t>
      </w:r>
      <w:r w:rsidR="008B7A7E">
        <w:t xml:space="preserve"> koju čine </w:t>
      </w:r>
      <w:r w:rsidR="004E14B0">
        <w:t xml:space="preserve">potraživanja i </w:t>
      </w:r>
      <w:r w:rsidR="00775209">
        <w:t>kratkotrajna financijska imovina</w:t>
      </w:r>
      <w:r w:rsidR="004E14B0">
        <w:t>.</w:t>
      </w:r>
      <w:r w:rsidR="00FE43B8">
        <w:t xml:space="preserve"> </w:t>
      </w:r>
    </w:p>
    <w:p w:rsidRDefault="006D12BD" w:rsidP="006D12BD" w:rsidR="002C3D19">
      <w:pPr>
        <w:jc w:val="both"/>
      </w:pPr>
      <w:r>
        <w:tab/>
      </w:r>
      <w:r>
        <w:tab/>
        <w:t>Na temelju Izvješća i saslušanj</w:t>
      </w:r>
      <w:r w:rsidR="007A3729">
        <w:t>em privremen</w:t>
      </w:r>
      <w:r w:rsidR="00127353">
        <w:t>og</w:t>
      </w:r>
      <w:r w:rsidR="004E14B0">
        <w:t xml:space="preserve"> </w:t>
      </w:r>
      <w:r>
        <w:t>stečajn</w:t>
      </w:r>
      <w:r w:rsidR="00127353">
        <w:t>og</w:t>
      </w:r>
      <w:r>
        <w:t xml:space="preserve"> upravitelj</w:t>
      </w:r>
      <w:r w:rsidR="00127353">
        <w:t>a</w:t>
      </w:r>
      <w:r>
        <w:t xml:space="preserve"> </w:t>
      </w:r>
      <w:r w:rsidR="00200D0B">
        <w:t xml:space="preserve">utvrđene su činjenice koje je sud već utvrdio službenim putem jer se isti očitovao da nije mogao stupiti u kontakt sa članom uprave dužnika. </w:t>
      </w:r>
    </w:p>
    <w:p w:rsidRDefault="00C66EA8" w:rsidP="006D12BD" w:rsidR="00127353">
      <w:pPr>
        <w:jc w:val="both"/>
      </w:pPr>
      <w:r>
        <w:t xml:space="preserve"> </w:t>
      </w:r>
      <w:r>
        <w:tab/>
      </w:r>
      <w:r>
        <w:tab/>
        <w:t xml:space="preserve">Saslušanjem zakonskog zastupnika dužnika Dubravka Žilavec utvrđeno je da dužnik više nema uposlenih osoba, da je blokiran preko dvije godine, da dužnik nije vlasnik nekretnina, motornih vozila niti pokretnina, da su kratkotrajnu imovinu činila potraživanja u iznosu od 56.274,00 Kn koja su u zastari, a kratkotrajnu financijsku imovinu u iznosu </w:t>
      </w:r>
      <w:r w:rsidR="00BC6251">
        <w:t xml:space="preserve">od 84.827,00 Kn činile </w:t>
      </w:r>
      <w:r>
        <w:t xml:space="preserve">pozajmice prema članu društva i drugim osobama koje su u zastari. </w:t>
      </w:r>
      <w:r w:rsidR="006B06F0">
        <w:t xml:space="preserve">Nadalje je utvrđeno da dužnik nije nositelj poslovnih udjela dionica, </w:t>
      </w:r>
      <w:r w:rsidR="002F01DA">
        <w:t>imatelj vrijednosnih papira i</w:t>
      </w:r>
      <w:r w:rsidR="007626F7">
        <w:t xml:space="preserve"> nositelj imovinskih prava, te da dužnik nema imovine. </w:t>
      </w:r>
      <w:r w:rsidR="009F1ED2">
        <w:t xml:space="preserve">Nadalje je utvrđeno da se obveze dužnika odnose na obveze prema Republici Hrvatskoj po osnovi poreza i doprinosa i manjem broju </w:t>
      </w:r>
      <w:r w:rsidR="00C66488">
        <w:t>dobavljača i da je dužnik prezadužen.</w:t>
      </w:r>
    </w:p>
    <w:p w:rsidRDefault="002C3D19" w:rsidP="006817DE" w:rsidR="006817DE">
      <w:pPr>
        <w:jc w:val="both"/>
      </w:pPr>
      <w:r>
        <w:t xml:space="preserve"> </w:t>
      </w:r>
      <w:r>
        <w:tab/>
      </w:r>
      <w:r>
        <w:tab/>
        <w:t>Uvidom u</w:t>
      </w:r>
      <w:r w:rsidR="00B72A3F">
        <w:t xml:space="preserve"> prokaznu</w:t>
      </w:r>
      <w:r>
        <w:t xml:space="preserve"> izjavu koju je dostavio član uprave dužnika u sudski spis dana </w:t>
      </w:r>
      <w:r w:rsidR="00B72A3F">
        <w:t>12. rujna</w:t>
      </w:r>
      <w:r>
        <w:t xml:space="preserve"> 2018. godine</w:t>
      </w:r>
      <w:r w:rsidR="00BE21EB">
        <w:t xml:space="preserve"> utvrđeno je da se</w:t>
      </w:r>
      <w:r>
        <w:t xml:space="preserve"> </w:t>
      </w:r>
      <w:r w:rsidR="00B15C05">
        <w:t>član</w:t>
      </w:r>
      <w:r>
        <w:t xml:space="preserve"> uprave dužnika </w:t>
      </w:r>
      <w:r w:rsidR="00BE21EB">
        <w:t>očitovao</w:t>
      </w:r>
      <w:r>
        <w:t xml:space="preserve"> da dužnik nema </w:t>
      </w:r>
      <w:r w:rsidR="00B72A3F">
        <w:t>imovine</w:t>
      </w:r>
      <w:r w:rsidR="00B15C05">
        <w:t xml:space="preserve">. </w:t>
      </w:r>
    </w:p>
    <w:p w:rsidRDefault="006817DE" w:rsidP="006817DE" w:rsidR="006D12BD">
      <w:pPr>
        <w:jc w:val="both"/>
      </w:pPr>
      <w:r>
        <w:t xml:space="preserve"> </w:t>
      </w:r>
      <w:r>
        <w:tab/>
      </w:r>
      <w:r>
        <w:tab/>
      </w:r>
      <w:r w:rsidR="006D12BD">
        <w:t xml:space="preserve">Nastavno tome utvrđeno je </w:t>
      </w:r>
      <w:r w:rsidR="00B72A3F">
        <w:t xml:space="preserve">da je </w:t>
      </w:r>
      <w:r w:rsidR="006D12BD">
        <w:t>stečajni dužnik  nesposoban za plaćanje</w:t>
      </w:r>
      <w:r w:rsidR="00B72A3F">
        <w:t xml:space="preserve">, a i prezadužen, </w:t>
      </w:r>
      <w:r w:rsidR="006D12BD">
        <w:t xml:space="preserve">odnosno da </w:t>
      </w:r>
      <w:r w:rsidR="00B72A3F">
        <w:t>su</w:t>
      </w:r>
      <w:r w:rsidR="006D12BD">
        <w:t xml:space="preserve"> ostvaren</w:t>
      </w:r>
      <w:r w:rsidR="00B72A3F">
        <w:t xml:space="preserve">i </w:t>
      </w:r>
      <w:r w:rsidR="006D12BD">
        <w:t>stečajni razlo</w:t>
      </w:r>
      <w:r w:rsidR="00B72A3F">
        <w:t>zi</w:t>
      </w:r>
      <w:r w:rsidR="006D12BD">
        <w:t xml:space="preserve"> koje propisuje odredba čl. 5. SZ-a. </w:t>
      </w:r>
    </w:p>
    <w:p w:rsidRDefault="006D12BD" w:rsidP="0061449B" w:rsidR="006D12BD">
      <w:pPr>
        <w:ind w:firstLine="1440"/>
        <w:jc w:val="both"/>
      </w:pPr>
      <w:r>
        <w:t>Kako je nadalje, utvrđeno da stečajni dužnik u trenutku odlučivanja o prijedlogu nema imovine koja bi bila dostatna za namirenje troškova stečajnog postupka, to je sukladno odredbi čl. 132. Stečajnog zakona valjalo pozvati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w:t>
      </w:r>
    </w:p>
    <w:p w:rsidRDefault="006D12BD" w:rsidP="006D12BD" w:rsidR="006D12BD">
      <w:pPr>
        <w:ind w:firstLine="1440"/>
        <w:jc w:val="both"/>
      </w:pPr>
      <w:r>
        <w:lastRenderedPageBreak/>
        <w:t xml:space="preserve">Novčani iznos predujma naveden u točci I. ovoga rješenja, po ocjeni ovog suda, a vodeći računa i o očitovanju privremenog stečajnog upravitelja, potreban je i dostatan </w:t>
      </w:r>
    </w:p>
    <w:p w:rsidRDefault="006D12BD" w:rsidP="006D12BD" w:rsidR="006D12BD">
      <w:pPr>
        <w:jc w:val="both"/>
      </w:pPr>
      <w:r>
        <w:t>za predvidive troškove postupka koji obuhvaćaju nagradu za rad privremenog stečajnog upravitelja u bruto iznosu od 3.000,00 Kn, te nagradu za rad stečajnog upravitelja u bruto iznosu od 16.000,00 Kn  sukladno čl. 7. Uredbe o kriterijima i načinu obračuna i plaćanju</w:t>
      </w:r>
    </w:p>
    <w:p w:rsidRDefault="006D12BD" w:rsidP="006D12BD" w:rsidR="006D12BD">
      <w:pPr>
        <w:jc w:val="both"/>
      </w:pPr>
      <w:r>
        <w:t>nagrade stečajnim upraviteljima (NN 105/15)</w:t>
      </w:r>
      <w:r w:rsidR="003A07C0">
        <w:t>,</w:t>
      </w:r>
      <w:r>
        <w:t xml:space="preserve"> </w:t>
      </w:r>
      <w:r w:rsidR="003A07C0">
        <w:t>troškove knjigovodstva i arhiviranja u predvidivom iznosu od 5.500,00 Kn</w:t>
      </w:r>
      <w:r>
        <w:t>, troškove otvaranja i zatvaranja žiro r</w:t>
      </w:r>
      <w:r w:rsidR="003A07C0">
        <w:t>ačuna i izrade pečata 500,00 Kn.</w:t>
      </w:r>
      <w:r>
        <w:t xml:space="preserve">  </w:t>
      </w:r>
    </w:p>
    <w:p w:rsidRDefault="006D12BD" w:rsidP="006D12BD" w:rsidR="006D12BD">
      <w:pPr>
        <w:jc w:val="both"/>
      </w:pPr>
      <w:r>
        <w:tab/>
      </w:r>
      <w:r>
        <w:tab/>
        <w:t>Stoga je na temelju odredbe čl.132.  SZ-a odlučeno kao u izreci rješenja.</w:t>
      </w:r>
    </w:p>
    <w:p w:rsidRDefault="006D12BD" w:rsidP="006D12BD" w:rsidR="006D12BD">
      <w:pPr>
        <w:jc w:val="both"/>
      </w:pPr>
    </w:p>
    <w:p w:rsidRDefault="006D12BD" w:rsidP="006D12BD" w:rsidR="006D12BD">
      <w:pPr>
        <w:jc w:val="center"/>
      </w:pPr>
      <w:r>
        <w:t xml:space="preserve">U Slavonskom Brodu, </w:t>
      </w:r>
      <w:r w:rsidR="005B3D40">
        <w:t>12. rujna</w:t>
      </w:r>
      <w:r>
        <w:t xml:space="preserve"> 2018. godine           </w:t>
      </w:r>
    </w:p>
    <w:p w:rsidRDefault="006D12BD" w:rsidP="006D12BD" w:rsidR="006D12BD">
      <w:pPr>
        <w:jc w:val="both"/>
      </w:pPr>
    </w:p>
    <w:p w:rsidRDefault="00B22B58" w:rsidP="006D12BD" w:rsidR="006D12BD">
      <w:pPr>
        <w:ind w:firstLine="5142" w:left="708"/>
        <w:rPr>
          <w:lang w:eastAsia="en-US"/>
        </w:rPr>
      </w:pPr>
      <w:r>
        <w:rPr>
          <w:lang w:eastAsia="en-US"/>
        </w:rPr>
        <w:t xml:space="preserve">  </w:t>
      </w:r>
      <w:r w:rsidR="00294C49">
        <w:rPr>
          <w:lang w:eastAsia="en-US"/>
        </w:rPr>
        <w:t xml:space="preserve">  </w:t>
      </w:r>
      <w:r>
        <w:rPr>
          <w:lang w:eastAsia="en-US"/>
        </w:rPr>
        <w:t xml:space="preserve"> </w:t>
      </w:r>
      <w:r w:rsidR="006D12BD">
        <w:rPr>
          <w:lang w:eastAsia="en-US"/>
        </w:rPr>
        <w:t>Stečajna sutkinja</w:t>
      </w:r>
    </w:p>
    <w:p w:rsidRDefault="006D12BD" w:rsidP="005B3D40" w:rsidR="00294C49">
      <w:pPr>
        <w:ind w:left="708"/>
        <w:rPr>
          <w:lang w:eastAsia="en-US"/>
        </w:rPr>
      </w:pPr>
      <w:r>
        <w:rPr>
          <w:lang w:eastAsia="en-US"/>
        </w:rPr>
        <w:tab/>
        <w:t xml:space="preserve">            </w:t>
      </w:r>
      <w:r>
        <w:rPr>
          <w:lang w:eastAsia="en-US"/>
        </w:rPr>
        <w:tab/>
      </w:r>
      <w:r>
        <w:rPr>
          <w:lang w:eastAsia="en-US"/>
        </w:rPr>
        <w:tab/>
      </w:r>
      <w:r>
        <w:rPr>
          <w:lang w:eastAsia="en-US"/>
        </w:rPr>
        <w:tab/>
      </w:r>
      <w:r>
        <w:rPr>
          <w:lang w:eastAsia="en-US"/>
        </w:rPr>
        <w:tab/>
        <w:t xml:space="preserve">                  </w:t>
      </w:r>
      <w:r w:rsidR="003739AB">
        <w:rPr>
          <w:lang w:eastAsia="en-US"/>
        </w:rPr>
        <w:t xml:space="preserve">  </w:t>
      </w:r>
      <w:r w:rsidR="003C02F7">
        <w:rPr>
          <w:lang w:eastAsia="en-US"/>
        </w:rPr>
        <w:t xml:space="preserve"> </w:t>
      </w:r>
      <w:r w:rsidR="003739AB">
        <w:rPr>
          <w:lang w:eastAsia="en-US"/>
        </w:rPr>
        <w:t xml:space="preserve"> </w:t>
      </w:r>
      <w:r>
        <w:rPr>
          <w:lang w:eastAsia="en-US"/>
        </w:rPr>
        <w:t>Mirna Vujčić</w:t>
      </w:r>
    </w:p>
    <w:p w:rsidRDefault="006D12BD" w:rsidP="006D12BD" w:rsidR="006D12BD">
      <w:pPr>
        <w:rPr>
          <w:lang w:eastAsia="en-US"/>
        </w:rPr>
      </w:pPr>
    </w:p>
    <w:p w:rsidRDefault="006D12BD" w:rsidP="006D12BD" w:rsidR="006D12BD">
      <w:pPr>
        <w:jc w:val="both"/>
      </w:pPr>
    </w:p>
    <w:p w:rsidRDefault="006D12BD" w:rsidP="006D12BD" w:rsidR="006D12BD">
      <w:pPr>
        <w:jc w:val="both"/>
      </w:pPr>
    </w:p>
    <w:p w:rsidRDefault="006D12BD" w:rsidP="006D12BD" w:rsidR="006D12BD">
      <w:pPr>
        <w:jc w:val="both"/>
      </w:pPr>
    </w:p>
    <w:p w:rsidRDefault="006D12BD" w:rsidP="006D12BD" w:rsidR="006D12BD"/>
    <w:p w:rsidRDefault="006D12BD" w:rsidP="006D12BD" w:rsidR="006D12BD">
      <w:pPr>
        <w:rPr>
          <w:b/>
          <w:sz w:val="20"/>
          <w:szCs w:val="20"/>
        </w:rPr>
      </w:pPr>
      <w:r>
        <w:rPr>
          <w:b/>
          <w:sz w:val="20"/>
          <w:szCs w:val="20"/>
        </w:rPr>
        <w:t>NAPUTAK O PRAVNOM LIJEKU</w:t>
      </w:r>
    </w:p>
    <w:p w:rsidRDefault="006D12BD" w:rsidP="006D12BD" w:rsidR="006D12BD">
      <w:pPr>
        <w:rPr>
          <w:sz w:val="20"/>
          <w:szCs w:val="20"/>
        </w:rPr>
      </w:pPr>
      <w:r>
        <w:rPr>
          <w:sz w:val="20"/>
          <w:szCs w:val="20"/>
        </w:rPr>
        <w:t xml:space="preserve">Protiv ovog rješenja dopuštena je žalba u roku od osam dana od isteka </w:t>
      </w:r>
    </w:p>
    <w:p w:rsidRDefault="006D12BD" w:rsidP="006D12BD" w:rsidR="006D12BD">
      <w:pPr>
        <w:rPr>
          <w:sz w:val="20"/>
          <w:szCs w:val="20"/>
        </w:rPr>
      </w:pPr>
      <w:r>
        <w:rPr>
          <w:sz w:val="20"/>
          <w:szCs w:val="20"/>
        </w:rPr>
        <w:t xml:space="preserve">osmog dana od dana objave rješenja na mrežnoj stranici e-Oglasna ploča </w:t>
      </w:r>
    </w:p>
    <w:p w:rsidRDefault="006D12BD" w:rsidP="006D12BD" w:rsidR="006D12BD">
      <w:pPr>
        <w:rPr>
          <w:sz w:val="20"/>
          <w:szCs w:val="20"/>
        </w:rPr>
      </w:pPr>
      <w:r>
        <w:rPr>
          <w:sz w:val="20"/>
          <w:szCs w:val="20"/>
        </w:rPr>
        <w:t xml:space="preserve">sudova. Žalba se podnosi Visokom trgovačkom sudu Republike Hrvatske </w:t>
      </w:r>
    </w:p>
    <w:p w:rsidRDefault="006D12BD" w:rsidP="006D12BD" w:rsidR="006D12BD">
      <w:pPr>
        <w:rPr>
          <w:sz w:val="20"/>
          <w:szCs w:val="20"/>
        </w:rPr>
      </w:pPr>
      <w:r>
        <w:rPr>
          <w:sz w:val="20"/>
          <w:szCs w:val="20"/>
        </w:rPr>
        <w:t xml:space="preserve">Zagreb putem ovoga suda u tri primjerka. </w:t>
      </w:r>
    </w:p>
    <w:p w:rsidRDefault="006D12BD" w:rsidP="006D12BD" w:rsidR="006D12BD"/>
    <w:p w:rsidRDefault="006D12BD" w:rsidP="006D12BD" w:rsidR="006D12BD">
      <w:r>
        <w:t xml:space="preserve">  </w:t>
      </w:r>
    </w:p>
    <w:p w:rsidRDefault="006D12BD" w:rsidP="006D12BD" w:rsidR="006D12BD"/>
    <w:p w:rsidRDefault="006D12BD" w:rsidP="006D12BD" w:rsidR="006D12BD"/>
    <w:p w:rsidRDefault="006D12BD" w:rsidP="006D12BD" w:rsidR="006D12BD">
      <w:r>
        <w:t>DNA:</w:t>
      </w:r>
    </w:p>
    <w:p w:rsidRDefault="006D12BD" w:rsidP="006D12BD" w:rsidR="006D12BD">
      <w:r>
        <w:t>1.Rješenje objaviti na mrežnoj stranici e-Oglasna ploča sudova</w:t>
      </w:r>
    </w:p>
    <w:p w:rsidRDefault="006D12BD" w:rsidP="006D12BD" w:rsidR="006D12BD">
      <w:r>
        <w:t>2. Rješenje dostaviti dužniku izravno, te privremenom stečajnom upravitelju</w:t>
      </w:r>
    </w:p>
    <w:p w:rsidRDefault="006D12BD" w:rsidP="006D12BD" w:rsidR="006D12BD">
      <w:r>
        <w:t xml:space="preserve">3. Rješenje o predujmu </w:t>
      </w:r>
      <w:r w:rsidR="00F70FE7">
        <w:t xml:space="preserve">zz </w:t>
      </w:r>
      <w:r>
        <w:t>dužnika s klauzulom ovršnosti dostaviti FINI</w:t>
      </w:r>
    </w:p>
    <w:p w:rsidRDefault="006D12BD" w:rsidP="006D12BD" w:rsidR="006D12BD">
      <w:pPr>
        <w:ind w:firstLine="1440"/>
        <w:jc w:val="both"/>
      </w:pPr>
    </w:p>
    <w:p w:rsidRDefault="00754327" w:rsidP="006D12BD" w:rsidR="00754327" w:rsidRPr="006D12BD"/>
    <w:sectPr w:rsidSect="00087EDF" w:rsidR="00754327" w:rsidRPr="006D12B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6FE" w:rsidP="00087EDF" w:rsidR="006576FE">
      <w:r>
        <w:separator/>
      </w:r>
    </w:p>
  </w:endnote>
  <w:endnote w:id="0" w:type="continuationSeparator">
    <w:p w:rsidRDefault="006576FE" w:rsidP="00087EDF" w:rsidR="006576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6FE" w:rsidP="00087EDF" w:rsidR="006576FE">
      <w:r>
        <w:separator/>
      </w:r>
    </w:p>
  </w:footnote>
  <w:footnote w:id="0" w:type="continuationSeparator">
    <w:p w:rsidRDefault="006576FE" w:rsidP="00087EDF" w:rsidR="006576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1502BF" w:rsidP="001502BF" w:rsidR="00421F3C">
        <w:pPr>
          <w:pStyle w:val="Zaglavlje"/>
          <w:jc w:val="right"/>
        </w:pPr>
        <w:r>
          <w:t xml:space="preserve">  </w:t>
        </w:r>
        <w:r w:rsidR="00087EDF">
          <w:fldChar w:fldCharType="begin"/>
        </w:r>
        <w:r w:rsidR="00087EDF">
          <w:instrText>PAGE   \* MERGEFORMAT</w:instrText>
        </w:r>
        <w:r w:rsidR="00087EDF">
          <w:fldChar w:fldCharType="separate"/>
        </w:r>
        <w:r w:rsidR="00C008D9">
          <w:rPr>
            <w:noProof/>
          </w:rPr>
          <w:t>3</w:t>
        </w:r>
        <w:r w:rsidR="00087EDF">
          <w:fldChar w:fldCharType="end"/>
        </w:r>
        <w:r w:rsidR="00421F3C" w:rsidRPr="00421F3C">
          <w:rPr>
            <w:b/>
          </w:rPr>
          <w:t xml:space="preserve"> </w:t>
        </w:r>
        <w:r>
          <w:rPr>
            <w:b/>
          </w:rPr>
          <w:t xml:space="preserve">                                           </w:t>
        </w:r>
        <w:r w:rsidR="00421F3C">
          <w:rPr>
            <w:b/>
          </w:rPr>
          <w:t>Broj: 7/St-1</w:t>
        </w:r>
        <w:r w:rsidR="001B5074">
          <w:rPr>
            <w:b/>
          </w:rPr>
          <w:t>193</w:t>
        </w:r>
        <w:r w:rsidR="00421F3C">
          <w:rPr>
            <w:b/>
          </w:rPr>
          <w:t>/2017-</w:t>
        </w:r>
        <w:r w:rsidR="001B5074">
          <w:rPr>
            <w:b/>
          </w:rPr>
          <w:t>23</w:t>
        </w:r>
      </w:p>
      <w:p w:rsidRDefault="00C008D9" w:rsidR="00087EDF">
        <w:pPr>
          <w:pStyle w:val="Zaglavlje"/>
          <w:jc w:val="center"/>
        </w:pPr>
      </w:p>
    </w:sdtContent>
  </w:sdt>
  <w:p w:rsidRDefault="00087EDF" w:rsidR="00087E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2BD" w:rsidP="006D12BD" w:rsidR="006D12BD">
    <w:pPr>
      <w:pStyle w:val="Zaglavlje"/>
      <w:jc w:val="right"/>
    </w:pPr>
    <w:r>
      <w:rPr>
        <w:b/>
      </w:rPr>
      <w:t>B</w:t>
    </w:r>
    <w:r w:rsidR="00BD5B8F">
      <w:rPr>
        <w:b/>
      </w:rPr>
      <w:t>roj: 7/St-1</w:t>
    </w:r>
    <w:r w:rsidR="001B5074">
      <w:rPr>
        <w:b/>
      </w:rPr>
      <w:t>193</w:t>
    </w:r>
    <w:r>
      <w:rPr>
        <w:b/>
      </w:rPr>
      <w:t>/2017-</w:t>
    </w:r>
    <w:r w:rsidR="006E0CC3">
      <w:rPr>
        <w:b/>
      </w:rPr>
      <w:t>2</w:t>
    </w:r>
    <w:r w:rsidR="001B5074">
      <w:rPr>
        <w:b/>
      </w:rP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49BC"/>
    <w:rsid w:val="00005C84"/>
    <w:rsid w:val="000071CD"/>
    <w:rsid w:val="00012BA9"/>
    <w:rsid w:val="0001324A"/>
    <w:rsid w:val="00016F2A"/>
    <w:rsid w:val="000202FE"/>
    <w:rsid w:val="00030C5E"/>
    <w:rsid w:val="00035AA2"/>
    <w:rsid w:val="000363A3"/>
    <w:rsid w:val="00037B01"/>
    <w:rsid w:val="000601C3"/>
    <w:rsid w:val="00073783"/>
    <w:rsid w:val="000753EE"/>
    <w:rsid w:val="00087EDF"/>
    <w:rsid w:val="00090057"/>
    <w:rsid w:val="00097E24"/>
    <w:rsid w:val="000A1C62"/>
    <w:rsid w:val="000B6B44"/>
    <w:rsid w:val="000C5220"/>
    <w:rsid w:val="000C7CEA"/>
    <w:rsid w:val="000E17BD"/>
    <w:rsid w:val="000E238B"/>
    <w:rsid w:val="001004BC"/>
    <w:rsid w:val="00114CF3"/>
    <w:rsid w:val="00115F92"/>
    <w:rsid w:val="001220CB"/>
    <w:rsid w:val="00127353"/>
    <w:rsid w:val="00135E86"/>
    <w:rsid w:val="001417AF"/>
    <w:rsid w:val="0014706C"/>
    <w:rsid w:val="001502BF"/>
    <w:rsid w:val="001673E4"/>
    <w:rsid w:val="00175F6F"/>
    <w:rsid w:val="00192D27"/>
    <w:rsid w:val="0019399C"/>
    <w:rsid w:val="00194FBC"/>
    <w:rsid w:val="001A41EF"/>
    <w:rsid w:val="001B2482"/>
    <w:rsid w:val="001B5074"/>
    <w:rsid w:val="001C0E74"/>
    <w:rsid w:val="001C5EB7"/>
    <w:rsid w:val="001D2E43"/>
    <w:rsid w:val="001D3D1E"/>
    <w:rsid w:val="001F64EA"/>
    <w:rsid w:val="00200D0B"/>
    <w:rsid w:val="0020428C"/>
    <w:rsid w:val="00225217"/>
    <w:rsid w:val="00230EA9"/>
    <w:rsid w:val="0023368D"/>
    <w:rsid w:val="00233CF6"/>
    <w:rsid w:val="0023692A"/>
    <w:rsid w:val="002416CC"/>
    <w:rsid w:val="00245508"/>
    <w:rsid w:val="00246414"/>
    <w:rsid w:val="0026135C"/>
    <w:rsid w:val="002628D9"/>
    <w:rsid w:val="002638DC"/>
    <w:rsid w:val="00270029"/>
    <w:rsid w:val="00281898"/>
    <w:rsid w:val="00284B28"/>
    <w:rsid w:val="00291686"/>
    <w:rsid w:val="00293F15"/>
    <w:rsid w:val="00294C49"/>
    <w:rsid w:val="002B7329"/>
    <w:rsid w:val="002C3D19"/>
    <w:rsid w:val="002C3E8E"/>
    <w:rsid w:val="002C75B6"/>
    <w:rsid w:val="002D3AFC"/>
    <w:rsid w:val="002D70C3"/>
    <w:rsid w:val="002F01DA"/>
    <w:rsid w:val="002F7430"/>
    <w:rsid w:val="003423C0"/>
    <w:rsid w:val="003469D2"/>
    <w:rsid w:val="00350923"/>
    <w:rsid w:val="00364A43"/>
    <w:rsid w:val="003739AB"/>
    <w:rsid w:val="00396C36"/>
    <w:rsid w:val="00397F82"/>
    <w:rsid w:val="003A07C0"/>
    <w:rsid w:val="003A6559"/>
    <w:rsid w:val="003B2953"/>
    <w:rsid w:val="003B3314"/>
    <w:rsid w:val="003C02F7"/>
    <w:rsid w:val="003C16B0"/>
    <w:rsid w:val="003F7E98"/>
    <w:rsid w:val="004039DF"/>
    <w:rsid w:val="00405CF0"/>
    <w:rsid w:val="00407ADF"/>
    <w:rsid w:val="00415A8E"/>
    <w:rsid w:val="004178CA"/>
    <w:rsid w:val="00421F3C"/>
    <w:rsid w:val="004256CE"/>
    <w:rsid w:val="00425C64"/>
    <w:rsid w:val="0043078D"/>
    <w:rsid w:val="004451BC"/>
    <w:rsid w:val="00461CB1"/>
    <w:rsid w:val="00465B1A"/>
    <w:rsid w:val="00466967"/>
    <w:rsid w:val="00482D8D"/>
    <w:rsid w:val="004A493B"/>
    <w:rsid w:val="004A4CDB"/>
    <w:rsid w:val="004A62AA"/>
    <w:rsid w:val="004A644F"/>
    <w:rsid w:val="004C36C9"/>
    <w:rsid w:val="004E14B0"/>
    <w:rsid w:val="004E6267"/>
    <w:rsid w:val="004F0FE8"/>
    <w:rsid w:val="00530390"/>
    <w:rsid w:val="00542E1B"/>
    <w:rsid w:val="005A07DB"/>
    <w:rsid w:val="005B1B42"/>
    <w:rsid w:val="005B3D40"/>
    <w:rsid w:val="005B5355"/>
    <w:rsid w:val="005B726A"/>
    <w:rsid w:val="005B7BFD"/>
    <w:rsid w:val="005C703E"/>
    <w:rsid w:val="005D3854"/>
    <w:rsid w:val="005D3BD6"/>
    <w:rsid w:val="005D3EE3"/>
    <w:rsid w:val="005D51E4"/>
    <w:rsid w:val="005D5216"/>
    <w:rsid w:val="005E4F92"/>
    <w:rsid w:val="005E5EA2"/>
    <w:rsid w:val="00612F46"/>
    <w:rsid w:val="0061449B"/>
    <w:rsid w:val="0061523C"/>
    <w:rsid w:val="006279EA"/>
    <w:rsid w:val="006312D5"/>
    <w:rsid w:val="00635720"/>
    <w:rsid w:val="0064362C"/>
    <w:rsid w:val="006457AC"/>
    <w:rsid w:val="006576FE"/>
    <w:rsid w:val="006817DE"/>
    <w:rsid w:val="006864D1"/>
    <w:rsid w:val="00686D05"/>
    <w:rsid w:val="00692884"/>
    <w:rsid w:val="006A25E7"/>
    <w:rsid w:val="006B06F0"/>
    <w:rsid w:val="006B7BD2"/>
    <w:rsid w:val="006C0994"/>
    <w:rsid w:val="006C2EFE"/>
    <w:rsid w:val="006D12BD"/>
    <w:rsid w:val="006E0CC3"/>
    <w:rsid w:val="006E3BF5"/>
    <w:rsid w:val="006F0169"/>
    <w:rsid w:val="0071603F"/>
    <w:rsid w:val="00717565"/>
    <w:rsid w:val="00722EBE"/>
    <w:rsid w:val="00723EB4"/>
    <w:rsid w:val="007368A2"/>
    <w:rsid w:val="00753FE8"/>
    <w:rsid w:val="00754327"/>
    <w:rsid w:val="00757C8D"/>
    <w:rsid w:val="007626F7"/>
    <w:rsid w:val="0076416D"/>
    <w:rsid w:val="00764365"/>
    <w:rsid w:val="00766AE2"/>
    <w:rsid w:val="00775209"/>
    <w:rsid w:val="007A3729"/>
    <w:rsid w:val="007A54B1"/>
    <w:rsid w:val="007B615B"/>
    <w:rsid w:val="007C09A7"/>
    <w:rsid w:val="007D3768"/>
    <w:rsid w:val="007E22A8"/>
    <w:rsid w:val="007E3174"/>
    <w:rsid w:val="007F7A21"/>
    <w:rsid w:val="0080207D"/>
    <w:rsid w:val="00804B8C"/>
    <w:rsid w:val="00823DF3"/>
    <w:rsid w:val="00826CC2"/>
    <w:rsid w:val="00831320"/>
    <w:rsid w:val="00834270"/>
    <w:rsid w:val="008614F2"/>
    <w:rsid w:val="00861B9A"/>
    <w:rsid w:val="0087065E"/>
    <w:rsid w:val="00871DCA"/>
    <w:rsid w:val="008837E5"/>
    <w:rsid w:val="00885F6C"/>
    <w:rsid w:val="0089092B"/>
    <w:rsid w:val="00890A2C"/>
    <w:rsid w:val="008979AF"/>
    <w:rsid w:val="008A38F1"/>
    <w:rsid w:val="008A3E24"/>
    <w:rsid w:val="008A60E6"/>
    <w:rsid w:val="008B0158"/>
    <w:rsid w:val="008B7A7E"/>
    <w:rsid w:val="008C2414"/>
    <w:rsid w:val="008C2E52"/>
    <w:rsid w:val="008C3F86"/>
    <w:rsid w:val="008D1796"/>
    <w:rsid w:val="008E45EE"/>
    <w:rsid w:val="008F0D37"/>
    <w:rsid w:val="008F290C"/>
    <w:rsid w:val="008F2F61"/>
    <w:rsid w:val="008F70DF"/>
    <w:rsid w:val="009014BF"/>
    <w:rsid w:val="009015AF"/>
    <w:rsid w:val="00901F98"/>
    <w:rsid w:val="0090221D"/>
    <w:rsid w:val="00902A1A"/>
    <w:rsid w:val="00910DC8"/>
    <w:rsid w:val="00924634"/>
    <w:rsid w:val="009305A2"/>
    <w:rsid w:val="00931FE3"/>
    <w:rsid w:val="00933EA0"/>
    <w:rsid w:val="009419B5"/>
    <w:rsid w:val="00946092"/>
    <w:rsid w:val="0095335D"/>
    <w:rsid w:val="009675A9"/>
    <w:rsid w:val="00970A6E"/>
    <w:rsid w:val="00984661"/>
    <w:rsid w:val="009870A5"/>
    <w:rsid w:val="009A171D"/>
    <w:rsid w:val="009C19F3"/>
    <w:rsid w:val="009D264C"/>
    <w:rsid w:val="009D6D9D"/>
    <w:rsid w:val="009E5C12"/>
    <w:rsid w:val="009F1ED2"/>
    <w:rsid w:val="009F239A"/>
    <w:rsid w:val="009F57A5"/>
    <w:rsid w:val="00A107D2"/>
    <w:rsid w:val="00A224BF"/>
    <w:rsid w:val="00A228A6"/>
    <w:rsid w:val="00A30475"/>
    <w:rsid w:val="00A3100A"/>
    <w:rsid w:val="00A37866"/>
    <w:rsid w:val="00A43EA4"/>
    <w:rsid w:val="00A462AA"/>
    <w:rsid w:val="00A50B50"/>
    <w:rsid w:val="00A664C3"/>
    <w:rsid w:val="00A73A59"/>
    <w:rsid w:val="00A74700"/>
    <w:rsid w:val="00A779B1"/>
    <w:rsid w:val="00A90BB5"/>
    <w:rsid w:val="00A92FC5"/>
    <w:rsid w:val="00A9345D"/>
    <w:rsid w:val="00A94763"/>
    <w:rsid w:val="00AB2E35"/>
    <w:rsid w:val="00AB4C9D"/>
    <w:rsid w:val="00AB77C2"/>
    <w:rsid w:val="00AD5C64"/>
    <w:rsid w:val="00AE142D"/>
    <w:rsid w:val="00AE779B"/>
    <w:rsid w:val="00AF26BF"/>
    <w:rsid w:val="00B06A46"/>
    <w:rsid w:val="00B12789"/>
    <w:rsid w:val="00B15C05"/>
    <w:rsid w:val="00B17487"/>
    <w:rsid w:val="00B2290C"/>
    <w:rsid w:val="00B22B58"/>
    <w:rsid w:val="00B27957"/>
    <w:rsid w:val="00B338D0"/>
    <w:rsid w:val="00B41148"/>
    <w:rsid w:val="00B423B2"/>
    <w:rsid w:val="00B521C7"/>
    <w:rsid w:val="00B526F3"/>
    <w:rsid w:val="00B67A76"/>
    <w:rsid w:val="00B718E9"/>
    <w:rsid w:val="00B72728"/>
    <w:rsid w:val="00B72A3F"/>
    <w:rsid w:val="00B760BF"/>
    <w:rsid w:val="00B804C6"/>
    <w:rsid w:val="00B92D41"/>
    <w:rsid w:val="00BA6FEA"/>
    <w:rsid w:val="00BA7B2A"/>
    <w:rsid w:val="00BB5540"/>
    <w:rsid w:val="00BC6251"/>
    <w:rsid w:val="00BD5B8F"/>
    <w:rsid w:val="00BE21EB"/>
    <w:rsid w:val="00C008D9"/>
    <w:rsid w:val="00C01F79"/>
    <w:rsid w:val="00C22879"/>
    <w:rsid w:val="00C253F2"/>
    <w:rsid w:val="00C41249"/>
    <w:rsid w:val="00C478FD"/>
    <w:rsid w:val="00C62F46"/>
    <w:rsid w:val="00C65126"/>
    <w:rsid w:val="00C653B6"/>
    <w:rsid w:val="00C66488"/>
    <w:rsid w:val="00C66EA8"/>
    <w:rsid w:val="00C71DFB"/>
    <w:rsid w:val="00C76803"/>
    <w:rsid w:val="00C809C6"/>
    <w:rsid w:val="00CB6D73"/>
    <w:rsid w:val="00CD1CC2"/>
    <w:rsid w:val="00CE3744"/>
    <w:rsid w:val="00CF2F36"/>
    <w:rsid w:val="00CF4044"/>
    <w:rsid w:val="00CF7A18"/>
    <w:rsid w:val="00D128B2"/>
    <w:rsid w:val="00D161E5"/>
    <w:rsid w:val="00D2215E"/>
    <w:rsid w:val="00D2330E"/>
    <w:rsid w:val="00D2661C"/>
    <w:rsid w:val="00D275A0"/>
    <w:rsid w:val="00D329AE"/>
    <w:rsid w:val="00D34C35"/>
    <w:rsid w:val="00D41E09"/>
    <w:rsid w:val="00D42E0E"/>
    <w:rsid w:val="00D501F9"/>
    <w:rsid w:val="00D52316"/>
    <w:rsid w:val="00D5770C"/>
    <w:rsid w:val="00D73902"/>
    <w:rsid w:val="00D8134B"/>
    <w:rsid w:val="00DA1EE0"/>
    <w:rsid w:val="00DA498E"/>
    <w:rsid w:val="00DA5385"/>
    <w:rsid w:val="00DC47BF"/>
    <w:rsid w:val="00DC5939"/>
    <w:rsid w:val="00DC6BAA"/>
    <w:rsid w:val="00DD3DA7"/>
    <w:rsid w:val="00DF00E3"/>
    <w:rsid w:val="00DF078F"/>
    <w:rsid w:val="00DF4945"/>
    <w:rsid w:val="00E03EF2"/>
    <w:rsid w:val="00E15793"/>
    <w:rsid w:val="00E223C3"/>
    <w:rsid w:val="00E23866"/>
    <w:rsid w:val="00E435B9"/>
    <w:rsid w:val="00E52425"/>
    <w:rsid w:val="00E53712"/>
    <w:rsid w:val="00E537E8"/>
    <w:rsid w:val="00E62601"/>
    <w:rsid w:val="00E72AD2"/>
    <w:rsid w:val="00E97FC1"/>
    <w:rsid w:val="00EA4C82"/>
    <w:rsid w:val="00EA5AF3"/>
    <w:rsid w:val="00EC66E3"/>
    <w:rsid w:val="00F020F9"/>
    <w:rsid w:val="00F02C44"/>
    <w:rsid w:val="00F10913"/>
    <w:rsid w:val="00F277CA"/>
    <w:rsid w:val="00F30B33"/>
    <w:rsid w:val="00F347B7"/>
    <w:rsid w:val="00F479F0"/>
    <w:rsid w:val="00F53F7A"/>
    <w:rsid w:val="00F70C32"/>
    <w:rsid w:val="00F70FE7"/>
    <w:rsid w:val="00F71EE0"/>
    <w:rsid w:val="00F7248B"/>
    <w:rsid w:val="00F74D97"/>
    <w:rsid w:val="00F75EE0"/>
    <w:rsid w:val="00F80F64"/>
    <w:rsid w:val="00F82B70"/>
    <w:rsid w:val="00F87055"/>
    <w:rsid w:val="00F87F96"/>
    <w:rsid w:val="00F9202D"/>
    <w:rsid w:val="00FA276E"/>
    <w:rsid w:val="00FA6B14"/>
    <w:rsid w:val="00FA6EDA"/>
    <w:rsid w:val="00FB2892"/>
    <w:rsid w:val="00FB4236"/>
    <w:rsid w:val="00FB79C5"/>
    <w:rsid w:val="00FC3AD2"/>
    <w:rsid w:val="00FD2671"/>
    <w:rsid w:val="00FD4CF5"/>
    <w:rsid w:val="00FD56CE"/>
    <w:rsid w:val="00FE43B8"/>
    <w:rsid w:val="00FE7503"/>
    <w:rsid w:val="00FF57C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C008D9"/>
    <w:rPr>
      <w:color w:val="808080"/>
      <w:bdr w:space="0" w:sz="0" w:color="auto" w:val="none"/>
      <w:shd w:fill="auto" w:color="auto" w:val="clear"/>
    </w:rPr>
  </w:style>
  <w:style w:customStyle="true" w:styleId="eSPISCCParagraphDefaultFont" w:type="character">
    <w:name w:val="eSPIS_CC_Paragraph Default Font"/>
    <w:basedOn w:val="Zadanifontodlomka"/>
    <w:rsid w:val="00C008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08D9"/>
    <w:rPr>
      <w:bdr w:space="0" w:sz="0" w:color="auto" w:val="none"/>
      <w:shd w:fill="FFFFCC" w:color="auto" w:val="clear"/>
      <w:lang w:val="hr-HR"/>
    </w:rPr>
  </w:style>
  <w:style w:customStyle="true" w:styleId="PozadinaSvijetloCrvena" w:type="character">
    <w:name w:val="Pozadina_SvijetloCrvena"/>
    <w:basedOn w:val="eSPISCCParagraphDefaultFont"/>
    <w:rsid w:val="00C008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08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C008D9"/>
    <w:rPr>
      <w:color w:val="808080"/>
      <w:bdr w:color="auto" w:space="0" w:sz="0" w:val="none"/>
      <w:shd w:color="auto" w:fill="auto" w:val="clear"/>
    </w:rPr>
  </w:style>
  <w:style w:customStyle="1" w:styleId="eSPISCCParagraphDefaultFont" w:type="character">
    <w:name w:val="eSPIS_CC_Paragraph Default Font"/>
    <w:basedOn w:val="Zadanifontodlomka"/>
    <w:rsid w:val="00C008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08D9"/>
    <w:rPr>
      <w:bdr w:color="auto" w:space="0" w:sz="0" w:val="none"/>
      <w:shd w:color="auto" w:fill="FFFFCC" w:val="clear"/>
      <w:lang w:val="hr-HR"/>
    </w:rPr>
  </w:style>
  <w:style w:customStyle="1" w:styleId="PozadinaSvijetloCrvena" w:type="character">
    <w:name w:val="Pozadina_SvijetloCrvena"/>
    <w:basedOn w:val="eSPISCCParagraphDefaultFont"/>
    <w:rsid w:val="00C008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08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0797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St-1193/2017</izvorni_sadrzaj>
    <derivirana_varijabla naziv="DomainObject.Predmet.OznakaBroj_1">St-1193/2017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LAMAREMA DIZAJN j.d.o.o.</izvorni_sadrzaj>
    <derivirana_varijabla naziv="DomainObject.Predmet.ProtustrankaFormated_1">  LAMAREMA DIZAJN j.d.o.o.</derivirana_varijabla>
  </DomainObject.Predmet.ProtustrankaFormated>
  <DomainObject.Predmet.ProtustrankaFormatedOIB>
    <izvorni_sadrzaj>  LAMAREMA DIZAJN j.d.o.o., OIB 70025589360</izvorni_sadrzaj>
    <derivirana_varijabla naziv="DomainObject.Predmet.ProtustrankaFormatedOIB_1">  LAMAREMA DIZAJN j.d.o.o., OIB 70025589360</derivirana_varijabla>
  </DomainObject.Predmet.ProtustrankaFormatedOIB>
  <DomainObject.Predmet.ProtustrankaFormatedWithAdress>
    <izvorni_sadrzaj> LAMAREMA DIZAJN j.d.o.o., Biškupečka 9, 10380 Sveti Ivan Zelina</izvorni_sadrzaj>
    <derivirana_varijabla naziv="DomainObject.Predmet.ProtustrankaFormatedWithAdress_1"> LAMAREMA DIZAJN j.d.o.o., Biškupečka 9, 10380 Sveti Ivan Zelina</derivirana_varijabla>
  </DomainObject.Predmet.ProtustrankaFormatedWithAdress>
  <DomainObject.Predmet.ProtustrankaFormatedWithAdressOIB>
    <izvorni_sadrzaj> LAMAREMA DIZAJN j.d.o.o., OIB 70025589360, Biškupečka 9, 10380 Sveti Ivan Zelina</izvorni_sadrzaj>
    <derivirana_varijabla naziv="DomainObject.Predmet.ProtustrankaFormatedWithAdressOIB_1"> LAMAREMA DIZAJN j.d.o.o., OIB 70025589360, Biškupečka 9, 10380 Sveti Ivan Zelina</derivirana_varijabla>
  </DomainObject.Predmet.ProtustrankaFormatedWithAdressOIB>
  <DomainObject.Predmet.ProtustrankaWithAdress>
    <izvorni_sadrzaj>LAMAREMA DIZAJN j.d.o.o. Biškupečka 9, 10380 Sveti Ivan Zelina</izvorni_sadrzaj>
    <derivirana_varijabla naziv="DomainObject.Predmet.ProtustrankaWithAdress_1">LAMAREMA DIZAJN j.d.o.o. Biškupečka 9, 10380 Sveti Ivan Zelina</derivirana_varijabla>
  </DomainObject.Predmet.ProtustrankaWithAdress>
  <DomainObject.Predmet.ProtustrankaWithAdressOIB>
    <izvorni_sadrzaj>LAMAREMA DIZAJN j.d.o.o., OIB 70025589360, Biškupečka 9, 10380 Sveti Ivan Zelina</izvorni_sadrzaj>
    <derivirana_varijabla naziv="DomainObject.Predmet.ProtustrankaWithAdressOIB_1">LAMAREMA DIZAJN j.d.o.o., OIB 70025589360, Biškupečka 9, 10380 Sveti Ivan Zelina</derivirana_varijabla>
  </DomainObject.Predmet.ProtustrankaWithAdressOIB>
  <DomainObject.Predmet.ProtustrankaNazivFormated>
    <izvorni_sadrzaj>LAMAREMA DIZAJN j.d.o.o.</izvorni_sadrzaj>
    <derivirana_varijabla naziv="DomainObject.Predmet.ProtustrankaNazivFormated_1">LAMAREMA DIZAJN j.d.o.o.</derivirana_varijabla>
  </DomainObject.Predmet.ProtustrankaNazivFormated>
  <DomainObject.Predmet.ProtustrankaNazivFormatedOIB>
    <izvorni_sadrzaj>LAMAREMA DIZAJN j.d.o.o., OIB 70025589360</izvorni_sadrzaj>
    <derivirana_varijabla naziv="DomainObject.Predmet.ProtustrankaNazivFormatedOIB_1">LAMAREMA DIZAJN j.d.o.o., OIB 70025589360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LAMAREMA DIZAJN j.d.o.o.</item>
    </izvorni_sadrzaj>
    <derivirana_varijabla naziv="DomainObject.Predmet.ProtuStrankaListFormated_1">
      <item>LAMAREMA DIZAJN j.d.o.o.</item>
    </derivirana_varijabla>
  </DomainObject.Predmet.ProtuStrankaListFormated>
  <DomainObject.Predmet.ProtuStrankaListFormatedOIB>
    <izvorni_sadrzaj>
      <item>LAMAREMA DIZAJN j.d.o.o., OIB 70025589360</item>
    </izvorni_sadrzaj>
    <derivirana_varijabla naziv="DomainObject.Predmet.ProtuStrankaListFormatedOIB_1">
      <item>LAMAREMA DIZAJN j.d.o.o., OIB 70025589360</item>
    </derivirana_varijabla>
  </DomainObject.Predmet.ProtuStrankaListFormatedOIB>
  <DomainObject.Predmet.ProtuStrankaListFormatedWithAdress>
    <izvorni_sadrzaj>
      <item>LAMAREMA DIZAJN j.d.o.o., Biškupečka 9, 10380 Sveti Ivan Zelina</item>
    </izvorni_sadrzaj>
    <derivirana_varijabla naziv="DomainObject.Predmet.ProtuStrankaListFormatedWithAdress_1">
      <item>LAMAREMA DIZAJN j.d.o.o., Biškupečka 9, 10380 Sveti Ivan Zelina</item>
    </derivirana_varijabla>
  </DomainObject.Predmet.ProtuStrankaListFormatedWithAdress>
  <DomainObject.Predmet.ProtuStrankaListFormatedWithAdressOIB>
    <izvorni_sadrzaj>
      <item>LAMAREMA DIZAJN j.d.o.o., OIB 70025589360, Biškupečka 9, 10380 Sveti Ivan Zelina</item>
    </izvorni_sadrzaj>
    <derivirana_varijabla naziv="DomainObject.Predmet.ProtuStrankaListFormatedWithAdressOIB_1">
      <item>LAMAREMA DIZAJN j.d.o.o., OIB 70025589360, Biškupečka 9, 10380 Sveti Ivan Zelina</item>
    </derivirana_varijabla>
  </DomainObject.Predmet.ProtuStrankaListFormatedWithAdressOIB>
  <DomainObject.Predmet.ProtuStrankaListNazivFormated>
    <izvorni_sadrzaj>
      <item>LAMAREMA DIZAJN j.d.o.o.</item>
    </izvorni_sadrzaj>
    <derivirana_varijabla naziv="DomainObject.Predmet.ProtuStrankaListNazivFormated_1">
      <item>LAMAREMA DIZAJN j.d.o.o.</item>
    </derivirana_varijabla>
  </DomainObject.Predmet.ProtuStrankaListNazivFormated>
  <DomainObject.Predmet.ProtuStrankaListNazivFormatedOIB>
    <izvorni_sadrzaj>
      <item>LAMAREMA DIZAJN j.d.o.o., OIB 70025589360</item>
    </izvorni_sadrzaj>
    <derivirana_varijabla naziv="DomainObject.Predmet.ProtuStrankaListNazivFormatedOIB_1">
      <item>LAMAREMA DIZAJN j.d.o.o., OIB 70025589360</item>
    </derivirana_varijabla>
  </DomainObject.Predmet.ProtuStrankaListNazivFormatedOIB>
  <DomainObject.Predmet.OstaliListFormated>
    <izvorni_sadrzaj>
      <item>Dubravko Žilavec</item>
      <item>Jozo Perić</item>
    </izvorni_sadrzaj>
    <derivirana_varijabla naziv="DomainObject.Predmet.OstaliListFormated_1">
      <item>Dubravko Žilavec</item>
      <item>Jozo Perić</item>
    </derivirana_varijabla>
  </DomainObject.Predmet.OstaliListFormated>
  <DomainObject.Predmet.OstaliListFormatedOIB>
    <izvorni_sadrzaj>
      <item>Dubravko Žilavec, OIB 91456979935</item>
      <item>Jozo Perić</item>
    </izvorni_sadrzaj>
    <derivirana_varijabla naziv="DomainObject.Predmet.OstaliListFormatedOIB_1">
      <item>Dubravko Žilavec, OIB 91456979935</item>
      <item>Jozo Perić</item>
    </derivirana_varijabla>
  </DomainObject.Predmet.OstaliListFormatedOIB>
  <DomainObject.Predmet.OstaliListFormatedWithAdress>
    <izvorni_sadrzaj>
      <item>Dubravko Žilavec, Ulica Vladimira Nazora 5, 10380 Sveti Ivan Zelina</item>
      <item>Jozo Perić</item>
    </izvorni_sadrzaj>
    <derivirana_varijabla naziv="DomainObject.Predmet.OstaliListFormatedWithAdress_1">
      <item>Dubravko Žilavec, Ulica Vladimira Nazora 5, 10380 Sveti Ivan Zelina</item>
      <item>Jozo Perić</item>
    </derivirana_varijabla>
  </DomainObject.Predmet.OstaliListFormatedWithAdress>
  <DomainObject.Predmet.OstaliListFormatedWithAdressOIB>
    <izvorni_sadrzaj>
      <item>Dubravko Žilavec, OIB 91456979935, Ulica Vladimira Nazora 5, 10380 Sveti Ivan Zelina</item>
      <item>Jozo Perić</item>
    </izvorni_sadrzaj>
    <derivirana_varijabla naziv="DomainObject.Predmet.OstaliListFormatedWithAdressOIB_1">
      <item>Dubravko Žilavec, OIB 91456979935, Ulica Vladimira Nazora 5, 10380 Sveti Ivan Zelina</item>
      <item>Jozo Perić</item>
    </derivirana_varijabla>
  </DomainObject.Predmet.OstaliListFormatedWithAdressOIB>
  <DomainObject.Predmet.OstaliListNazivFormated>
    <izvorni_sadrzaj>
      <item>Dubravko Žilavec</item>
      <item>Jozo Perić</item>
    </izvorni_sadrzaj>
    <derivirana_varijabla naziv="DomainObject.Predmet.OstaliListNazivFormated_1">
      <item>Dubravko Žilavec</item>
      <item>Jozo Perić</item>
    </derivirana_varijabla>
  </DomainObject.Predmet.OstaliListNazivFormated>
  <DomainObject.Predmet.OstaliListNazivFormatedOIB>
    <izvorni_sadrzaj>
      <item>Dubravko Žilavec, OIB 91456979935</item>
      <item>Jozo Perić</item>
    </izvorni_sadrzaj>
    <derivirana_varijabla naziv="DomainObject.Predmet.OstaliListNazivFormatedOIB_1">
      <item>Dubravko Žilavec, OIB 91456979935</item>
      <item>Jozo Perić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LAMAREMA DIZAJN j.d.o.o.</izvorni_sadrzaj>
    <derivirana_varijabla naziv="DomainObject.Predmet.ProtustrankaIDrugi_1">LAMAREMA DIZAJN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LAMAREMA DIZAJN j.d.o.o., OIB 70025589360, Biškupečka 9, 10380 Sveti Ivan Zelina</izvorni_sadrzaj>
    <derivirana_varijabla naziv="DomainObject.Predmet.ProtustrankaIDrugiAdressOIB_1">LAMAREMA DIZAJN j.d.o.o., OIB 70025589360, Biškupečka 9,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LAMAREMA DIZAJN j.d.o.o.</item>
      <item>FINA Regionalni centar Zagreb</item>
      <item>Dubravko Žilavec</item>
      <item>Jozo Perić</item>
    </izvorni_sadrzaj>
    <derivirana_varijabla naziv="DomainObject.Predmet.SudioniciListNaziv_1">
      <item>LAMAREMA DIZAJN j.d.o.o.</item>
      <item>FINA Regionalni centar Zagreb</item>
      <item>Dubravko Žilavec</item>
      <item>Jozo Perić</item>
    </derivirana_varijabla>
  </DomainObject.Predmet.SudioniciListNaziv>
  <DomainObject.Predmet.SudioniciListAdressOIB>
    <izvorni_sadrzaj>
      <item>LAMAREMA DIZAJN j.d.o.o., OIB 70025589360, Biškupečka 9,10380 Sveti Ivan Zelina</item>
      <item>FINA Regionalni centar Zagreb, OIB 85821130368, Trg svibanjskih žrtava 1995. 1,10000 Zagreb</item>
      <item>Dubravko Žilavec, OIB 91456979935, Ulica Vladimira Nazora 5,10380 Sveti Ivan Zelina</item>
      <item>Jozo Perić</item>
    </izvorni_sadrzaj>
    <derivirana_varijabla naziv="DomainObject.Predmet.SudioniciListAdressOIB_1">
      <item>LAMAREMA DIZAJN j.d.o.o., OIB 70025589360, Biškupečka 9,10380 Sveti Ivan Zelina</item>
      <item>FINA Regionalni centar Zagreb, OIB 85821130368, Trg svibanjskih žrtava 1995. 1,10000 Zagreb</item>
      <item>Dubravko Žilavec, OIB 91456979935, Ulica Vladimira Nazora 5,10380 Sveti Ivan Zelina</item>
      <item>Jozo Perić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70025589360</item>
      <item>, OIB 85821130368</item>
      <item>, OIB 91456979935</item>
      <item>, OIB null</item>
    </izvorni_sadrzaj>
    <derivirana_varijabla naziv="DomainObject.Predmet.SudioniciListNazivOIB_1">
      <item>, OIB 70025589360</item>
      <item>, OIB 85821130368</item>
      <item>, OIB 91456979935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E4C12B-A140-4836-822D-97AC8E66FA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1175</properties:Words>
  <properties:Characters>6545</properties:Characters>
  <properties:Lines>130</properties:Lines>
  <properties:Paragraphs>40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2018-09-12T07:36:00Z</dcterms:created>
  <dc:creator>alet</dc:creator>
  <cp:lastModifiedBy>wsadmin</cp:lastModifiedBy>
  <cp:lastPrinted>2018-09-12T07:56:00Z</cp:lastPrinted>
  <dcterms:modified xmlns:xsi="http://www.w3.org/2001/XMLSchema-instance" xsi:type="dcterms:W3CDTF">2018-09-12T08:00:00Z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(St-1193-2017 12.09.2018.RJEŠENJE POZIV NA UPLATU PREDUJMA ČL  132  SZ a .docx)</vt:lpwstr>
  </prop:property>
  <prop:property name="CC_coloring" pid="4" fmtid="{D5CDD505-2E9C-101B-9397-08002B2CF9AE}">
    <vt:bool>false</vt:bool>
  </prop:property>
  <prop:property name="BrojStranica" pid="5" fmtid="{D5CDD505-2E9C-101B-9397-08002B2CF9AE}">
    <vt:i4>3</vt:i4>
  </prop:property>
</prop:Properties>
</file>