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5e72" w14:paraId="f325e72" w:rsidRDefault="00A75378" w:rsidP="00A75378" w:rsidR="00A75378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A75378" w:rsidP="00A75378" w:rsidR="00A75378">
      <w:r>
        <w:t>TRGOVAČKI SUD U SPLITU</w:t>
      </w:r>
    </w:p>
    <w:p w:rsidRDefault="00A75378" w:rsidP="00A75378" w:rsidR="00A75378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1.St-112/2019</w:t>
      </w:r>
    </w:p>
    <w:p w:rsidRDefault="00A75378" w:rsidP="00A75378" w:rsidR="00A75378"/>
    <w:p w:rsidRDefault="00A75378" w:rsidP="00A75378" w:rsidR="00A75378">
      <w:pPr>
        <w:jc w:val="center"/>
      </w:pPr>
      <w:r>
        <w:t>Z A P I S N I K</w:t>
      </w:r>
    </w:p>
    <w:p w:rsidRDefault="00A75378" w:rsidP="00A75378" w:rsidR="00A75378">
      <w:pPr>
        <w:rPr>
          <w:b/>
        </w:rPr>
      </w:pPr>
    </w:p>
    <w:p w:rsidRDefault="00A75378" w:rsidP="00A75378" w:rsidR="00A75378">
      <w:pPr>
        <w:pStyle w:val="Default"/>
      </w:pPr>
      <w:r>
        <w:t xml:space="preserve">Sastavljen kod Trgovačkog suda u Splitu, </w:t>
      </w:r>
      <w:r>
        <w:rPr>
          <w:lang w:val="en-US"/>
        </w:rPr>
        <w:t xml:space="preserve">u predstečajnom postupku po prijedlogu predlagatelja  </w:t>
      </w:r>
      <w:r>
        <w:t xml:space="preserve"> </w:t>
      </w:r>
      <w:r>
        <w:rPr>
          <w:sz w:val="23"/>
          <w:szCs w:val="23"/>
        </w:rPr>
        <w:t>ADRIA WINCH d.o.o. za proizvodnju, projektiranje, promet ii usluge Split, Mostine 11 B, OIB: 95307107404</w:t>
      </w:r>
      <w:r>
        <w:rPr>
          <w:lang w:val="en-US"/>
        </w:rPr>
        <w:t>, radi ispitivanja prijavljenih tražbina vjerovnika,</w:t>
      </w:r>
      <w:r>
        <w:rPr>
          <w:rFonts w:eastAsia="Times New Roman"/>
          <w:lang w:eastAsia="hr-HR" w:val="en-US"/>
        </w:rPr>
        <w:t xml:space="preserve"> </w:t>
      </w:r>
      <w:r>
        <w:t xml:space="preserve">dana 28. lipnja 2019.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285724" w:rsidP="00A75378" w:rsidR="00A75378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Sanja Periš</w:t>
      </w:r>
      <w:r w:rsidR="00A75378">
        <w:rPr>
          <w:rFonts w:hAnsi="Times New Roman" w:ascii="Times New Roman"/>
          <w:sz w:val="24"/>
        </w:rPr>
        <w:t>, zapisničar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10,00 sati.</w:t>
      </w:r>
    </w:p>
    <w:p w:rsidRDefault="00A75378" w:rsidP="00A75378" w:rsidR="00A75378"/>
    <w:p w:rsidRDefault="00A75378" w:rsidP="00A75378" w:rsidR="00A75378">
      <w:r>
        <w:t>Utvrđuje se da su pristupili:</w:t>
      </w:r>
    </w:p>
    <w:p w:rsidRDefault="00A75378" w:rsidP="00A75378" w:rsidR="00A75378"/>
    <w:p w:rsidRDefault="00A75378" w:rsidP="00A75378" w:rsidR="00A75378">
      <w:r>
        <w:t xml:space="preserve">Ljiljana Poljanić, predstečajni povjerenik </w:t>
      </w:r>
    </w:p>
    <w:p w:rsidRDefault="00A75378" w:rsidP="00A75378" w:rsidR="00A75378"/>
    <w:p w:rsidRDefault="00A75378" w:rsidP="00A75378" w:rsidR="00A75378">
      <w:r>
        <w:t xml:space="preserve">Za Predlagatelja-Dužnika zz </w:t>
      </w:r>
      <w:r w:rsidR="00641DE7">
        <w:t>Dean Ratković</w:t>
      </w:r>
    </w:p>
    <w:p w:rsidRDefault="00A75378" w:rsidP="00A75378" w:rsidR="00A75378"/>
    <w:p w:rsidRDefault="00A75378" w:rsidP="00A75378" w:rsidR="00A75378">
      <w:r>
        <w:t xml:space="preserve">Za vjerovnike:  </w:t>
      </w:r>
    </w:p>
    <w:p w:rsidRDefault="00A75378" w:rsidP="00A75378" w:rsidR="00A75378">
      <w:r>
        <w:t xml:space="preserve">1.REPUBLIKA HRVATSKA, </w:t>
      </w:r>
      <w:r w:rsidR="008605A1">
        <w:t xml:space="preserve">Snježana Juroš, viša </w:t>
      </w:r>
      <w:r>
        <w:t>savjetnica u ŽDO Split, punomoć prilaže</w:t>
      </w:r>
    </w:p>
    <w:p w:rsidRDefault="00A75378" w:rsidP="00A75378" w:rsidR="00A75378">
      <w:r>
        <w:t xml:space="preserve">2. </w:t>
      </w:r>
      <w:r w:rsidR="008605A1">
        <w:t>BIJUK HPC zam. pun. Matej Tolić, punomoć prilaže</w:t>
      </w:r>
    </w:p>
    <w:p w:rsidRDefault="00A75378" w:rsidP="00A75378" w:rsidR="00A75378">
      <w:r>
        <w:t>4.</w:t>
      </w:r>
      <w:r w:rsidR="008605A1">
        <w:t xml:space="preserve"> BFT DRIVES SRL zam. pun. Petra Pehovac Sesartić, punomoć prilaže</w:t>
      </w:r>
    </w:p>
    <w:p w:rsidRDefault="00A75378" w:rsidP="00A75378" w:rsidR="00A75378">
      <w:r>
        <w:t>5.</w:t>
      </w:r>
      <w:r w:rsidR="008605A1">
        <w:t xml:space="preserve"> ASTRAPROM d.o.o., zam. pun. Dora Uzinić, odvj. vježb. u OD Hanžeković i partneri</w:t>
      </w:r>
    </w:p>
    <w:p w:rsidRDefault="00A75378" w:rsidP="00A75378" w:rsidR="00A75378">
      <w:r>
        <w:t>6.</w:t>
      </w:r>
      <w:r w:rsidR="008605A1">
        <w:t xml:space="preserve"> PRIVREDNA BANKA ZAGREB d.d. pun. Nera Beroš, odvj. vježb. u OD Leko i partneri</w:t>
      </w:r>
    </w:p>
    <w:p w:rsidRDefault="008605A1" w:rsidP="00A75378" w:rsidR="008605A1">
      <w:r>
        <w:t>7. SORMIKO d.o.o. zam. pun. Ante Vujčić, odvj. u Splitu, punomoć prilaže</w:t>
      </w:r>
    </w:p>
    <w:p w:rsidRDefault="008605A1" w:rsidP="00A75378" w:rsidR="008605A1">
      <w:r>
        <w:t>8. KONČAR ELEKTRIČNI UREĐAJI d.o.o. Zdenko Radić, odvjetnik u Splitu</w:t>
      </w:r>
    </w:p>
    <w:p w:rsidRDefault="008605A1" w:rsidP="00A75378" w:rsidR="008605A1">
      <w:r>
        <w:t>9. KONČAR-MALI ELEKTRIČNI STROJEVI d.d. Zagreb, Zdenko Radić, odvjetnik u Splitu, punomoć prilaže</w:t>
      </w:r>
    </w:p>
    <w:p w:rsidRDefault="008605A1" w:rsidP="00A75378" w:rsidR="008605A1">
      <w:r>
        <w:t>10. BIGUS ZAGREB d.o.o., zz Jozo Semren</w:t>
      </w:r>
    </w:p>
    <w:p w:rsidRDefault="008605A1" w:rsidP="00A75378" w:rsidR="008605A1">
      <w:r>
        <w:t>11. GARIĆ IVICA d.o.o., pun. Dejan Bilić, odvj. u Kaštel Kambelovcu</w:t>
      </w:r>
    </w:p>
    <w:p w:rsidRDefault="008605A1" w:rsidP="00A75378" w:rsidR="008605A1">
      <w:r>
        <w:t>12. IMEX BANKA d.d., Matea Vuletić, zaposlenica banke, punomoć prilaže</w:t>
      </w:r>
    </w:p>
    <w:p w:rsidRDefault="008605A1" w:rsidP="00A75378" w:rsidR="008605A1">
      <w:r>
        <w:t>13. SCHENKER d.o.o. odvj. vježb. Ana Režić, u OD Ivo Smrke i Maja Smrke</w:t>
      </w:r>
    </w:p>
    <w:p w:rsidRDefault="008605A1" w:rsidP="00A75378" w:rsidR="008605A1">
      <w:r>
        <w:t>14. PARKER HANNIFIN GMBH zam. pun. Ivan Krnic, odvjetnik u Zagrebu</w:t>
      </w:r>
    </w:p>
    <w:p w:rsidRDefault="008605A1" w:rsidP="00A75378" w:rsidR="008605A1">
      <w:r>
        <w:t>15. PINTSCH BUBENZER GMBH zam. pun. Ivan Krnic, odvjetnik u Zagrebu</w:t>
      </w:r>
    </w:p>
    <w:p w:rsidRDefault="008605A1" w:rsidP="00A75378" w:rsidR="008605A1">
      <w:r>
        <w:t>16. OTP BANKA d.d. zam. pun. Ivan Krnic, odvjetnik u Zagrebu</w:t>
      </w:r>
    </w:p>
    <w:p w:rsidRDefault="00A75378" w:rsidP="00A75378" w:rsidR="00A75378">
      <w:r>
        <w:t xml:space="preserve"> </w:t>
      </w: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je predmet današnjeg ročišta ispitivanje prijavljenih tražbina vjerovnika, sukladno rješenju ovog suda o otvaranju ovog predstečajnog postupka od 1</w:t>
      </w:r>
      <w:r w:rsidR="00641DE7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 xml:space="preserve">. </w:t>
      </w:r>
      <w:r w:rsidR="00641DE7">
        <w:rPr>
          <w:rFonts w:hAnsi="Times New Roman" w:ascii="Times New Roman"/>
          <w:sz w:val="24"/>
        </w:rPr>
        <w:t>ožujka</w:t>
      </w:r>
      <w:r>
        <w:rPr>
          <w:rFonts w:hAnsi="Times New Roman" w:ascii="Times New Roman"/>
          <w:sz w:val="24"/>
        </w:rPr>
        <w:t xml:space="preserve"> 201</w:t>
      </w:r>
      <w:r w:rsidR="00641DE7">
        <w:rPr>
          <w:rFonts w:hAnsi="Times New Roman" w:ascii="Times New Roman"/>
          <w:sz w:val="24"/>
        </w:rPr>
        <w:t>9.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Nadalje, utvrđuje se da je dana 1</w:t>
      </w:r>
      <w:r w:rsidR="00641DE7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 xml:space="preserve">. </w:t>
      </w:r>
      <w:r w:rsidR="00641DE7">
        <w:rPr>
          <w:rFonts w:hAnsi="Times New Roman" w:ascii="Times New Roman"/>
          <w:sz w:val="24"/>
        </w:rPr>
        <w:t>travnja</w:t>
      </w:r>
      <w:r>
        <w:rPr>
          <w:rFonts w:hAnsi="Times New Roman" w:ascii="Times New Roman"/>
          <w:sz w:val="24"/>
        </w:rPr>
        <w:t xml:space="preserve"> 201</w:t>
      </w:r>
      <w:r w:rsidR="00641DE7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 xml:space="preserve">. godine na e-oglasnoj ploči suda FINA objavila tablicu prijavljenih tražbina, iskazavši prijavljene tražbine vjerovnika pored iznosa tražbina koje je za vjerovnike naveo dužnik u prijedlogu za otvaranje predstečajnog postupka. 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Utvrđuje se da je FINA uz dopis od 2</w:t>
      </w:r>
      <w:r w:rsidR="00FA47E5">
        <w:rPr>
          <w:rFonts w:hAnsi="Times New Roman" w:ascii="Times New Roman"/>
          <w:sz w:val="24"/>
        </w:rPr>
        <w:t>4</w:t>
      </w:r>
      <w:r>
        <w:rPr>
          <w:rFonts w:hAnsi="Times New Roman" w:ascii="Times New Roman"/>
          <w:sz w:val="24"/>
        </w:rPr>
        <w:t xml:space="preserve">. </w:t>
      </w:r>
      <w:r w:rsidR="00C57EB5">
        <w:rPr>
          <w:rFonts w:hAnsi="Times New Roman" w:ascii="Times New Roman"/>
          <w:sz w:val="24"/>
        </w:rPr>
        <w:t>lipnja</w:t>
      </w:r>
      <w:r>
        <w:rPr>
          <w:rFonts w:hAnsi="Times New Roman" w:ascii="Times New Roman"/>
          <w:sz w:val="24"/>
        </w:rPr>
        <w:t xml:space="preserve"> 2018. godine u sudski spis dostavila cjelokupnu dokumentaciju koja se odnosi na provedene aktivnosti FINE u ovom predstečajnom postupku.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predstečajni povjerenik </w:t>
      </w:r>
      <w:r w:rsidR="00C57EB5">
        <w:rPr>
          <w:rFonts w:hAnsi="Times New Roman" w:ascii="Times New Roman"/>
          <w:sz w:val="24"/>
        </w:rPr>
        <w:t xml:space="preserve"> i dužnik </w:t>
      </w:r>
      <w:r>
        <w:rPr>
          <w:rFonts w:hAnsi="Times New Roman" w:ascii="Times New Roman"/>
          <w:sz w:val="24"/>
        </w:rPr>
        <w:t xml:space="preserve">dana </w:t>
      </w:r>
      <w:r w:rsidR="00583681">
        <w:rPr>
          <w:rFonts w:hAnsi="Times New Roman" w:ascii="Times New Roman"/>
          <w:sz w:val="24"/>
        </w:rPr>
        <w:t xml:space="preserve">15. svibnja i </w:t>
      </w:r>
      <w:r w:rsidR="00C57EB5">
        <w:rPr>
          <w:rFonts w:hAnsi="Times New Roman" w:ascii="Times New Roman"/>
          <w:sz w:val="24"/>
        </w:rPr>
        <w:t>27</w:t>
      </w:r>
      <w:r>
        <w:rPr>
          <w:rFonts w:hAnsi="Times New Roman" w:ascii="Times New Roman"/>
          <w:sz w:val="24"/>
        </w:rPr>
        <w:t>.</w:t>
      </w:r>
      <w:r w:rsidR="00C57EB5">
        <w:rPr>
          <w:rFonts w:hAnsi="Times New Roman" w:ascii="Times New Roman"/>
          <w:sz w:val="24"/>
        </w:rPr>
        <w:t>svibnja</w:t>
      </w:r>
      <w:r>
        <w:rPr>
          <w:rFonts w:hAnsi="Times New Roman" w:ascii="Times New Roman"/>
          <w:sz w:val="24"/>
        </w:rPr>
        <w:t xml:space="preserve"> 201</w:t>
      </w:r>
      <w:r w:rsidR="00C57EB5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.e, da</w:t>
      </w:r>
      <w:r w:rsidR="00C57EB5">
        <w:rPr>
          <w:rFonts w:hAnsi="Times New Roman" w:ascii="Times New Roman"/>
          <w:sz w:val="24"/>
        </w:rPr>
        <w:t>li</w:t>
      </w:r>
      <w:r>
        <w:rPr>
          <w:rFonts w:hAnsi="Times New Roman" w:ascii="Times New Roman"/>
          <w:sz w:val="24"/>
        </w:rPr>
        <w:t xml:space="preserve"> izjašnjenje o prijavljenim tražbinama vjerovnika predstečajnog dužnika.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017B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 sve prijavljene tražbine prizna</w:t>
      </w:r>
      <w:r w:rsidR="000B4816">
        <w:rPr>
          <w:rFonts w:hAnsi="Times New Roman" w:ascii="Times New Roman"/>
          <w:sz w:val="24"/>
        </w:rPr>
        <w:t>li</w:t>
      </w:r>
      <w:r w:rsidR="00A017B8">
        <w:rPr>
          <w:rFonts w:hAnsi="Times New Roman" w:ascii="Times New Roman"/>
          <w:sz w:val="24"/>
        </w:rPr>
        <w:t xml:space="preserve"> dužnik i </w:t>
      </w:r>
      <w:r>
        <w:rPr>
          <w:rFonts w:hAnsi="Times New Roman" w:ascii="Times New Roman"/>
          <w:sz w:val="24"/>
        </w:rPr>
        <w:t xml:space="preserve"> predstečajni povjerenik</w:t>
      </w:r>
      <w:r w:rsidR="00A017B8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kako nitko od vjerovnika nije osporio tražbinu drugom vjerovniku, prijavljenu po vjerovniku ili navedenu u prijedlogu dužnika za otvaranje predstečajnog postupka.  </w:t>
      </w:r>
    </w:p>
    <w:p w:rsidRDefault="00A75378" w:rsidP="00A75378" w:rsidR="00A75378">
      <w:pPr>
        <w:pStyle w:val="Bezproreda"/>
        <w:ind w:firstLine="360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36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Pristupa se utvrđivanju prijavljenih tražbina od strane vjerovnika i to kako slijedi: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5E4151" w:rsidP="005E4151" w:rsidR="00A75378">
      <w:pPr>
        <w:pStyle w:val="Odlomakpopisa"/>
        <w:numPr>
          <w:ilvl w:val="0"/>
          <w:numId w:val="3"/>
        </w:numPr>
        <w:contextualSpacing/>
      </w:pPr>
      <w:r>
        <w:t xml:space="preserve">4 </w:t>
      </w:r>
      <w:r w:rsidRPr="005E4151">
        <w:t>Consulting d.o.o. za usluge</w:t>
      </w:r>
      <w:r>
        <w:t xml:space="preserve">, </w:t>
      </w:r>
      <w:r w:rsidR="0044642D">
        <w:t>Zagreb, Bunićeva ulica 22</w:t>
      </w:r>
      <w:r w:rsidR="00A75378">
        <w:t>,</w:t>
      </w:r>
      <w:r w:rsidR="0044642D">
        <w:t xml:space="preserve"> </w:t>
      </w:r>
      <w:r w:rsidR="00A75378">
        <w:t>OIB:</w:t>
      </w:r>
      <w:r w:rsidR="0044642D">
        <w:t xml:space="preserve"> </w:t>
      </w:r>
      <w:r w:rsidR="0044642D" w:rsidRPr="0044642D">
        <w:t>90670922521</w:t>
      </w:r>
      <w:r w:rsidR="00A75378">
        <w:t xml:space="preserve">, </w:t>
      </w:r>
      <w:r>
        <w:t xml:space="preserve">nije </w:t>
      </w:r>
      <w:r w:rsidR="00A75378">
        <w:t>prijavi</w:t>
      </w:r>
      <w:r>
        <w:t>o</w:t>
      </w:r>
      <w:r w:rsidR="00A75378">
        <w:t xml:space="preserve"> je tražbinu, a u prijedlogu za otvaranje predstečajnog postupka za navedenog vjerovnika navedena je tražbina u iznosu od </w:t>
      </w:r>
      <w:r w:rsidRPr="005E4151">
        <w:t>15.000,00</w:t>
      </w:r>
      <w:r>
        <w:t xml:space="preserve"> </w:t>
      </w:r>
      <w:r w:rsidR="00A75378">
        <w:t xml:space="preserve">kuna. Tražbina u prijavljenom iznosu  priznata u cijelosti pa se smatra utvrđenom u iznosu od </w:t>
      </w:r>
      <w:r w:rsidRPr="005E4151">
        <w:t>15.000,00</w:t>
      </w:r>
      <w:r w:rsidR="00A75378">
        <w:t>kuna.</w:t>
      </w:r>
    </w:p>
    <w:p w:rsidRDefault="0044642D" w:rsidP="0044642D" w:rsidR="00A75378">
      <w:pPr>
        <w:pStyle w:val="Odlomakpopisa"/>
        <w:numPr>
          <w:ilvl w:val="0"/>
          <w:numId w:val="3"/>
        </w:numPr>
        <w:contextualSpacing/>
      </w:pPr>
      <w:r w:rsidRPr="0044642D">
        <w:t>akYtec GmbH</w:t>
      </w:r>
      <w:r w:rsidR="00A75378">
        <w:t xml:space="preserve">,, </w:t>
      </w:r>
      <w:r>
        <w:t xml:space="preserve">nije </w:t>
      </w:r>
      <w:r w:rsidR="00A75378">
        <w:t xml:space="preserve">prijavio je tražbinu, a u prijedlogu za otvaranje predstečajnog postupka za navedenog vjerovnika navedena je tražbina u iznosu od </w:t>
      </w:r>
      <w:r w:rsidRPr="0044642D">
        <w:t>7.921,97</w:t>
      </w:r>
      <w:r w:rsidR="00A75378">
        <w:t xml:space="preserve"> kuna. Tražbina u prijavljenom iznosu  priznata u cijelosti pa se smatra utvrđenom u iznosu od </w:t>
      </w:r>
      <w:r w:rsidRPr="0044642D">
        <w:t>7.921,97</w:t>
      </w:r>
      <w:r>
        <w:t xml:space="preserve"> </w:t>
      </w:r>
      <w:r w:rsidR="00A75378">
        <w:t>kuna.</w:t>
      </w:r>
    </w:p>
    <w:p w:rsidRDefault="0044642D" w:rsidP="00686BF8" w:rsidR="00A75378">
      <w:pPr>
        <w:pStyle w:val="Odlomakpopisa"/>
        <w:numPr>
          <w:ilvl w:val="0"/>
          <w:numId w:val="3"/>
        </w:numPr>
        <w:contextualSpacing/>
      </w:pPr>
      <w:r w:rsidRPr="0044642D">
        <w:t>A1 Hrvatska društvo s ograničenom odgovornošću za usluge javnih telekomunikacija</w:t>
      </w:r>
      <w:r w:rsidR="00A75378">
        <w:t xml:space="preserve">, </w:t>
      </w:r>
      <w:r w:rsidR="00686BF8">
        <w:t xml:space="preserve">Zagreb, Vrtni put 1, </w:t>
      </w:r>
      <w:r w:rsidR="00A75378">
        <w:t>OIB:</w:t>
      </w:r>
      <w:r w:rsidR="00686BF8">
        <w:t xml:space="preserve"> </w:t>
      </w:r>
      <w:r w:rsidR="00F72DCD" w:rsidRPr="00F72DCD">
        <w:t>29524210204</w:t>
      </w:r>
      <w:r w:rsidR="00A75378">
        <w:t xml:space="preserve">, </w:t>
      </w:r>
      <w:r w:rsidR="00686BF8">
        <w:t xml:space="preserve">nije </w:t>
      </w:r>
      <w:r w:rsidR="00A75378">
        <w:t xml:space="preserve">prijavio, a u prijedlogu za otvaranje predstečajnog postupka za navedenog vjerovnika navedena je tražbina u iznosu od </w:t>
      </w:r>
      <w:r w:rsidR="00686BF8" w:rsidRPr="00686BF8">
        <w:t>21.215,79</w:t>
      </w:r>
      <w:r w:rsidR="00686BF8">
        <w:t xml:space="preserve"> </w:t>
      </w:r>
      <w:r w:rsidR="00A75378">
        <w:t xml:space="preserve">kuna. Tražbina u prijavljenom iznosu  priznata u cijelosti pa se smatra utvrđenom u iznosu od </w:t>
      </w:r>
      <w:r w:rsidR="00686BF8" w:rsidRPr="00686BF8">
        <w:t>21.215,79</w:t>
      </w:r>
      <w:r w:rsidR="00686BF8">
        <w:t xml:space="preserve"> </w:t>
      </w:r>
      <w:r w:rsidR="00A75378">
        <w:t>kuna.</w:t>
      </w:r>
    </w:p>
    <w:p w:rsidRDefault="00A75378" w:rsidP="009303E9" w:rsidR="00A75378">
      <w:pPr>
        <w:pStyle w:val="Odlomakpopisa"/>
        <w:numPr>
          <w:ilvl w:val="0"/>
          <w:numId w:val="3"/>
        </w:numPr>
        <w:contextualSpacing/>
      </w:pPr>
      <w:r>
        <w:t xml:space="preserve"> </w:t>
      </w:r>
      <w:r w:rsidR="009303E9" w:rsidRPr="009303E9">
        <w:t>Aas Mek. Verksted AS</w:t>
      </w:r>
      <w:r w:rsidR="009303E9">
        <w:t>, nije</w:t>
      </w:r>
      <w:r>
        <w:t xml:space="preserve"> prijavila je tražbinu, a u prijedlogu za otvaranje predstečajnog postupka za navedenog vjerovnika navedena je tražbina u iznosu od </w:t>
      </w:r>
      <w:r w:rsidR="009303E9" w:rsidRPr="009303E9">
        <w:t>970.782,55</w:t>
      </w:r>
      <w:r w:rsidR="009303E9">
        <w:t xml:space="preserve"> </w:t>
      </w:r>
      <w:r>
        <w:t xml:space="preserve">kuna. Tražbina u prijavljenom iznosu  priznata u cijelosti pa se smatra utvrđenom u iznosu od </w:t>
      </w:r>
      <w:r w:rsidR="009303E9" w:rsidRPr="009303E9">
        <w:t>970.782,55</w:t>
      </w:r>
      <w:r w:rsidR="009303E9">
        <w:t xml:space="preserve"> </w:t>
      </w:r>
      <w:r>
        <w:t>kuna.</w:t>
      </w:r>
    </w:p>
    <w:p w:rsidRDefault="009303E9" w:rsidP="00881B98" w:rsidR="00A75378">
      <w:pPr>
        <w:pStyle w:val="Odlomakpopisa"/>
        <w:numPr>
          <w:ilvl w:val="0"/>
          <w:numId w:val="3"/>
        </w:numPr>
        <w:contextualSpacing/>
      </w:pPr>
      <w:r w:rsidRPr="009303E9">
        <w:t>Addiko Bank dioničko društvo</w:t>
      </w:r>
      <w:r w:rsidR="00A75378">
        <w:t xml:space="preserve">, </w:t>
      </w:r>
      <w:r>
        <w:t>Zagreb, Slavonska avenija 6</w:t>
      </w:r>
      <w:r w:rsidR="00A75378">
        <w:t>, OIB:</w:t>
      </w:r>
      <w:r>
        <w:t xml:space="preserve"> </w:t>
      </w:r>
      <w:r w:rsidRPr="009303E9">
        <w:t>14036333877</w:t>
      </w:r>
      <w:r>
        <w:rPr>
          <w:rFonts w:cs="Arial" w:hAnsi="Arial" w:ascii="Arial"/>
        </w:rPr>
        <w:t xml:space="preserve">, </w:t>
      </w:r>
      <w:r w:rsidR="00A75378">
        <w:t xml:space="preserve">prijavio je tražbinu u iznosu od </w:t>
      </w:r>
      <w:r w:rsidR="00881B98" w:rsidRPr="00881B98">
        <w:t>4.946,93</w:t>
      </w:r>
      <w:r w:rsidR="00881B98">
        <w:t xml:space="preserve"> </w:t>
      </w:r>
      <w:r w:rsidR="00A75378">
        <w:t xml:space="preserve">kuna, a u prijedlogu za otvaranje predstečajnog postupka za navedenog vjerovnika navedena je tražbina u iznosu od </w:t>
      </w:r>
      <w:r w:rsidR="00881B98">
        <w:t xml:space="preserve">0 </w:t>
      </w:r>
      <w:r w:rsidR="00A75378">
        <w:t xml:space="preserve">kuna. Tražbina u prijavljenom iznosu  priznata u cijelosti pa se smatra utvrđenom u iznosu od </w:t>
      </w:r>
      <w:r w:rsidR="00881B98" w:rsidRPr="00881B98">
        <w:t>4.946,93</w:t>
      </w:r>
      <w:r w:rsidR="00881B98">
        <w:t xml:space="preserve"> </w:t>
      </w:r>
      <w:r w:rsidR="00A75378">
        <w:t>kuna.</w:t>
      </w:r>
    </w:p>
    <w:p w:rsidRDefault="00881B98" w:rsidP="00881B98" w:rsidR="00A75378">
      <w:pPr>
        <w:pStyle w:val="Odlomakpopisa"/>
        <w:numPr>
          <w:ilvl w:val="0"/>
          <w:numId w:val="3"/>
        </w:numPr>
        <w:contextualSpacing/>
      </w:pPr>
      <w:r w:rsidRPr="00881B98">
        <w:t>Adria Winch Norway</w:t>
      </w:r>
      <w:r w:rsidR="00A75378">
        <w:t xml:space="preserve">, </w:t>
      </w:r>
      <w:r>
        <w:t>nije</w:t>
      </w:r>
      <w:r w:rsidR="00A75378">
        <w:t xml:space="preserve"> prijavio je tražbinu, a u prijedlogu za otvaranje predstečajnog postupka za navedenog vjerovnika navedena je tražbina u iznosu od </w:t>
      </w:r>
      <w:r w:rsidRPr="00881B98">
        <w:t>3.321.025,37</w:t>
      </w:r>
      <w:r>
        <w:t xml:space="preserve"> </w:t>
      </w:r>
      <w:r w:rsidR="00A75378">
        <w:t xml:space="preserve">kuna. Tražbina u prijavljenom iznosu  priznata u cijelosti pa se smatra utvrđenom u iznosu od </w:t>
      </w:r>
      <w:r w:rsidRPr="00881B98">
        <w:t>3.321.025,37</w:t>
      </w:r>
      <w:r>
        <w:t xml:space="preserve"> </w:t>
      </w:r>
      <w:r w:rsidR="00A75378">
        <w:t>kuna.</w:t>
      </w:r>
    </w:p>
    <w:p w:rsidRDefault="00344003" w:rsidP="00C21134" w:rsidR="00A75378">
      <w:pPr>
        <w:pStyle w:val="Odlomakpopisa"/>
        <w:numPr>
          <w:ilvl w:val="0"/>
          <w:numId w:val="3"/>
        </w:numPr>
        <w:contextualSpacing/>
      </w:pPr>
      <w:r w:rsidRPr="00344003">
        <w:t>ADRIA WINCH ZELENODOLSK LLC</w:t>
      </w:r>
      <w:r>
        <w:t xml:space="preserve">, </w:t>
      </w:r>
      <w:r w:rsidR="00C21134">
        <w:t>nije</w:t>
      </w:r>
      <w:r w:rsidR="00A75378">
        <w:t xml:space="preserve"> prijavio  tražbinu, a u prijedlogu za otvaranje predstečajnog postupka za navedenog vjerovnika navedena je tražbina u iznosu od </w:t>
      </w:r>
      <w:r w:rsidR="00C21134" w:rsidRPr="00C21134">
        <w:t>400.920,67</w:t>
      </w:r>
      <w:r w:rsidR="00C21134">
        <w:t xml:space="preserve"> </w:t>
      </w:r>
      <w:r w:rsidR="00A75378">
        <w:t xml:space="preserve">kuna. Tražbina u prijavljenom iznosu  priznata u cijelosti pa se smatra utvrđenom u iznosu od </w:t>
      </w:r>
      <w:r w:rsidR="00C21134" w:rsidRPr="00C21134">
        <w:t>400.920,67</w:t>
      </w:r>
      <w:r w:rsidR="00C21134">
        <w:t xml:space="preserve"> </w:t>
      </w:r>
      <w:r w:rsidR="00A75378">
        <w:t>kuna.</w:t>
      </w:r>
    </w:p>
    <w:p w:rsidRDefault="00C21134" w:rsidP="00A260DC" w:rsidR="00A75378">
      <w:pPr>
        <w:pStyle w:val="Odlomakpopisa"/>
        <w:numPr>
          <w:ilvl w:val="0"/>
          <w:numId w:val="3"/>
        </w:numPr>
        <w:contextualSpacing/>
      </w:pPr>
      <w:r w:rsidRPr="00C21134">
        <w:t>ADRIACINK TRANSPORT d.o.o. za usluge prijevoza</w:t>
      </w:r>
      <w:r w:rsidR="00A75378">
        <w:t xml:space="preserve">, </w:t>
      </w:r>
      <w:r w:rsidR="00A260DC">
        <w:t>Split</w:t>
      </w:r>
      <w:r w:rsidR="00A75378">
        <w:t xml:space="preserve">, </w:t>
      </w:r>
      <w:r w:rsidR="00A260DC">
        <w:t xml:space="preserve">Stinice 42 a, </w:t>
      </w:r>
      <w:r w:rsidR="00A75378">
        <w:t>OIB:</w:t>
      </w:r>
      <w:r w:rsidR="00A260DC">
        <w:t xml:space="preserve"> </w:t>
      </w:r>
      <w:r w:rsidR="00A260DC" w:rsidRPr="00A260DC">
        <w:t>03040465340</w:t>
      </w:r>
      <w:r w:rsidR="00A75378">
        <w:t xml:space="preserve">, prijavio je tražbinu u iznosu od </w:t>
      </w:r>
      <w:r w:rsidR="00A260DC" w:rsidRPr="00A260DC">
        <w:t>16.632,26</w:t>
      </w:r>
      <w:r w:rsidR="00A260DC">
        <w:t xml:space="preserve"> </w:t>
      </w:r>
      <w:r w:rsidR="00A75378">
        <w:t xml:space="preserve">kuna, a u prijedlogu za otvaranje predstečajnog postupka za navedenog vjerovnika navedena je tražbina u iznosu od </w:t>
      </w:r>
      <w:r w:rsidR="00A260DC">
        <w:t xml:space="preserve">15.000,00 </w:t>
      </w:r>
      <w:r w:rsidR="00A75378">
        <w:t xml:space="preserve">kuna. Tražbina u prijavljenom iznosu  priznata u cijelosti pa se smatra utvrđenom u iznosu od </w:t>
      </w:r>
      <w:r w:rsidR="00A260DC" w:rsidRPr="00A260DC">
        <w:t>16.632,26</w:t>
      </w:r>
      <w:r w:rsidR="00A260DC">
        <w:t xml:space="preserve"> </w:t>
      </w:r>
      <w:r w:rsidR="00A75378">
        <w:t>kuna.</w:t>
      </w:r>
    </w:p>
    <w:p w:rsidRDefault="00A260DC" w:rsidP="00967972" w:rsidR="00A75378">
      <w:pPr>
        <w:pStyle w:val="Odlomakpopisa"/>
        <w:numPr>
          <w:ilvl w:val="0"/>
          <w:numId w:val="3"/>
        </w:numPr>
        <w:contextualSpacing/>
      </w:pPr>
      <w:r w:rsidRPr="00A260DC">
        <w:t>Alcomex Federn GmbH</w:t>
      </w:r>
      <w:r w:rsidR="00A75378">
        <w:t xml:space="preserve">, </w:t>
      </w:r>
      <w:r>
        <w:t xml:space="preserve">nije </w:t>
      </w:r>
      <w:r w:rsidR="00A75378">
        <w:t>prijavio</w:t>
      </w:r>
      <w:r w:rsidR="00967972">
        <w:t>tražbinu,</w:t>
      </w:r>
      <w:r w:rsidR="00A75378">
        <w:t xml:space="preserve"> a u prijedlogu za otvaranje predstečajnog postupka za navedenog vjerovnika navedena je tražbina u iznosu od </w:t>
      </w:r>
      <w:r w:rsidR="00967972" w:rsidRPr="00967972">
        <w:t>5.919,22</w:t>
      </w:r>
      <w:r w:rsidR="00967972">
        <w:t xml:space="preserve"> </w:t>
      </w:r>
      <w:r w:rsidR="00A75378">
        <w:t xml:space="preserve">kuna. Tražbina u prijavljenom iznosu  priznata u cijelosti pa se smatra utvrđenom u iznosu od </w:t>
      </w:r>
      <w:r w:rsidR="00967972" w:rsidRPr="00967972">
        <w:t>5.919,22</w:t>
      </w:r>
      <w:r w:rsidR="00967972">
        <w:t xml:space="preserve"> </w:t>
      </w:r>
      <w:r w:rsidR="00A75378">
        <w:t>kuna.</w:t>
      </w:r>
    </w:p>
    <w:p w:rsidRDefault="00967972" w:rsidP="00F85B47" w:rsidR="00A75378">
      <w:pPr>
        <w:pStyle w:val="Odlomakpopisa"/>
        <w:numPr>
          <w:ilvl w:val="0"/>
          <w:numId w:val="3"/>
        </w:numPr>
        <w:contextualSpacing/>
      </w:pPr>
      <w:r w:rsidRPr="00967972">
        <w:t>ALLIANZ ZAGREB dioničko društvo za osiguranje</w:t>
      </w:r>
      <w:r w:rsidR="00A75378">
        <w:t xml:space="preserve"> , Zagreb, </w:t>
      </w:r>
      <w:r>
        <w:t>Heinzelova 70</w:t>
      </w:r>
      <w:r w:rsidR="00A75378">
        <w:t>, OIB:</w:t>
      </w:r>
      <w:r>
        <w:t xml:space="preserve"> </w:t>
      </w:r>
      <w:r w:rsidRPr="00967972">
        <w:t>23759810849</w:t>
      </w:r>
      <w:r w:rsidR="00A75378">
        <w:t xml:space="preserve">, </w:t>
      </w:r>
      <w:r w:rsidR="00F85B47">
        <w:t xml:space="preserve">nije </w:t>
      </w:r>
      <w:r w:rsidR="00A75378">
        <w:t xml:space="preserve">prijavio </w:t>
      </w:r>
      <w:r w:rsidR="00F85B47">
        <w:t>t</w:t>
      </w:r>
      <w:r w:rsidR="00A75378">
        <w:t xml:space="preserve">ražbinu, a u prijedlogu za otvaranje predstečajnog postupka za navedenog vjerovnika navedena je tražbina u iznosu od </w:t>
      </w:r>
      <w:r w:rsidR="00F85B47" w:rsidRPr="00F85B47">
        <w:t>10.767,13</w:t>
      </w:r>
      <w:r w:rsidR="00F85B47">
        <w:t xml:space="preserve"> </w:t>
      </w:r>
      <w:r w:rsidR="00A75378">
        <w:t xml:space="preserve">kuna. Tražbina u prijavljenom iznosu  priznata u cijelosti pa se smatra utvrđenom u iznosu od </w:t>
      </w:r>
      <w:r w:rsidR="00F85B47" w:rsidRPr="00F85B47">
        <w:t>10.767,13</w:t>
      </w:r>
      <w:r w:rsidR="00F85B47">
        <w:t xml:space="preserve"> </w:t>
      </w:r>
      <w:r w:rsidR="00A75378">
        <w:t>kuna.</w:t>
      </w:r>
    </w:p>
    <w:p w:rsidRDefault="00F85B47" w:rsidP="00F85B47" w:rsidR="00A75378">
      <w:pPr>
        <w:pStyle w:val="Odlomakpopisa"/>
        <w:numPr>
          <w:ilvl w:val="0"/>
          <w:numId w:val="3"/>
        </w:numPr>
        <w:contextualSpacing/>
      </w:pPr>
      <w:r w:rsidRPr="00F85B47">
        <w:t>Applied Industrial Technologies / HyPOWER Systems</w:t>
      </w:r>
      <w:r w:rsidR="00A75378">
        <w:t xml:space="preserve">, </w:t>
      </w:r>
      <w:r>
        <w:t xml:space="preserve">nije </w:t>
      </w:r>
      <w:r w:rsidR="00A75378">
        <w:t xml:space="preserve">prijavio je tražbinu, a u prijedlogu za otvaranje predstečajnog postupka za navedenog vjerovnika navedena je tražbina u iznosu od </w:t>
      </w:r>
      <w:r w:rsidRPr="00F85B47">
        <w:t>70.919,39</w:t>
      </w:r>
      <w:r w:rsidR="00A75378">
        <w:t xml:space="preserve"> kuna. Tražbina u prijavljenom iznosu  priznata u cijelosti pa se smatra utvrđenom u iznosu od </w:t>
      </w:r>
      <w:r w:rsidRPr="00F85B47">
        <w:t>70.919,39</w:t>
      </w:r>
      <w:r>
        <w:t xml:space="preserve"> ku</w:t>
      </w:r>
      <w:r w:rsidR="00A75378">
        <w:t>na.</w:t>
      </w:r>
    </w:p>
    <w:p w:rsidRDefault="00F85B47" w:rsidP="001F02D2" w:rsidR="00A75378">
      <w:pPr>
        <w:pStyle w:val="Odlomakpopisa"/>
        <w:numPr>
          <w:ilvl w:val="0"/>
          <w:numId w:val="3"/>
        </w:numPr>
        <w:contextualSpacing/>
      </w:pPr>
      <w:r w:rsidRPr="00F85B47">
        <w:t>Astilleros de Murueta S.A.</w:t>
      </w:r>
      <w:r w:rsidR="00A75378">
        <w:t xml:space="preserve">, </w:t>
      </w:r>
      <w:r>
        <w:t>nije</w:t>
      </w:r>
      <w:r w:rsidR="00A75378">
        <w:t xml:space="preserve"> prijavio  tražbinu, a u prijedlogu za otvaranje predstečajnog postupka za navedenog vjerovnika navedena je tražbina u iznosu od </w:t>
      </w:r>
      <w:r w:rsidR="001F02D2" w:rsidRPr="001F02D2">
        <w:t>419.849,58</w:t>
      </w:r>
      <w:r w:rsidR="001F02D2">
        <w:t xml:space="preserve"> </w:t>
      </w:r>
      <w:r w:rsidR="00A75378">
        <w:t xml:space="preserve">kuna. Tražbina u priznata u iznosu od </w:t>
      </w:r>
      <w:r w:rsidR="001F02D2" w:rsidRPr="001F02D2">
        <w:t>419.849,58</w:t>
      </w:r>
      <w:r w:rsidR="001F02D2">
        <w:t xml:space="preserve"> </w:t>
      </w:r>
      <w:r w:rsidR="00A75378">
        <w:t xml:space="preserve">kuna, pa se smatra utvrđenom u iznosu od </w:t>
      </w:r>
      <w:r w:rsidR="001F02D2" w:rsidRPr="001F02D2">
        <w:t>419.849,58</w:t>
      </w:r>
      <w:r w:rsidR="001F02D2">
        <w:t xml:space="preserve"> </w:t>
      </w:r>
      <w:r w:rsidR="00A75378">
        <w:t>kuna.</w:t>
      </w:r>
    </w:p>
    <w:p w:rsidRDefault="001F02D2" w:rsidP="001F02D2" w:rsidR="00A75378">
      <w:pPr>
        <w:pStyle w:val="Odlomakpopisa"/>
        <w:numPr>
          <w:ilvl w:val="0"/>
          <w:numId w:val="3"/>
        </w:numPr>
        <w:contextualSpacing/>
      </w:pPr>
      <w:r w:rsidRPr="001F02D2">
        <w:t>ASTILEROS ZAMAKONA S.A.</w:t>
      </w:r>
      <w:r w:rsidR="00A75378">
        <w:t xml:space="preserve">, </w:t>
      </w:r>
      <w:r>
        <w:t xml:space="preserve">nije </w:t>
      </w:r>
      <w:r w:rsidR="00A75378">
        <w:t xml:space="preserve">prijavio tražbinu, a u prijedlogu za otvaranje predstečajnog postupka za navedenog vjerovnika navedena je tražbina u iznosu od </w:t>
      </w:r>
      <w:r w:rsidRPr="001F02D2">
        <w:t>133.575,69</w:t>
      </w:r>
      <w:r>
        <w:t xml:space="preserve"> </w:t>
      </w:r>
      <w:r w:rsidR="00A75378">
        <w:t xml:space="preserve">kuna. Tražbina u prijavljenom iznosu  u cijelosti </w:t>
      </w:r>
      <w:r>
        <w:t xml:space="preserve">priznata </w:t>
      </w:r>
      <w:r w:rsidR="00A75378">
        <w:t xml:space="preserve">pa se smatra utvrđenom u iznosu od </w:t>
      </w:r>
      <w:r w:rsidRPr="001F02D2">
        <w:t>133.575,69</w:t>
      </w:r>
      <w:r w:rsidR="00A75378">
        <w:t xml:space="preserve"> kuna.</w:t>
      </w:r>
    </w:p>
    <w:p w:rsidRDefault="001F02D2" w:rsidP="00080B27" w:rsidR="00A75378">
      <w:pPr>
        <w:pStyle w:val="Odlomakpopisa"/>
        <w:numPr>
          <w:ilvl w:val="0"/>
          <w:numId w:val="3"/>
        </w:numPr>
        <w:contextualSpacing/>
      </w:pPr>
      <w:r w:rsidRPr="001F02D2">
        <w:t>ASTRAPROM društvo s ograničenom odgovornošću za proizvodnju, trgovinu i usluge</w:t>
      </w:r>
      <w:r w:rsidR="00A75378">
        <w:t>,</w:t>
      </w:r>
      <w:r>
        <w:t xml:space="preserve"> </w:t>
      </w:r>
      <w:r w:rsidR="00080B27">
        <w:t>Kastav, Štivar 3</w:t>
      </w:r>
      <w:r w:rsidR="00A75378">
        <w:t xml:space="preserve"> OIB:</w:t>
      </w:r>
      <w:r w:rsidR="00080B27">
        <w:t xml:space="preserve"> </w:t>
      </w:r>
      <w:r w:rsidR="00080B27" w:rsidRPr="00080B27">
        <w:t>24846301629</w:t>
      </w:r>
      <w:r w:rsidR="00A75378">
        <w:t xml:space="preserve">, prijavio je tražbinu u iznosu od </w:t>
      </w:r>
      <w:r w:rsidR="00080B27" w:rsidRPr="00080B27">
        <w:t>27.668,92</w:t>
      </w:r>
      <w:r w:rsidR="00A75378">
        <w:t xml:space="preserve">kuna, a u prijedlogu za otvaranje predstečajnog postupka za navedenog vjerovnika navedena je tražbina u iznosu od </w:t>
      </w:r>
      <w:r w:rsidR="00080B27" w:rsidRPr="00080B27">
        <w:t>25.790,00</w:t>
      </w:r>
      <w:r w:rsidR="00080B27">
        <w:t xml:space="preserve"> </w:t>
      </w:r>
      <w:r w:rsidR="00A75378">
        <w:t xml:space="preserve">kuna. Tražbina u prijavljenom iznosu  priznata u cijelosti pa se smatra utvrđenom u iznosu od </w:t>
      </w:r>
      <w:r w:rsidR="00080B27" w:rsidRPr="00080B27">
        <w:t>27.668,92</w:t>
      </w:r>
      <w:r w:rsidR="00080B27">
        <w:t xml:space="preserve"> </w:t>
      </w:r>
      <w:r w:rsidR="00A75378">
        <w:t>kuna.</w:t>
      </w:r>
    </w:p>
    <w:p w:rsidRDefault="00080B27" w:rsidP="00E36419" w:rsidR="00A75378">
      <w:pPr>
        <w:pStyle w:val="Odlomakpopisa"/>
        <w:numPr>
          <w:ilvl w:val="0"/>
          <w:numId w:val="3"/>
        </w:numPr>
        <w:contextualSpacing/>
      </w:pPr>
      <w:r w:rsidRPr="00080B27">
        <w:t>ATIDE TRGOVINA d.o.o. za proizvodnju, projektiranje, građenje, nadzor i usluge (prijašnji naziv ROTOMETAL ING d.o.o.)</w:t>
      </w:r>
      <w:r w:rsidR="00A75378">
        <w:t xml:space="preserve">, </w:t>
      </w:r>
      <w:r w:rsidRPr="00080B27">
        <w:t>Samobor, Ulica grada Wirgesa 10</w:t>
      </w:r>
      <w:r>
        <w:t xml:space="preserve">, </w:t>
      </w:r>
      <w:r w:rsidR="00A75378" w:rsidRPr="00080B27">
        <w:t>OIB</w:t>
      </w:r>
      <w:r w:rsidR="00A75378">
        <w:t xml:space="preserve">: </w:t>
      </w:r>
      <w:r w:rsidRPr="00E36419">
        <w:t>53063194459</w:t>
      </w:r>
      <w:r w:rsidR="00A75378">
        <w:t xml:space="preserve">, </w:t>
      </w:r>
      <w:r w:rsidR="00E36419">
        <w:t xml:space="preserve">nije </w:t>
      </w:r>
      <w:r w:rsidR="00A75378">
        <w:t xml:space="preserve">prijavio  tražbinu, a u prijedlogu za otvaranje predstečajnog postupka za navedenog vjerovnika navedena je tražbina u iznosu od </w:t>
      </w:r>
      <w:r w:rsidR="00E36419" w:rsidRPr="00E36419">
        <w:t>5.425,53</w:t>
      </w:r>
      <w:r w:rsidR="00E36419">
        <w:t xml:space="preserve"> </w:t>
      </w:r>
      <w:r w:rsidR="00A75378">
        <w:t xml:space="preserve">kuna. Tražbina u prijavljenom iznosu  priznata u cijelosti pa se smatra utvrđenom u iznosu od </w:t>
      </w:r>
      <w:r w:rsidR="00E36419" w:rsidRPr="00E36419">
        <w:t>5.425,53</w:t>
      </w:r>
      <w:r w:rsidR="00E36419">
        <w:t xml:space="preserve"> </w:t>
      </w:r>
      <w:r w:rsidR="00A75378">
        <w:t>kuna.</w:t>
      </w:r>
    </w:p>
    <w:p w:rsidRDefault="00723171" w:rsidP="00A051C6" w:rsidR="00A75378">
      <w:pPr>
        <w:pStyle w:val="Odlomakpopisa"/>
        <w:numPr>
          <w:ilvl w:val="0"/>
          <w:numId w:val="3"/>
        </w:numPr>
        <w:contextualSpacing/>
      </w:pPr>
      <w:r w:rsidRPr="00723171">
        <w:t>ATOM društvo s ograničenom odgovornošću za proizvodnju, trgovinu i usluge</w:t>
      </w:r>
      <w:r w:rsidR="00A75378">
        <w:t xml:space="preserve">, </w:t>
      </w:r>
      <w:r>
        <w:t xml:space="preserve">Brijest, 8Grad Osijek), Vinkovačka 113, </w:t>
      </w:r>
      <w:r w:rsidR="00A75378">
        <w:t>OIB:</w:t>
      </w:r>
      <w:r w:rsidRPr="00723171">
        <w:rPr>
          <w:rFonts w:cs="Arial" w:hAnsi="Arial" w:ascii="Arial"/>
          <w:color w:val="003366"/>
          <w:sz w:val="18"/>
          <w:szCs w:val="18"/>
        </w:rPr>
        <w:t xml:space="preserve"> </w:t>
      </w:r>
      <w:r w:rsidRPr="00723171">
        <w:rPr>
          <w:color w:val="003366"/>
        </w:rPr>
        <w:t>61904947072</w:t>
      </w:r>
      <w:r w:rsidR="00A75378">
        <w:t xml:space="preserve">, </w:t>
      </w:r>
      <w:r>
        <w:t xml:space="preserve">nije </w:t>
      </w:r>
      <w:r w:rsidR="00A75378">
        <w:t xml:space="preserve">prijavio tražbinu, a u prijedlogu za otvaranje predstečajnog postupka za navedenog vjerovnika navedena je tražbina u iznosu od </w:t>
      </w:r>
      <w:r w:rsidR="00A051C6" w:rsidRPr="00A051C6">
        <w:t>26.695,08</w:t>
      </w:r>
      <w:r w:rsidR="00A051C6">
        <w:t xml:space="preserve"> </w:t>
      </w:r>
      <w:r w:rsidR="00A75378">
        <w:t xml:space="preserve">kuna. Tražbina u prijavljenom iznosu  priznata u cijelosti pa se smatra utvrđenom u iznosu od </w:t>
      </w:r>
      <w:r w:rsidR="00A051C6" w:rsidRPr="00A051C6">
        <w:t>26.695,08</w:t>
      </w:r>
      <w:r w:rsidR="00A051C6">
        <w:t xml:space="preserve"> </w:t>
      </w:r>
      <w:r w:rsidR="00A75378">
        <w:t>kuna.</w:t>
      </w:r>
    </w:p>
    <w:p w:rsidRDefault="00A051C6" w:rsidP="008F5041" w:rsidR="00A75378">
      <w:pPr>
        <w:pStyle w:val="Odlomakpopisa"/>
        <w:numPr>
          <w:ilvl w:val="0"/>
          <w:numId w:val="3"/>
        </w:numPr>
        <w:contextualSpacing/>
      </w:pPr>
      <w:r w:rsidRPr="00A051C6">
        <w:t>ATTERO TIM d.o.o. za građenje, trgovinu i usluge</w:t>
      </w:r>
      <w:r w:rsidR="00A75378">
        <w:t xml:space="preserve">, </w:t>
      </w:r>
      <w:r>
        <w:t xml:space="preserve">Zagreb, Savska cesta </w:t>
      </w:r>
      <w:r w:rsidR="008F5041">
        <w:t xml:space="preserve">79 a, </w:t>
      </w:r>
      <w:r w:rsidR="00A75378">
        <w:t>OIB:</w:t>
      </w:r>
      <w:r w:rsidR="008F5041">
        <w:t xml:space="preserve"> </w:t>
      </w:r>
      <w:r w:rsidR="008F5041" w:rsidRPr="008F5041">
        <w:t>35882567377</w:t>
      </w:r>
      <w:r w:rsidR="00A75378">
        <w:t xml:space="preserve">, </w:t>
      </w:r>
      <w:r w:rsidR="008F5041">
        <w:t xml:space="preserve"> </w:t>
      </w:r>
      <w:r w:rsidR="00A75378">
        <w:t xml:space="preserve">prijavio je tražbinu u iznosu od </w:t>
      </w:r>
      <w:r w:rsidR="008F5041" w:rsidRPr="008F5041">
        <w:t>6.004,72</w:t>
      </w:r>
      <w:r w:rsidR="008F5041">
        <w:t xml:space="preserve"> </w:t>
      </w:r>
      <w:r w:rsidR="00A75378">
        <w:t xml:space="preserve">kuna, a u prijedlogu za otvaranje predstečajnog postupka za navedenog vjerovnika navedena je tražbina u iznosu od </w:t>
      </w:r>
      <w:r w:rsidR="008F5041" w:rsidRPr="008F5041">
        <w:t>6.004,72</w:t>
      </w:r>
      <w:r w:rsidR="008F5041">
        <w:t xml:space="preserve"> </w:t>
      </w:r>
      <w:r w:rsidR="00A75378">
        <w:t xml:space="preserve">kuna. Tražbina u prijavljenom iznosu  priznata u cijelosti pa se smatra utvrđenom u iznosu od </w:t>
      </w:r>
      <w:r w:rsidR="008F5041" w:rsidRPr="008F5041">
        <w:t>6.004,72</w:t>
      </w:r>
      <w:r w:rsidR="008F5041">
        <w:t xml:space="preserve"> </w:t>
      </w:r>
      <w:r w:rsidR="00A75378">
        <w:t>kuna.</w:t>
      </w:r>
    </w:p>
    <w:p w:rsidRDefault="008F5041" w:rsidP="008F5041" w:rsidR="00A75378">
      <w:pPr>
        <w:pStyle w:val="Odlomakpopisa"/>
        <w:numPr>
          <w:ilvl w:val="0"/>
          <w:numId w:val="3"/>
        </w:numPr>
        <w:contextualSpacing/>
      </w:pPr>
      <w:r w:rsidRPr="008F5041">
        <w:t>Baku Shipyard LLC</w:t>
      </w:r>
      <w:r w:rsidR="00A75378">
        <w:t xml:space="preserve">, </w:t>
      </w:r>
      <w:r>
        <w:t>nije</w:t>
      </w:r>
      <w:r w:rsidR="00A75378">
        <w:t xml:space="preserve"> prijavio  tražbinu, a u prijedlogu za otvaranje predstečajnog postupka za navedenog vjerovnika navedena je tražbina u iznosu od </w:t>
      </w:r>
      <w:r w:rsidRPr="008F5041">
        <w:t>800.531,39</w:t>
      </w:r>
      <w:r>
        <w:t xml:space="preserve"> </w:t>
      </w:r>
      <w:r w:rsidR="00A75378">
        <w:t xml:space="preserve">kuna. Tražbina u prijavljenom iznosu  priznata u cijelosti pa se smatra utvrđenom u iznosu od </w:t>
      </w:r>
      <w:r w:rsidRPr="008F5041">
        <w:t>800.531,39</w:t>
      </w:r>
      <w:r>
        <w:t xml:space="preserve"> </w:t>
      </w:r>
      <w:r w:rsidR="00A75378">
        <w:t>kuna.</w:t>
      </w:r>
    </w:p>
    <w:p w:rsidRDefault="008F5041" w:rsidP="000209A3" w:rsidR="00A75378">
      <w:pPr>
        <w:pStyle w:val="Odlomakpopisa"/>
        <w:numPr>
          <w:ilvl w:val="0"/>
          <w:numId w:val="3"/>
        </w:numPr>
        <w:contextualSpacing/>
      </w:pPr>
      <w:r w:rsidRPr="008F5041">
        <w:t>Baltic Shipyard JSC</w:t>
      </w:r>
      <w:r w:rsidR="00A75378">
        <w:t xml:space="preserve">, </w:t>
      </w:r>
      <w:r w:rsidR="000209A3">
        <w:t xml:space="preserve">nije </w:t>
      </w:r>
      <w:r w:rsidR="00A75378">
        <w:t xml:space="preserve">prijavio je tražbinu, a u prijedlogu za otvaranje predstečajnog postupka za navedenog vjerovnika navedena je tražbina u iznosu od </w:t>
      </w:r>
      <w:r w:rsidR="000209A3" w:rsidRPr="000209A3">
        <w:t>1</w:t>
      </w:r>
      <w:r w:rsidR="000209A3">
        <w:t>.</w:t>
      </w:r>
      <w:r w:rsidR="000209A3" w:rsidRPr="000209A3">
        <w:t>505</w:t>
      </w:r>
      <w:r w:rsidR="000209A3">
        <w:t>.</w:t>
      </w:r>
      <w:r w:rsidR="000209A3" w:rsidRPr="000209A3">
        <w:t>953,16</w:t>
      </w:r>
      <w:r w:rsidR="000209A3">
        <w:t xml:space="preserve"> </w:t>
      </w:r>
      <w:r w:rsidR="00A75378">
        <w:t xml:space="preserve">kuna. Tražbina u prijavljenom iznosu  priznata u cijelosti pa se smatra utvrđenom u iznosu </w:t>
      </w:r>
      <w:r w:rsidR="000209A3" w:rsidRPr="000209A3">
        <w:t>1</w:t>
      </w:r>
      <w:r w:rsidR="000209A3">
        <w:t>.</w:t>
      </w:r>
      <w:r w:rsidR="000209A3" w:rsidRPr="000209A3">
        <w:t>505</w:t>
      </w:r>
      <w:r w:rsidR="000209A3">
        <w:t>.</w:t>
      </w:r>
      <w:r w:rsidR="000209A3" w:rsidRPr="000209A3">
        <w:t>953,16</w:t>
      </w:r>
      <w:r w:rsidR="000209A3">
        <w:t xml:space="preserve"> </w:t>
      </w:r>
      <w:r w:rsidR="00A75378">
        <w:t>kuna.</w:t>
      </w:r>
    </w:p>
    <w:p w:rsidRDefault="000209A3" w:rsidP="000D2CD8" w:rsidR="00A75378">
      <w:pPr>
        <w:pStyle w:val="Odlomakpopisa"/>
        <w:numPr>
          <w:ilvl w:val="0"/>
          <w:numId w:val="3"/>
        </w:numPr>
        <w:contextualSpacing/>
      </w:pPr>
      <w:r w:rsidRPr="000209A3">
        <w:t>DANIELA BALIĆ-DUJMOVIĆ, vl.,BRTVILA BALIĆ, obrt za proizvodnju , Solin, Matoševa ulica 12</w:t>
      </w:r>
      <w:r w:rsidR="00A75378">
        <w:t xml:space="preserve">, , prijavio je tražbinu u iznosu od </w:t>
      </w:r>
      <w:r w:rsidRPr="000209A3">
        <w:t>3.493,47</w:t>
      </w:r>
      <w:r w:rsidR="000D2CD8">
        <w:t xml:space="preserve"> </w:t>
      </w:r>
      <w:r w:rsidR="00A75378">
        <w:t xml:space="preserve">kuna, a u prijedlogu za otvaranje predstečajnog postupka za navedenog vjerovnika navedena je tražbina u iznosu od </w:t>
      </w:r>
      <w:r w:rsidR="00D77780">
        <w:t>3.493,47</w:t>
      </w:r>
      <w:r>
        <w:t xml:space="preserve"> </w:t>
      </w:r>
      <w:r w:rsidR="00A75378">
        <w:t xml:space="preserve">kuna. Tražbina u prijavljenom iznosu  priznata u cijelosti pa se </w:t>
      </w:r>
    </w:p>
    <w:p w:rsidRDefault="000D71CB" w:rsidP="000D71CB" w:rsid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D71CB">
        <w:rPr>
          <w:rFonts w:hAnsi="Times New Roman" w:ascii="Times New Roman"/>
          <w:sz w:val="24"/>
        </w:rPr>
        <w:t>BANKO društvo za proizvodnju i montažu elektrometalnih konstrukcija i opreme, trgovinu i usluge d.o.o.</w:t>
      </w:r>
      <w:r>
        <w:rPr>
          <w:rFonts w:hAnsi="Times New Roman" w:ascii="Times New Roman"/>
          <w:sz w:val="24"/>
        </w:rPr>
        <w:t xml:space="preserve">, </w:t>
      </w:r>
      <w:r w:rsidR="000D2CD8">
        <w:rPr>
          <w:rFonts w:hAnsi="Times New Roman" w:ascii="Times New Roman"/>
          <w:sz w:val="24"/>
        </w:rPr>
        <w:t xml:space="preserve"> </w:t>
      </w:r>
      <w:r w:rsidR="000D2CD8"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0D71CB">
        <w:rPr>
          <w:rFonts w:hAnsi="Times New Roman" w:ascii="Times New Roman"/>
          <w:sz w:val="24"/>
          <w:szCs w:val="24"/>
        </w:rPr>
        <w:t>168,49</w:t>
      </w:r>
      <w:r>
        <w:rPr>
          <w:rFonts w:hAnsi="Times New Roman" w:ascii="Times New Roman"/>
          <w:sz w:val="24"/>
          <w:szCs w:val="24"/>
        </w:rPr>
        <w:t xml:space="preserve"> </w:t>
      </w:r>
      <w:r w:rsidR="000D2CD8"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>Tražbina u prijavljenom iznosu  priznata u cijelosti pa se smatra utvrđenom u iznosu 168,49kuna</w:t>
      </w:r>
      <w:r w:rsidR="000D2CD8" w:rsidRPr="000D2CD8">
        <w:rPr>
          <w:rFonts w:hAnsi="Times New Roman" w:ascii="Times New Roman"/>
          <w:sz w:val="24"/>
          <w:szCs w:val="24"/>
        </w:rPr>
        <w:t xml:space="preserve"> </w:t>
      </w:r>
      <w:r w:rsidR="000D2CD8">
        <w:rPr>
          <w:rFonts w:hAnsi="Times New Roman" w:ascii="Times New Roman"/>
          <w:sz w:val="24"/>
          <w:szCs w:val="24"/>
        </w:rPr>
        <w:t xml:space="preserve"> </w:t>
      </w:r>
    </w:p>
    <w:p w:rsidRDefault="00A612B0" w:rsidP="00A612B0" w:rsidR="000D71C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A612B0">
        <w:rPr>
          <w:rFonts w:hAnsi="Times New Roman" w:ascii="Times New Roman"/>
          <w:sz w:val="24"/>
        </w:rPr>
        <w:t>BATARELO društvo s ograničenom odgovornošću, za održavanje motornih vozila i usluge</w:t>
      </w:r>
      <w:r w:rsidR="000D71CB">
        <w:rPr>
          <w:rFonts w:hAnsi="Times New Roman" w:ascii="Times New Roman"/>
          <w:sz w:val="24"/>
        </w:rPr>
        <w:t xml:space="preserve">,  </w:t>
      </w:r>
      <w:r w:rsidR="000D71CB"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A612B0">
        <w:rPr>
          <w:rFonts w:hAnsi="Times New Roman" w:ascii="Times New Roman"/>
          <w:sz w:val="24"/>
          <w:szCs w:val="24"/>
        </w:rPr>
        <w:t>250,00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0D71CB" w:rsidRPr="000D2CD8">
        <w:rPr>
          <w:rFonts w:hAnsi="Times New Roman" w:ascii="Times New Roman"/>
          <w:sz w:val="24"/>
          <w:szCs w:val="24"/>
        </w:rPr>
        <w:t>kuna</w:t>
      </w:r>
      <w:r w:rsidR="000D71CB">
        <w:rPr>
          <w:rFonts w:hAnsi="Times New Roman" w:ascii="Times New Roman"/>
          <w:sz w:val="24"/>
          <w:szCs w:val="24"/>
        </w:rPr>
        <w:t xml:space="preserve">. </w:t>
      </w:r>
      <w:r w:rsidR="000D71CB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A612B0">
        <w:rPr>
          <w:rFonts w:hAnsi="Times New Roman" w:ascii="Times New Roman"/>
          <w:sz w:val="24"/>
          <w:szCs w:val="24"/>
        </w:rPr>
        <w:t>250,00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0D71CB" w:rsidRPr="000D71CB">
        <w:rPr>
          <w:rFonts w:hAnsi="Times New Roman" w:ascii="Times New Roman"/>
          <w:sz w:val="24"/>
          <w:szCs w:val="24"/>
        </w:rPr>
        <w:t>kuna</w:t>
      </w:r>
      <w:r w:rsidR="000D71CB" w:rsidRPr="000D2CD8">
        <w:rPr>
          <w:rFonts w:hAnsi="Times New Roman" w:ascii="Times New Roman"/>
          <w:sz w:val="24"/>
          <w:szCs w:val="24"/>
        </w:rPr>
        <w:t xml:space="preserve"> </w:t>
      </w:r>
      <w:r w:rsidR="000D71CB">
        <w:rPr>
          <w:rFonts w:hAnsi="Times New Roman" w:ascii="Times New Roman"/>
          <w:sz w:val="24"/>
          <w:szCs w:val="24"/>
        </w:rPr>
        <w:t xml:space="preserve"> </w:t>
      </w:r>
    </w:p>
    <w:p w:rsidRDefault="00A612B0" w:rsidP="00B165B7" w:rsidR="00A612B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A612B0">
        <w:rPr>
          <w:rFonts w:hAnsi="Times New Roman" w:ascii="Times New Roman"/>
          <w:sz w:val="24"/>
        </w:rPr>
        <w:t>BENDIĆ PAPIR, d.o.o.za grafičke i tiskarske usluge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A612B0">
        <w:rPr>
          <w:rFonts w:hAnsi="Times New Roman" w:ascii="Times New Roman"/>
          <w:sz w:val="24"/>
          <w:szCs w:val="24"/>
        </w:rPr>
        <w:t>60.975,46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>Tražbi</w:t>
      </w:r>
      <w:r w:rsidR="00D77780">
        <w:rPr>
          <w:rFonts w:hAnsi="Times New Roman" w:ascii="Times New Roman"/>
          <w:sz w:val="24"/>
          <w:szCs w:val="24"/>
        </w:rPr>
        <w:t>na priznata u</w:t>
      </w:r>
      <w:r w:rsidRPr="000D71CB">
        <w:rPr>
          <w:rFonts w:hAnsi="Times New Roman" w:ascii="Times New Roman"/>
          <w:sz w:val="24"/>
          <w:szCs w:val="24"/>
        </w:rPr>
        <w:t xml:space="preserve"> iznosu </w:t>
      </w:r>
      <w:r w:rsidR="00D77780">
        <w:rPr>
          <w:rFonts w:hAnsi="Times New Roman" w:ascii="Times New Roman"/>
          <w:sz w:val="24"/>
          <w:szCs w:val="24"/>
        </w:rPr>
        <w:t>od 40.551,77 kuna, dok je iznos od 20.423,69 kuna namiren do otvaranja predstečajnog postupka, pa se tražbina smatra utvrđenom u iznosu od 40.551,77 kuna</w:t>
      </w:r>
    </w:p>
    <w:p w:rsidRDefault="00B165B7" w:rsidP="00B165B7" w:rsidR="00B165B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165B7">
        <w:rPr>
          <w:rFonts w:hAnsi="Times New Roman" w:ascii="Times New Roman"/>
          <w:sz w:val="24"/>
        </w:rPr>
        <w:t>BENTELER TRGOVINA d.o.o.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B165B7">
        <w:rPr>
          <w:rFonts w:hAnsi="Times New Roman" w:ascii="Times New Roman"/>
          <w:sz w:val="24"/>
          <w:szCs w:val="24"/>
        </w:rPr>
        <w:t>6.508,92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165B7">
        <w:rPr>
          <w:rFonts w:hAnsi="Times New Roman" w:ascii="Times New Roman"/>
          <w:sz w:val="24"/>
          <w:szCs w:val="24"/>
        </w:rPr>
        <w:t>6.508,92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165B7" w:rsidP="00B165B7" w:rsidR="00B165B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165B7">
        <w:rPr>
          <w:rFonts w:hAnsi="Times New Roman" w:ascii="Times New Roman"/>
          <w:sz w:val="24"/>
        </w:rPr>
        <w:t>BFT Drives S.r.l.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B165B7">
        <w:rPr>
          <w:rFonts w:hAnsi="Times New Roman" w:ascii="Times New Roman"/>
          <w:sz w:val="24"/>
          <w:szCs w:val="24"/>
        </w:rPr>
        <w:t>488.061,36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165B7">
        <w:rPr>
          <w:rFonts w:hAnsi="Times New Roman" w:ascii="Times New Roman"/>
          <w:sz w:val="24"/>
          <w:szCs w:val="24"/>
        </w:rPr>
        <w:t>488.061,36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165B7" w:rsidP="00560DC4" w:rsidR="00B165B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165B7">
        <w:rPr>
          <w:rFonts w:hAnsi="Times New Roman" w:ascii="Times New Roman"/>
          <w:sz w:val="24"/>
        </w:rPr>
        <w:t>BIBUS ZAGREB d.o.o. za tehničko projektiranje i savjetovanje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="00560DC4" w:rsidRPr="00560DC4">
        <w:rPr>
          <w:rFonts w:hAnsi="Times New Roman" w:ascii="Times New Roman"/>
          <w:sz w:val="24"/>
          <w:szCs w:val="24"/>
        </w:rPr>
        <w:t>773.008,40</w:t>
      </w:r>
      <w:r w:rsidR="00560DC4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 w:rsidR="00D77780">
        <w:rPr>
          <w:rFonts w:hAnsi="Times New Roman" w:ascii="Times New Roman"/>
          <w:sz w:val="24"/>
          <w:szCs w:val="24"/>
        </w:rPr>
        <w:t>, t</w:t>
      </w:r>
      <w:r w:rsidRPr="000D71CB">
        <w:rPr>
          <w:rFonts w:hAnsi="Times New Roman" w:ascii="Times New Roman"/>
          <w:sz w:val="24"/>
          <w:szCs w:val="24"/>
        </w:rPr>
        <w:t xml:space="preserve">ražbina </w:t>
      </w:r>
      <w:r w:rsidR="00D77780">
        <w:rPr>
          <w:rFonts w:hAnsi="Times New Roman" w:ascii="Times New Roman"/>
          <w:sz w:val="24"/>
          <w:szCs w:val="24"/>
        </w:rPr>
        <w:t xml:space="preserve">u međuvremenu plaćena za iznos od 158.339,90 kuna, pa se tražbina </w:t>
      </w:r>
      <w:r w:rsidRPr="000D71CB">
        <w:rPr>
          <w:rFonts w:hAnsi="Times New Roman" w:ascii="Times New Roman"/>
          <w:sz w:val="24"/>
          <w:szCs w:val="24"/>
        </w:rPr>
        <w:t xml:space="preserve">smatra utvrđenom u iznosu </w:t>
      </w:r>
      <w:r w:rsidR="00D77780">
        <w:rPr>
          <w:rFonts w:hAnsi="Times New Roman" w:ascii="Times New Roman"/>
          <w:sz w:val="24"/>
          <w:szCs w:val="24"/>
        </w:rPr>
        <w:t xml:space="preserve">614.668,47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60DC4" w:rsidP="00560DC4" w:rsidR="00560D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60DC4">
        <w:rPr>
          <w:rFonts w:hAnsi="Times New Roman" w:ascii="Times New Roman"/>
          <w:sz w:val="24"/>
        </w:rPr>
        <w:t>BIJUK HPC d.o.o. za proizvodnju hidrauličnih komponenti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560DC4">
        <w:rPr>
          <w:rFonts w:hAnsi="Times New Roman" w:ascii="Times New Roman"/>
          <w:sz w:val="24"/>
          <w:szCs w:val="24"/>
        </w:rPr>
        <w:t>692.615,58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 w:rsidR="00D77780">
        <w:rPr>
          <w:rFonts w:hAnsi="Times New Roman" w:ascii="Times New Roman"/>
          <w:sz w:val="24"/>
          <w:szCs w:val="24"/>
        </w:rPr>
        <w:t>, T</w:t>
      </w:r>
      <w:r w:rsidRPr="000D71CB">
        <w:rPr>
          <w:rFonts w:hAnsi="Times New Roman" w:ascii="Times New Roman"/>
          <w:sz w:val="24"/>
          <w:szCs w:val="24"/>
        </w:rPr>
        <w:t xml:space="preserve">ražbina priznata u iznosu </w:t>
      </w:r>
      <w:r w:rsidR="00D77780">
        <w:rPr>
          <w:rFonts w:hAnsi="Times New Roman" w:ascii="Times New Roman"/>
          <w:sz w:val="24"/>
          <w:szCs w:val="24"/>
        </w:rPr>
        <w:t xml:space="preserve">od 611.271,43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D77780">
        <w:rPr>
          <w:rFonts w:hAnsi="Times New Roman" w:ascii="Times New Roman"/>
          <w:sz w:val="24"/>
          <w:szCs w:val="24"/>
        </w:rPr>
        <w:t>, dok je iznos od 81.344,15 kuna u međuvremenu namiren</w:t>
      </w:r>
    </w:p>
    <w:p w:rsidRDefault="00560DC4" w:rsidP="00560DC4" w:rsidR="00560D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60DC4">
        <w:rPr>
          <w:rFonts w:hAnsi="Times New Roman" w:ascii="Times New Roman"/>
          <w:sz w:val="24"/>
        </w:rPr>
        <w:t>Bonfiglioli Riduttori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560DC4">
        <w:rPr>
          <w:rFonts w:hAnsi="Times New Roman" w:ascii="Times New Roman"/>
          <w:sz w:val="24"/>
          <w:szCs w:val="24"/>
        </w:rPr>
        <w:t>8.619,22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560DC4">
        <w:rPr>
          <w:rFonts w:hAnsi="Times New Roman" w:ascii="Times New Roman"/>
          <w:sz w:val="24"/>
          <w:szCs w:val="24"/>
        </w:rPr>
        <w:t>8.619,22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60DC4" w:rsidP="00560DC4" w:rsidR="00560D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60DC4">
        <w:rPr>
          <w:rFonts w:hAnsi="Times New Roman" w:ascii="Times New Roman"/>
          <w:sz w:val="24"/>
        </w:rPr>
        <w:t>BONAČIĆ SECURITY za zaštitu osoba i imovine, društvo s ograničenom odgovornošću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560DC4">
        <w:rPr>
          <w:rFonts w:hAnsi="Times New Roman" w:ascii="Times New Roman"/>
          <w:sz w:val="24"/>
          <w:szCs w:val="24"/>
        </w:rPr>
        <w:t>1.650,94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560DC4">
        <w:rPr>
          <w:rFonts w:hAnsi="Times New Roman" w:ascii="Times New Roman"/>
          <w:sz w:val="24"/>
          <w:szCs w:val="24"/>
        </w:rPr>
        <w:t>1.650,94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F640F" w:rsidP="00BF640F" w:rsidR="00560D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F640F">
        <w:rPr>
          <w:rFonts w:hAnsi="Times New Roman" w:ascii="Times New Roman"/>
          <w:sz w:val="24"/>
        </w:rPr>
        <w:t>BOOK d.o.o. za usluge</w:t>
      </w:r>
      <w:r w:rsidR="00560DC4">
        <w:rPr>
          <w:rFonts w:hAnsi="Times New Roman" w:ascii="Times New Roman"/>
          <w:sz w:val="24"/>
        </w:rPr>
        <w:t xml:space="preserve">,  </w:t>
      </w:r>
      <w:r w:rsidR="00560DC4"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BF640F">
        <w:rPr>
          <w:rFonts w:hAnsi="Times New Roman" w:ascii="Times New Roman"/>
          <w:sz w:val="24"/>
          <w:szCs w:val="24"/>
        </w:rPr>
        <w:t>1.200,00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560DC4" w:rsidRPr="000D2CD8">
        <w:rPr>
          <w:rFonts w:hAnsi="Times New Roman" w:ascii="Times New Roman"/>
          <w:sz w:val="24"/>
          <w:szCs w:val="24"/>
        </w:rPr>
        <w:t>kuna</w:t>
      </w:r>
      <w:r w:rsidR="00560DC4">
        <w:rPr>
          <w:rFonts w:hAnsi="Times New Roman" w:ascii="Times New Roman"/>
          <w:sz w:val="24"/>
          <w:szCs w:val="24"/>
        </w:rPr>
        <w:t xml:space="preserve">. </w:t>
      </w:r>
      <w:r w:rsidR="00560DC4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F640F">
        <w:rPr>
          <w:rFonts w:hAnsi="Times New Roman" w:ascii="Times New Roman"/>
          <w:sz w:val="24"/>
          <w:szCs w:val="24"/>
        </w:rPr>
        <w:t>1.200,00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560DC4" w:rsidRPr="000D71CB">
        <w:rPr>
          <w:rFonts w:hAnsi="Times New Roman" w:ascii="Times New Roman"/>
          <w:sz w:val="24"/>
          <w:szCs w:val="24"/>
        </w:rPr>
        <w:t>kuna</w:t>
      </w:r>
      <w:r w:rsidR="00560DC4" w:rsidRPr="000D2CD8">
        <w:rPr>
          <w:rFonts w:hAnsi="Times New Roman" w:ascii="Times New Roman"/>
          <w:sz w:val="24"/>
          <w:szCs w:val="24"/>
        </w:rPr>
        <w:t xml:space="preserve"> </w:t>
      </w:r>
      <w:r w:rsidR="00560DC4">
        <w:rPr>
          <w:rFonts w:hAnsi="Times New Roman" w:ascii="Times New Roman"/>
          <w:sz w:val="24"/>
          <w:szCs w:val="24"/>
        </w:rPr>
        <w:t xml:space="preserve"> </w:t>
      </w:r>
    </w:p>
    <w:p w:rsidRDefault="001C0439" w:rsidP="001C0439" w:rsidR="00BF640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C0439">
        <w:rPr>
          <w:rFonts w:hAnsi="Times New Roman" w:ascii="Times New Roman"/>
          <w:sz w:val="24"/>
        </w:rPr>
        <w:t>IVAN BOROZAN, vl., IKE - obrt za usluge, Kaštel Štafilić, M. Radeljkovića 8</w:t>
      </w:r>
      <w:r w:rsidR="00BF640F">
        <w:rPr>
          <w:rFonts w:hAnsi="Times New Roman" w:ascii="Times New Roman"/>
          <w:sz w:val="24"/>
        </w:rPr>
        <w:t xml:space="preserve">,  </w:t>
      </w:r>
      <w:r w:rsidR="00BF640F"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="00D77780">
        <w:rPr>
          <w:rFonts w:hAnsi="Times New Roman" w:ascii="Times New Roman"/>
          <w:sz w:val="24"/>
          <w:szCs w:val="24"/>
        </w:rPr>
        <w:t>1.125</w:t>
      </w:r>
      <w:r w:rsidR="00BF640F" w:rsidRPr="00BF640F">
        <w:rPr>
          <w:rFonts w:hAnsi="Times New Roman" w:ascii="Times New Roman"/>
          <w:sz w:val="24"/>
          <w:szCs w:val="24"/>
        </w:rPr>
        <w:t>,00</w:t>
      </w:r>
      <w:r w:rsidR="00BF640F">
        <w:rPr>
          <w:rFonts w:hAnsi="Times New Roman" w:ascii="Times New Roman"/>
          <w:sz w:val="24"/>
          <w:szCs w:val="24"/>
        </w:rPr>
        <w:t xml:space="preserve"> </w:t>
      </w:r>
      <w:r w:rsidR="00BF640F" w:rsidRPr="000D2CD8">
        <w:rPr>
          <w:rFonts w:hAnsi="Times New Roman" w:ascii="Times New Roman"/>
          <w:sz w:val="24"/>
          <w:szCs w:val="24"/>
        </w:rPr>
        <w:t>kuna</w:t>
      </w:r>
      <w:r w:rsidR="00BF640F">
        <w:rPr>
          <w:rFonts w:hAnsi="Times New Roman" w:ascii="Times New Roman"/>
          <w:sz w:val="24"/>
          <w:szCs w:val="24"/>
        </w:rPr>
        <w:t xml:space="preserve">. </w:t>
      </w:r>
      <w:r w:rsidR="00BF640F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D77780">
        <w:rPr>
          <w:rFonts w:hAnsi="Times New Roman" w:ascii="Times New Roman"/>
          <w:sz w:val="24"/>
          <w:szCs w:val="24"/>
        </w:rPr>
        <w:t>1.125</w:t>
      </w:r>
      <w:r w:rsidR="00BF640F" w:rsidRPr="00BF640F">
        <w:rPr>
          <w:rFonts w:hAnsi="Times New Roman" w:ascii="Times New Roman"/>
          <w:sz w:val="24"/>
          <w:szCs w:val="24"/>
        </w:rPr>
        <w:t>,00</w:t>
      </w:r>
      <w:r w:rsidR="00BF640F">
        <w:rPr>
          <w:rFonts w:hAnsi="Times New Roman" w:ascii="Times New Roman"/>
          <w:sz w:val="24"/>
          <w:szCs w:val="24"/>
        </w:rPr>
        <w:t xml:space="preserve"> </w:t>
      </w:r>
      <w:r w:rsidR="00BF640F" w:rsidRPr="000D71CB">
        <w:rPr>
          <w:rFonts w:hAnsi="Times New Roman" w:ascii="Times New Roman"/>
          <w:sz w:val="24"/>
          <w:szCs w:val="24"/>
        </w:rPr>
        <w:t>kuna</w:t>
      </w:r>
      <w:r w:rsidR="00BF640F" w:rsidRPr="000D2CD8">
        <w:rPr>
          <w:rFonts w:hAnsi="Times New Roman" w:ascii="Times New Roman"/>
          <w:sz w:val="24"/>
          <w:szCs w:val="24"/>
        </w:rPr>
        <w:t xml:space="preserve"> </w:t>
      </w:r>
      <w:r w:rsidR="00BF640F">
        <w:rPr>
          <w:rFonts w:hAnsi="Times New Roman" w:ascii="Times New Roman"/>
          <w:sz w:val="24"/>
          <w:szCs w:val="24"/>
        </w:rPr>
        <w:t xml:space="preserve"> </w:t>
      </w:r>
    </w:p>
    <w:p w:rsidRDefault="002D78A1" w:rsidP="002D78A1" w:rsidR="002D78A1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D78A1">
        <w:rPr>
          <w:rFonts w:hAnsi="Times New Roman" w:ascii="Times New Roman"/>
          <w:sz w:val="24"/>
        </w:rPr>
        <w:t>Briskheat Corporation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2D78A1">
        <w:rPr>
          <w:rFonts w:hAnsi="Times New Roman" w:ascii="Times New Roman"/>
          <w:sz w:val="24"/>
          <w:szCs w:val="24"/>
        </w:rPr>
        <w:t>6.676,49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2D78A1">
        <w:rPr>
          <w:rFonts w:hAnsi="Times New Roman" w:ascii="Times New Roman"/>
          <w:sz w:val="24"/>
          <w:szCs w:val="24"/>
        </w:rPr>
        <w:t>6.676,49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D78A1" w:rsidP="002D78A1" w:rsidR="002D78A1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D78A1">
        <w:rPr>
          <w:rFonts w:hAnsi="Times New Roman" w:ascii="Times New Roman"/>
          <w:sz w:val="24"/>
        </w:rPr>
        <w:t>BRL Shipping Consultants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2D78A1">
        <w:rPr>
          <w:rFonts w:hAnsi="Times New Roman" w:ascii="Times New Roman"/>
          <w:sz w:val="24"/>
          <w:szCs w:val="24"/>
        </w:rPr>
        <w:t>3.076,98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2D78A1">
        <w:rPr>
          <w:rFonts w:hAnsi="Times New Roman" w:ascii="Times New Roman"/>
          <w:sz w:val="24"/>
          <w:szCs w:val="24"/>
        </w:rPr>
        <w:t>3.076,98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D78A1" w:rsidP="00C44009" w:rsidR="002D78A1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D78A1">
        <w:rPr>
          <w:rFonts w:hAnsi="Times New Roman" w:ascii="Times New Roman"/>
          <w:sz w:val="24"/>
        </w:rPr>
        <w:t>Gordan Budiša,vl.Dodo, obrt za proizvodnju i usluge, Omiš, Vrisovci 23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="00C44009" w:rsidRPr="00C44009">
        <w:rPr>
          <w:rFonts w:hAnsi="Times New Roman" w:ascii="Times New Roman"/>
          <w:sz w:val="24"/>
          <w:szCs w:val="24"/>
        </w:rPr>
        <w:t>16.850,63</w:t>
      </w:r>
      <w:r w:rsidR="00C44009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</w:t>
      </w:r>
      <w:r w:rsidR="002C0642">
        <w:rPr>
          <w:rFonts w:hAnsi="Times New Roman" w:ascii="Times New Roman"/>
          <w:sz w:val="24"/>
          <w:szCs w:val="24"/>
        </w:rPr>
        <w:t>iznosu 9.695,89</w:t>
      </w:r>
      <w:r w:rsidR="00C44009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, dok je iznos od 7.154,74 kuna u međuvremenu namiren</w:t>
      </w:r>
    </w:p>
    <w:p w:rsidRDefault="00C44009" w:rsidP="00C44009" w:rsidR="00C4400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44009">
        <w:rPr>
          <w:rFonts w:hAnsi="Times New Roman" w:ascii="Times New Roman"/>
          <w:sz w:val="24"/>
        </w:rPr>
        <w:t>BUREAU VERITAS CROATIA, društvo s ograničenom odgovornošću za kontrolu, ispitivanje i nadzor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C44009">
        <w:rPr>
          <w:rFonts w:hAnsi="Times New Roman" w:ascii="Times New Roman"/>
          <w:sz w:val="24"/>
          <w:szCs w:val="24"/>
        </w:rPr>
        <w:t>68.031,16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C44009">
        <w:rPr>
          <w:rFonts w:hAnsi="Times New Roman" w:ascii="Times New Roman"/>
          <w:sz w:val="24"/>
          <w:szCs w:val="24"/>
        </w:rPr>
        <w:t>68.031,16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44009" w:rsidP="00C44009" w:rsidR="00C4400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44009">
        <w:rPr>
          <w:rFonts w:hAnsi="Times New Roman" w:ascii="Times New Roman"/>
          <w:sz w:val="24"/>
        </w:rPr>
        <w:t>C.I.A.K. AUTO d.o.o. za trgovinu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C44009">
        <w:rPr>
          <w:rFonts w:hAnsi="Times New Roman" w:ascii="Times New Roman"/>
          <w:sz w:val="24"/>
          <w:szCs w:val="24"/>
        </w:rPr>
        <w:t>2.417,25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C44009">
        <w:rPr>
          <w:rFonts w:hAnsi="Times New Roman" w:ascii="Times New Roman"/>
          <w:sz w:val="24"/>
          <w:szCs w:val="24"/>
        </w:rPr>
        <w:t>2.417,25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44009" w:rsidP="00C44009" w:rsidR="00C4400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44009">
        <w:rPr>
          <w:rFonts w:hAnsi="Times New Roman" w:ascii="Times New Roman"/>
          <w:sz w:val="24"/>
        </w:rPr>
        <w:t>CARGO-PARTNER d.o.o. za otpremništvo, zastupanje u prometu roba i usluge skladištenj</w:t>
      </w:r>
      <w:r>
        <w:rPr>
          <w:rFonts w:hAnsi="Times New Roman" w:ascii="Times New Roman"/>
          <w:sz w:val="24"/>
        </w:rPr>
        <w:t xml:space="preserve">a,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C44009">
        <w:rPr>
          <w:rFonts w:hAnsi="Times New Roman" w:ascii="Times New Roman"/>
          <w:sz w:val="24"/>
          <w:szCs w:val="24"/>
        </w:rPr>
        <w:t>24.119,46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C44009">
        <w:rPr>
          <w:rFonts w:hAnsi="Times New Roman" w:ascii="Times New Roman"/>
          <w:sz w:val="24"/>
          <w:szCs w:val="24"/>
        </w:rPr>
        <w:t>24.119,46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44009" w:rsidP="00C44009" w:rsidR="00C4400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44009">
        <w:rPr>
          <w:rFonts w:hAnsi="Times New Roman" w:ascii="Times New Roman"/>
          <w:sz w:val="24"/>
        </w:rPr>
        <w:t>CARWIZ društvo s ograničenom odgovornošću za trgovinu i usluge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>p</w:t>
      </w:r>
      <w:r w:rsidR="002C0642">
        <w:rPr>
          <w:rFonts w:hAnsi="Times New Roman" w:ascii="Times New Roman"/>
          <w:sz w:val="24"/>
          <w:szCs w:val="24"/>
        </w:rPr>
        <w:t>rijavio je tražbinu u iznosu od 5.610,20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</w:t>
      </w:r>
      <w:r w:rsidR="002C0642">
        <w:rPr>
          <w:rFonts w:hAnsi="Times New Roman" w:ascii="Times New Roman"/>
          <w:sz w:val="24"/>
          <w:szCs w:val="24"/>
        </w:rPr>
        <w:t xml:space="preserve">prijavljenom iznosu  priznata </w:t>
      </w:r>
      <w:r w:rsidRPr="000D71CB">
        <w:rPr>
          <w:rFonts w:hAnsi="Times New Roman" w:ascii="Times New Roman"/>
          <w:sz w:val="24"/>
          <w:szCs w:val="24"/>
        </w:rPr>
        <w:t xml:space="preserve">u iznosu </w:t>
      </w:r>
      <w:r w:rsidRPr="00C44009">
        <w:rPr>
          <w:rFonts w:hAnsi="Times New Roman" w:ascii="Times New Roman"/>
          <w:sz w:val="24"/>
          <w:szCs w:val="24"/>
        </w:rPr>
        <w:t>2.071,40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, dok je u međuvremenu namiren iznos od 3.538,80 kuna</w:t>
      </w:r>
    </w:p>
    <w:p w:rsidRDefault="000672E2" w:rsidP="000672E2" w:rsidR="00C4400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672E2">
        <w:rPr>
          <w:rFonts w:hAnsi="Times New Roman" w:ascii="Times New Roman"/>
          <w:sz w:val="24"/>
        </w:rPr>
        <w:t>CE-ZA-R Centar za reciklažu d.o.o.</w:t>
      </w:r>
      <w:r w:rsidR="00C44009">
        <w:rPr>
          <w:rFonts w:hAnsi="Times New Roman" w:ascii="Times New Roman"/>
          <w:sz w:val="24"/>
        </w:rPr>
        <w:t xml:space="preserve">,  </w:t>
      </w:r>
      <w:r w:rsidR="00C44009"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0672E2">
        <w:rPr>
          <w:rFonts w:hAnsi="Times New Roman" w:ascii="Times New Roman"/>
          <w:sz w:val="24"/>
          <w:szCs w:val="24"/>
        </w:rPr>
        <w:t>231.755,05</w:t>
      </w:r>
      <w:r>
        <w:rPr>
          <w:rFonts w:hAnsi="Times New Roman" w:ascii="Times New Roman"/>
          <w:sz w:val="24"/>
          <w:szCs w:val="24"/>
        </w:rPr>
        <w:t xml:space="preserve"> </w:t>
      </w:r>
      <w:r w:rsidR="00C44009" w:rsidRPr="000D2CD8">
        <w:rPr>
          <w:rFonts w:hAnsi="Times New Roman" w:ascii="Times New Roman"/>
          <w:sz w:val="24"/>
          <w:szCs w:val="24"/>
        </w:rPr>
        <w:t>kuna</w:t>
      </w:r>
      <w:r w:rsidR="00C44009">
        <w:rPr>
          <w:rFonts w:hAnsi="Times New Roman" w:ascii="Times New Roman"/>
          <w:sz w:val="24"/>
          <w:szCs w:val="24"/>
        </w:rPr>
        <w:t xml:space="preserve">. </w:t>
      </w:r>
      <w:r w:rsidR="00C44009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672E2">
        <w:rPr>
          <w:rFonts w:hAnsi="Times New Roman" w:ascii="Times New Roman"/>
          <w:sz w:val="24"/>
          <w:szCs w:val="24"/>
        </w:rPr>
        <w:t>231.755,05</w:t>
      </w:r>
      <w:r>
        <w:rPr>
          <w:rFonts w:hAnsi="Times New Roman" w:ascii="Times New Roman"/>
          <w:sz w:val="24"/>
          <w:szCs w:val="24"/>
        </w:rPr>
        <w:t xml:space="preserve"> </w:t>
      </w:r>
      <w:r w:rsidR="00C44009" w:rsidRPr="000D71CB">
        <w:rPr>
          <w:rFonts w:hAnsi="Times New Roman" w:ascii="Times New Roman"/>
          <w:sz w:val="24"/>
          <w:szCs w:val="24"/>
        </w:rPr>
        <w:t>kuna</w:t>
      </w:r>
      <w:r w:rsidR="00C44009" w:rsidRPr="000D2CD8">
        <w:rPr>
          <w:rFonts w:hAnsi="Times New Roman" w:ascii="Times New Roman"/>
          <w:sz w:val="24"/>
          <w:szCs w:val="24"/>
        </w:rPr>
        <w:t xml:space="preserve"> </w:t>
      </w:r>
      <w:r w:rsidR="00C44009">
        <w:rPr>
          <w:rFonts w:hAnsi="Times New Roman" w:ascii="Times New Roman"/>
          <w:sz w:val="24"/>
          <w:szCs w:val="24"/>
        </w:rPr>
        <w:t xml:space="preserve"> </w:t>
      </w:r>
    </w:p>
    <w:p w:rsidRDefault="000672E2" w:rsidP="000672E2" w:rsidR="000672E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672E2">
        <w:rPr>
          <w:rFonts w:hAnsi="Times New Roman" w:ascii="Times New Roman"/>
          <w:sz w:val="24"/>
        </w:rPr>
        <w:t>CEMRE MARIN ENDUSTIA A.S.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0672E2">
        <w:rPr>
          <w:rFonts w:hAnsi="Times New Roman" w:ascii="Times New Roman"/>
          <w:sz w:val="24"/>
          <w:szCs w:val="24"/>
        </w:rPr>
        <w:t>308.956,84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672E2">
        <w:rPr>
          <w:rFonts w:hAnsi="Times New Roman" w:ascii="Times New Roman"/>
          <w:sz w:val="24"/>
          <w:szCs w:val="24"/>
        </w:rPr>
        <w:t>308.956,84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672E2" w:rsidP="000672E2" w:rsidR="000672E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672E2">
        <w:rPr>
          <w:rFonts w:hAnsi="Times New Roman" w:ascii="Times New Roman"/>
          <w:sz w:val="24"/>
        </w:rPr>
        <w:t>Condor Technology (Mauritius) Ltd.</w:t>
      </w:r>
      <w:r>
        <w:rPr>
          <w:rFonts w:hAnsi="Times New Roman" w:ascii="Times New Roman"/>
          <w:sz w:val="24"/>
        </w:rPr>
        <w:t xml:space="preserve">, 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0672E2">
        <w:rPr>
          <w:rFonts w:hAnsi="Times New Roman" w:ascii="Times New Roman"/>
          <w:sz w:val="24"/>
          <w:szCs w:val="24"/>
        </w:rPr>
        <w:t>3.351,71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672E2">
        <w:rPr>
          <w:rFonts w:hAnsi="Times New Roman" w:ascii="Times New Roman"/>
          <w:sz w:val="24"/>
          <w:szCs w:val="24"/>
        </w:rPr>
        <w:t>3.351,71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A3A95" w:rsidP="004A3A95" w:rsidR="000672E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4A3A95">
        <w:rPr>
          <w:rFonts w:hAnsi="Times New Roman" w:ascii="Times New Roman"/>
          <w:sz w:val="24"/>
          <w:szCs w:val="24"/>
        </w:rPr>
        <w:t>Contarini Leopoldo Srl</w:t>
      </w:r>
      <w:r>
        <w:rPr>
          <w:rFonts w:hAnsi="Times New Roman" w:ascii="Times New Roman"/>
          <w:sz w:val="24"/>
          <w:szCs w:val="24"/>
        </w:rPr>
        <w:t>,</w:t>
      </w:r>
      <w:r w:rsidR="000672E2"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4A3A95">
        <w:rPr>
          <w:rFonts w:hAnsi="Times New Roman" w:ascii="Times New Roman"/>
          <w:sz w:val="24"/>
          <w:szCs w:val="24"/>
        </w:rPr>
        <w:t>1.598,41</w:t>
      </w:r>
      <w:r w:rsidR="000672E2" w:rsidRPr="000D2CD8">
        <w:rPr>
          <w:rFonts w:hAnsi="Times New Roman" w:ascii="Times New Roman"/>
          <w:sz w:val="24"/>
          <w:szCs w:val="24"/>
        </w:rPr>
        <w:t>kuna</w:t>
      </w:r>
      <w:r w:rsidR="000672E2">
        <w:rPr>
          <w:rFonts w:hAnsi="Times New Roman" w:ascii="Times New Roman"/>
          <w:sz w:val="24"/>
          <w:szCs w:val="24"/>
        </w:rPr>
        <w:t xml:space="preserve">. </w:t>
      </w:r>
      <w:r w:rsidR="000672E2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4A3A95">
        <w:rPr>
          <w:rFonts w:hAnsi="Times New Roman" w:ascii="Times New Roman"/>
          <w:sz w:val="24"/>
          <w:szCs w:val="24"/>
        </w:rPr>
        <w:t>1.598,41</w:t>
      </w:r>
      <w:r w:rsidR="000672E2" w:rsidRPr="000D71CB">
        <w:rPr>
          <w:rFonts w:hAnsi="Times New Roman" w:ascii="Times New Roman"/>
          <w:sz w:val="24"/>
          <w:szCs w:val="24"/>
        </w:rPr>
        <w:t>kuna</w:t>
      </w:r>
      <w:r w:rsidR="000672E2" w:rsidRPr="000D2CD8">
        <w:rPr>
          <w:rFonts w:hAnsi="Times New Roman" w:ascii="Times New Roman"/>
          <w:sz w:val="24"/>
          <w:szCs w:val="24"/>
        </w:rPr>
        <w:t xml:space="preserve"> </w:t>
      </w:r>
      <w:r w:rsidR="000672E2">
        <w:rPr>
          <w:rFonts w:hAnsi="Times New Roman" w:ascii="Times New Roman"/>
          <w:sz w:val="24"/>
          <w:szCs w:val="24"/>
        </w:rPr>
        <w:t xml:space="preserve"> </w:t>
      </w:r>
    </w:p>
    <w:p w:rsidRDefault="004A3A95" w:rsidP="004A3A95" w:rsidR="004A3A9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4A3A95">
        <w:rPr>
          <w:rFonts w:hAnsi="Times New Roman" w:ascii="Times New Roman"/>
          <w:sz w:val="24"/>
          <w:szCs w:val="24"/>
        </w:rPr>
        <w:t>COMET, proizvodnja, trgovina i usluge d.o.o.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4A3A95">
        <w:rPr>
          <w:rFonts w:hAnsi="Times New Roman" w:ascii="Times New Roman"/>
          <w:sz w:val="24"/>
          <w:szCs w:val="24"/>
        </w:rPr>
        <w:t>646,13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4A3A95">
        <w:rPr>
          <w:rFonts w:hAnsi="Times New Roman" w:ascii="Times New Roman"/>
          <w:sz w:val="24"/>
          <w:szCs w:val="24"/>
        </w:rPr>
        <w:t>646,13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A3A95" w:rsidP="004A3A95" w:rsidR="004A3A9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4A3A95">
        <w:rPr>
          <w:rFonts w:hAnsi="Times New Roman" w:ascii="Times New Roman"/>
          <w:sz w:val="24"/>
          <w:szCs w:val="24"/>
        </w:rPr>
        <w:t>CONRAD ELECTRONIC d.o.o. K.D.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4A3A95">
        <w:rPr>
          <w:rFonts w:hAnsi="Times New Roman" w:ascii="Times New Roman"/>
          <w:sz w:val="24"/>
          <w:szCs w:val="24"/>
        </w:rPr>
        <w:t>1.290,66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4A3A95">
        <w:rPr>
          <w:rFonts w:hAnsi="Times New Roman" w:ascii="Times New Roman"/>
          <w:sz w:val="24"/>
          <w:szCs w:val="24"/>
        </w:rPr>
        <w:t>1.290,66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A3A95" w:rsidP="004A3A95" w:rsidR="004A3A9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4A3A95">
        <w:rPr>
          <w:rFonts w:hAnsi="Times New Roman" w:ascii="Times New Roman"/>
          <w:sz w:val="24"/>
          <w:szCs w:val="24"/>
        </w:rPr>
        <w:t>CORONA-COPY društvo sa ograničenom odgovornošću za usluge i trgovinu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Pr="004A3A95">
        <w:rPr>
          <w:rFonts w:hAnsi="Times New Roman" w:ascii="Times New Roman"/>
          <w:sz w:val="24"/>
          <w:szCs w:val="24"/>
        </w:rPr>
        <w:t>24.287,62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4A3A95">
        <w:rPr>
          <w:rFonts w:hAnsi="Times New Roman" w:ascii="Times New Roman"/>
          <w:sz w:val="24"/>
          <w:szCs w:val="24"/>
        </w:rPr>
        <w:t>24.287,62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A3A95" w:rsidP="0085768D" w:rsidR="004A3A9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4A3A95">
        <w:rPr>
          <w:rFonts w:hAnsi="Times New Roman" w:ascii="Times New Roman"/>
          <w:sz w:val="24"/>
          <w:szCs w:val="24"/>
        </w:rPr>
        <w:t>CREDITREFORM d.o.o. za poslovne informacije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od </w:t>
      </w:r>
      <w:r w:rsidR="0085768D" w:rsidRPr="0085768D">
        <w:rPr>
          <w:rFonts w:hAnsi="Times New Roman" w:ascii="Times New Roman"/>
          <w:sz w:val="24"/>
          <w:szCs w:val="24"/>
        </w:rPr>
        <w:t>11.991,51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85768D" w:rsidRPr="0085768D">
        <w:rPr>
          <w:rFonts w:hAnsi="Times New Roman" w:ascii="Times New Roman"/>
          <w:sz w:val="24"/>
          <w:szCs w:val="24"/>
        </w:rPr>
        <w:t>11.991,51</w:t>
      </w:r>
      <w:r w:rsidR="0085768D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5768D" w:rsidP="0085768D" w:rsidR="0085768D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5768D">
        <w:rPr>
          <w:rFonts w:hAnsi="Times New Roman" w:ascii="Times New Roman"/>
          <w:sz w:val="24"/>
          <w:szCs w:val="24"/>
        </w:rPr>
        <w:t>ČULIĆ ELEKTRO CENTAR, društvo s ograničenom odgovornošću za trgovinu, export-import, proizvodnju i usluge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5768D">
        <w:rPr>
          <w:rFonts w:hAnsi="Times New Roman" w:ascii="Times New Roman"/>
          <w:sz w:val="24"/>
          <w:szCs w:val="24"/>
        </w:rPr>
        <w:t>1.369.186,49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</w:t>
      </w:r>
      <w:r w:rsidR="002C0642">
        <w:rPr>
          <w:rFonts w:hAnsi="Times New Roman" w:ascii="Times New Roman"/>
          <w:sz w:val="24"/>
          <w:szCs w:val="24"/>
        </w:rPr>
        <w:t xml:space="preserve">priznata </w:t>
      </w:r>
      <w:r w:rsidRPr="000D71CB">
        <w:rPr>
          <w:rFonts w:hAnsi="Times New Roman" w:ascii="Times New Roman"/>
          <w:sz w:val="24"/>
          <w:szCs w:val="24"/>
        </w:rPr>
        <w:t xml:space="preserve">u iznosu </w:t>
      </w:r>
      <w:r w:rsidRPr="0085768D">
        <w:rPr>
          <w:rFonts w:hAnsi="Times New Roman" w:ascii="Times New Roman"/>
          <w:sz w:val="24"/>
          <w:szCs w:val="24"/>
        </w:rPr>
        <w:t>1.369.186,49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, dok je u međuvremenu namiren iznos od 263.496,73 kuna</w:t>
      </w:r>
    </w:p>
    <w:p w:rsidRDefault="0085768D" w:rsidP="0085768D" w:rsidR="0085768D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5768D">
        <w:rPr>
          <w:rFonts w:hAnsi="Times New Roman" w:ascii="Times New Roman"/>
          <w:sz w:val="24"/>
          <w:szCs w:val="24"/>
        </w:rPr>
        <w:t>D.P.-METALIA d.o.o. proizvodnja strojnih dijelova i trgovina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5768D">
        <w:rPr>
          <w:rFonts w:hAnsi="Times New Roman" w:ascii="Times New Roman"/>
          <w:sz w:val="24"/>
          <w:szCs w:val="24"/>
        </w:rPr>
        <w:t>16.787,50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85768D">
        <w:rPr>
          <w:rFonts w:hAnsi="Times New Roman" w:ascii="Times New Roman"/>
          <w:sz w:val="24"/>
          <w:szCs w:val="24"/>
        </w:rPr>
        <w:t>16.787,50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34AEF" w:rsidP="00C34AEF" w:rsidR="0085768D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34AEF">
        <w:rPr>
          <w:rFonts w:hAnsi="Times New Roman" w:ascii="Times New Roman"/>
          <w:sz w:val="24"/>
          <w:szCs w:val="24"/>
        </w:rPr>
        <w:t>DALSTROJ dioničko društvo Tvornica alatnih strojeva, pribora i alata</w:t>
      </w:r>
      <w:r w:rsidR="0085768D">
        <w:rPr>
          <w:rFonts w:hAnsi="Times New Roman" w:ascii="Times New Roman"/>
          <w:sz w:val="24"/>
          <w:szCs w:val="24"/>
        </w:rPr>
        <w:t>,</w:t>
      </w:r>
      <w:r w:rsidR="0085768D" w:rsidRPr="000D2CD8">
        <w:rPr>
          <w:rFonts w:hAnsi="Times New Roman" w:ascii="Times New Roman"/>
          <w:sz w:val="24"/>
          <w:szCs w:val="24"/>
        </w:rPr>
        <w:t>prijavio je tražbinu u iznosu od</w:t>
      </w:r>
      <w:r w:rsidR="0085768D">
        <w:rPr>
          <w:rFonts w:hAnsi="Times New Roman" w:ascii="Times New Roman"/>
          <w:sz w:val="24"/>
          <w:szCs w:val="24"/>
        </w:rPr>
        <w:t xml:space="preserve"> </w:t>
      </w:r>
      <w:r w:rsidRPr="00C34AEF">
        <w:rPr>
          <w:rFonts w:hAnsi="Times New Roman" w:ascii="Times New Roman"/>
          <w:sz w:val="24"/>
          <w:szCs w:val="24"/>
        </w:rPr>
        <w:t>9.492.216,89</w:t>
      </w:r>
      <w:r>
        <w:rPr>
          <w:rFonts w:hAnsi="Times New Roman" w:ascii="Times New Roman"/>
          <w:sz w:val="24"/>
          <w:szCs w:val="24"/>
        </w:rPr>
        <w:t xml:space="preserve"> </w:t>
      </w:r>
      <w:r w:rsidR="0085768D" w:rsidRPr="000D2CD8">
        <w:rPr>
          <w:rFonts w:hAnsi="Times New Roman" w:ascii="Times New Roman"/>
          <w:sz w:val="24"/>
          <w:szCs w:val="24"/>
        </w:rPr>
        <w:t>kuna</w:t>
      </w:r>
      <w:r w:rsidR="0085768D">
        <w:rPr>
          <w:rFonts w:hAnsi="Times New Roman" w:ascii="Times New Roman"/>
          <w:sz w:val="24"/>
          <w:szCs w:val="24"/>
        </w:rPr>
        <w:t xml:space="preserve">. </w:t>
      </w:r>
      <w:r w:rsidR="0085768D" w:rsidRPr="000D71CB">
        <w:rPr>
          <w:rFonts w:hAnsi="Times New Roman" w:ascii="Times New Roman"/>
          <w:sz w:val="24"/>
          <w:szCs w:val="24"/>
        </w:rPr>
        <w:t xml:space="preserve">Tražbina  priznata u iznosu </w:t>
      </w:r>
      <w:r w:rsidR="002C0642">
        <w:rPr>
          <w:rFonts w:hAnsi="Times New Roman" w:ascii="Times New Roman"/>
          <w:sz w:val="24"/>
          <w:szCs w:val="24"/>
        </w:rPr>
        <w:t xml:space="preserve">od </w:t>
      </w:r>
      <w:r w:rsidRPr="00C34AEF">
        <w:rPr>
          <w:rFonts w:hAnsi="Times New Roman" w:ascii="Times New Roman"/>
          <w:sz w:val="24"/>
          <w:szCs w:val="24"/>
        </w:rPr>
        <w:t>9.492.216,89</w:t>
      </w:r>
      <w:r>
        <w:rPr>
          <w:rFonts w:hAnsi="Times New Roman" w:ascii="Times New Roman"/>
          <w:sz w:val="24"/>
          <w:szCs w:val="24"/>
        </w:rPr>
        <w:t xml:space="preserve"> </w:t>
      </w:r>
      <w:r w:rsidR="0085768D" w:rsidRPr="000D71CB">
        <w:rPr>
          <w:rFonts w:hAnsi="Times New Roman" w:ascii="Times New Roman"/>
          <w:sz w:val="24"/>
          <w:szCs w:val="24"/>
        </w:rPr>
        <w:t>kuna</w:t>
      </w:r>
      <w:r w:rsidR="002C0642">
        <w:rPr>
          <w:rFonts w:hAnsi="Times New Roman" w:ascii="Times New Roman"/>
          <w:sz w:val="24"/>
          <w:szCs w:val="24"/>
        </w:rPr>
        <w:t>, dok je iznos od 772.998,11 u međuvremenu podmiren</w:t>
      </w:r>
    </w:p>
    <w:p w:rsidRDefault="00C34AEF" w:rsidP="00C34AEF" w:rsidR="00C34AE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34AEF">
        <w:rPr>
          <w:rFonts w:hAnsi="Times New Roman" w:ascii="Times New Roman"/>
          <w:sz w:val="24"/>
          <w:szCs w:val="24"/>
        </w:rPr>
        <w:t>DANFOSS, društvo s ograničenom odgovornošću za trgovinu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4AEF">
        <w:rPr>
          <w:rFonts w:hAnsi="Times New Roman" w:ascii="Times New Roman"/>
          <w:sz w:val="24"/>
          <w:szCs w:val="24"/>
        </w:rPr>
        <w:t>109.645,21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C34AEF">
        <w:rPr>
          <w:rFonts w:hAnsi="Times New Roman" w:ascii="Times New Roman"/>
          <w:sz w:val="24"/>
          <w:szCs w:val="24"/>
        </w:rPr>
        <w:t>109.645,21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34AEF" w:rsidP="00C34AEF" w:rsidR="00C34AE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34AEF">
        <w:rPr>
          <w:rFonts w:hAnsi="Times New Roman" w:ascii="Times New Roman"/>
          <w:sz w:val="24"/>
          <w:szCs w:val="24"/>
        </w:rPr>
        <w:t>IVO DELIĆ, vl., Uslužni obrt DELCROM, Kaštel Kambelovac, Maročine 2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4AEF">
        <w:rPr>
          <w:rFonts w:hAnsi="Times New Roman" w:ascii="Times New Roman"/>
          <w:sz w:val="24"/>
          <w:szCs w:val="24"/>
        </w:rPr>
        <w:t>24.000,00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C34AEF">
        <w:rPr>
          <w:rFonts w:hAnsi="Times New Roman" w:ascii="Times New Roman"/>
          <w:sz w:val="24"/>
          <w:szCs w:val="24"/>
        </w:rPr>
        <w:t>24.000,00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34AEF" w:rsidP="00BE3A6E" w:rsidR="00C34AE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C34AEF">
        <w:rPr>
          <w:rFonts w:hAnsi="Times New Roman" w:ascii="Times New Roman"/>
          <w:sz w:val="24"/>
          <w:szCs w:val="24"/>
        </w:rPr>
        <w:t>DHL International d.o.o, hitna dostava širom svijeta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BE3A6E" w:rsidRPr="00BE3A6E">
        <w:rPr>
          <w:rFonts w:hAnsi="Times New Roman" w:ascii="Times New Roman"/>
          <w:sz w:val="24"/>
          <w:szCs w:val="24"/>
        </w:rPr>
        <w:t>13.893,08</w:t>
      </w:r>
      <w:r w:rsidR="00BE3A6E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BE3A6E" w:rsidRPr="00BE3A6E">
        <w:rPr>
          <w:rFonts w:hAnsi="Times New Roman" w:ascii="Times New Roman"/>
          <w:sz w:val="24"/>
          <w:szCs w:val="24"/>
        </w:rPr>
        <w:t>13.893,08</w:t>
      </w:r>
      <w:r w:rsidR="00BE3A6E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E3A6E" w:rsidP="00BE3A6E" w:rsidR="00BE3A6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E3A6E">
        <w:rPr>
          <w:rFonts w:hAnsi="Times New Roman" w:ascii="Times New Roman"/>
          <w:sz w:val="24"/>
          <w:szCs w:val="24"/>
        </w:rPr>
        <w:t>Dimo AS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E3A6E">
        <w:rPr>
          <w:rFonts w:hAnsi="Times New Roman" w:ascii="Times New Roman"/>
          <w:sz w:val="24"/>
          <w:szCs w:val="24"/>
        </w:rPr>
        <w:t>3.644,58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E3A6E">
        <w:rPr>
          <w:rFonts w:hAnsi="Times New Roman" w:ascii="Times New Roman"/>
          <w:sz w:val="24"/>
          <w:szCs w:val="24"/>
        </w:rPr>
        <w:t>3.644,58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E3A6E" w:rsidP="00BE3A6E" w:rsidR="00BE3A6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E3A6E">
        <w:rPr>
          <w:rFonts w:hAnsi="Times New Roman" w:ascii="Times New Roman"/>
          <w:sz w:val="24"/>
          <w:szCs w:val="24"/>
        </w:rPr>
        <w:t>Dinamic Oil S.P.A.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E3A6E">
        <w:rPr>
          <w:rFonts w:hAnsi="Times New Roman" w:ascii="Times New Roman"/>
          <w:sz w:val="24"/>
          <w:szCs w:val="24"/>
        </w:rPr>
        <w:t>32.623,39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E3A6E">
        <w:rPr>
          <w:rFonts w:hAnsi="Times New Roman" w:ascii="Times New Roman"/>
          <w:sz w:val="24"/>
          <w:szCs w:val="24"/>
        </w:rPr>
        <w:t>32.623,39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E3A6E" w:rsidP="00BE3A6E" w:rsidR="00BE3A6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E3A6E">
        <w:rPr>
          <w:rFonts w:hAnsi="Times New Roman" w:ascii="Times New Roman"/>
          <w:sz w:val="24"/>
          <w:szCs w:val="24"/>
        </w:rPr>
        <w:t>DNV GL Adriatica društvo s ograničenom odgovornošću za klasifikaciju, certifikaciju i konzultacije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E3A6E">
        <w:rPr>
          <w:rFonts w:hAnsi="Times New Roman" w:ascii="Times New Roman"/>
          <w:sz w:val="24"/>
          <w:szCs w:val="24"/>
        </w:rPr>
        <w:t>727.063,75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E3A6E">
        <w:rPr>
          <w:rFonts w:hAnsi="Times New Roman" w:ascii="Times New Roman"/>
          <w:sz w:val="24"/>
          <w:szCs w:val="24"/>
        </w:rPr>
        <w:t>727.063,75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C51A6" w:rsidP="008C51A6" w:rsidR="00BE3A6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C51A6">
        <w:rPr>
          <w:rFonts w:hAnsi="Times New Roman" w:ascii="Times New Roman"/>
          <w:sz w:val="24"/>
          <w:szCs w:val="24"/>
        </w:rPr>
        <w:t>DOLIS d.o.o. turistička agencija, za turizam i ugostiteljstvo</w:t>
      </w:r>
      <w:r w:rsidR="00BE3A6E">
        <w:rPr>
          <w:rFonts w:hAnsi="Times New Roman" w:ascii="Times New Roman"/>
          <w:sz w:val="24"/>
          <w:szCs w:val="24"/>
        </w:rPr>
        <w:t>,</w:t>
      </w:r>
      <w:r w:rsidR="00BE3A6E" w:rsidRPr="000D2CD8">
        <w:rPr>
          <w:rFonts w:hAnsi="Times New Roman" w:ascii="Times New Roman"/>
          <w:sz w:val="24"/>
          <w:szCs w:val="24"/>
        </w:rPr>
        <w:t>prijavio je tražbinu u iznosu od</w:t>
      </w:r>
      <w:r w:rsidR="00BE3A6E">
        <w:rPr>
          <w:rFonts w:hAnsi="Times New Roman" w:ascii="Times New Roman"/>
          <w:sz w:val="24"/>
          <w:szCs w:val="24"/>
        </w:rPr>
        <w:t xml:space="preserve"> </w:t>
      </w:r>
      <w:r w:rsidRPr="008C51A6">
        <w:rPr>
          <w:rFonts w:hAnsi="Times New Roman" w:ascii="Times New Roman"/>
          <w:sz w:val="24"/>
          <w:szCs w:val="24"/>
        </w:rPr>
        <w:t>5.068,45</w:t>
      </w:r>
      <w:r>
        <w:rPr>
          <w:rFonts w:hAnsi="Times New Roman" w:ascii="Times New Roman"/>
          <w:sz w:val="24"/>
          <w:szCs w:val="24"/>
        </w:rPr>
        <w:t xml:space="preserve"> </w:t>
      </w:r>
      <w:r w:rsidR="00BE3A6E" w:rsidRPr="000D2CD8">
        <w:rPr>
          <w:rFonts w:hAnsi="Times New Roman" w:ascii="Times New Roman"/>
          <w:sz w:val="24"/>
          <w:szCs w:val="24"/>
        </w:rPr>
        <w:t>kuna</w:t>
      </w:r>
      <w:r w:rsidR="00BE3A6E">
        <w:rPr>
          <w:rFonts w:hAnsi="Times New Roman" w:ascii="Times New Roman"/>
          <w:sz w:val="24"/>
          <w:szCs w:val="24"/>
        </w:rPr>
        <w:t xml:space="preserve">. </w:t>
      </w:r>
      <w:r w:rsidR="00BE3A6E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8C51A6">
        <w:rPr>
          <w:rFonts w:hAnsi="Times New Roman" w:ascii="Times New Roman"/>
          <w:sz w:val="24"/>
          <w:szCs w:val="24"/>
        </w:rPr>
        <w:t>5.068,45</w:t>
      </w:r>
      <w:r>
        <w:rPr>
          <w:rFonts w:hAnsi="Times New Roman" w:ascii="Times New Roman"/>
          <w:sz w:val="24"/>
          <w:szCs w:val="24"/>
        </w:rPr>
        <w:t xml:space="preserve"> </w:t>
      </w:r>
      <w:r w:rsidR="00BE3A6E" w:rsidRPr="000D71CB">
        <w:rPr>
          <w:rFonts w:hAnsi="Times New Roman" w:ascii="Times New Roman"/>
          <w:sz w:val="24"/>
          <w:szCs w:val="24"/>
        </w:rPr>
        <w:t>kuna</w:t>
      </w:r>
      <w:r w:rsidR="00BE3A6E" w:rsidRPr="000D2CD8">
        <w:rPr>
          <w:rFonts w:hAnsi="Times New Roman" w:ascii="Times New Roman"/>
          <w:sz w:val="24"/>
          <w:szCs w:val="24"/>
        </w:rPr>
        <w:t xml:space="preserve"> </w:t>
      </w:r>
      <w:r w:rsidR="00BE3A6E">
        <w:rPr>
          <w:rFonts w:hAnsi="Times New Roman" w:ascii="Times New Roman"/>
          <w:sz w:val="24"/>
          <w:szCs w:val="24"/>
        </w:rPr>
        <w:t xml:space="preserve"> </w:t>
      </w:r>
    </w:p>
    <w:p w:rsidRDefault="008C51A6" w:rsidP="008C51A6" w:rsidR="008C51A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C51A6">
        <w:rPr>
          <w:rFonts w:hAnsi="Times New Roman" w:ascii="Times New Roman"/>
          <w:sz w:val="24"/>
          <w:szCs w:val="24"/>
        </w:rPr>
        <w:t>DOMUS CARGO d.o.o. za međunarodno otpremništvo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15.156,25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 w:rsidRPr="008C51A6">
        <w:rPr>
          <w:rFonts w:hAnsi="Times New Roman" w:ascii="Times New Roman"/>
          <w:sz w:val="24"/>
          <w:szCs w:val="24"/>
        </w:rPr>
        <w:t>12.730,28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, dok je iznos od 2.425,97 kuna u međuvremenu podmiren</w:t>
      </w:r>
    </w:p>
    <w:p w:rsidRDefault="008C51A6" w:rsidP="008C51A6" w:rsidR="00BE3A6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C51A6">
        <w:rPr>
          <w:rFonts w:hAnsi="Times New Roman" w:ascii="Times New Roman"/>
          <w:sz w:val="24"/>
          <w:szCs w:val="24"/>
        </w:rPr>
        <w:t>DONIT-SPLIT društvo s ograničenom odgovornošću za trgovinu, uslužne djelatnosti i proizvodnju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C51A6">
        <w:rPr>
          <w:rFonts w:hAnsi="Times New Roman" w:ascii="Times New Roman"/>
          <w:sz w:val="24"/>
          <w:szCs w:val="24"/>
        </w:rPr>
        <w:t xml:space="preserve">3.766,79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8C51A6">
        <w:rPr>
          <w:rFonts w:hAnsi="Times New Roman" w:ascii="Times New Roman"/>
          <w:sz w:val="24"/>
          <w:szCs w:val="24"/>
        </w:rPr>
        <w:t xml:space="preserve">3.766,79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44E4B" w:rsidP="00044E4B" w:rsidR="008C51A6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44E4B">
        <w:rPr>
          <w:rFonts w:hAnsi="Times New Roman" w:ascii="Times New Roman"/>
          <w:sz w:val="24"/>
          <w:szCs w:val="24"/>
        </w:rPr>
        <w:t>DINO DONJERKOVIĆ</w:t>
      </w:r>
      <w:r w:rsidR="008C51A6">
        <w:rPr>
          <w:rFonts w:hAnsi="Times New Roman" w:ascii="Times New Roman"/>
          <w:sz w:val="24"/>
          <w:szCs w:val="24"/>
        </w:rPr>
        <w:t>,</w:t>
      </w:r>
      <w:r w:rsidR="008C51A6" w:rsidRPr="000D2CD8">
        <w:rPr>
          <w:rFonts w:hAnsi="Times New Roman" w:ascii="Times New Roman"/>
          <w:sz w:val="24"/>
          <w:szCs w:val="24"/>
        </w:rPr>
        <w:t>prijavio je tražbinu u iznosu od</w:t>
      </w:r>
      <w:r w:rsidR="008C51A6">
        <w:rPr>
          <w:rFonts w:hAnsi="Times New Roman" w:ascii="Times New Roman"/>
          <w:sz w:val="24"/>
          <w:szCs w:val="24"/>
        </w:rPr>
        <w:t xml:space="preserve"> </w:t>
      </w:r>
      <w:r w:rsidRPr="00044E4B">
        <w:rPr>
          <w:rFonts w:hAnsi="Times New Roman" w:ascii="Times New Roman"/>
          <w:sz w:val="24"/>
          <w:szCs w:val="24"/>
        </w:rPr>
        <w:t>21.506,13</w:t>
      </w:r>
      <w:r>
        <w:rPr>
          <w:rFonts w:hAnsi="Times New Roman" w:ascii="Times New Roman"/>
          <w:sz w:val="24"/>
          <w:szCs w:val="24"/>
        </w:rPr>
        <w:t xml:space="preserve"> </w:t>
      </w:r>
      <w:r w:rsidR="008C51A6" w:rsidRPr="000D2CD8">
        <w:rPr>
          <w:rFonts w:hAnsi="Times New Roman" w:ascii="Times New Roman"/>
          <w:sz w:val="24"/>
          <w:szCs w:val="24"/>
        </w:rPr>
        <w:t>kuna</w:t>
      </w:r>
      <w:r w:rsidR="008C51A6">
        <w:rPr>
          <w:rFonts w:hAnsi="Times New Roman" w:ascii="Times New Roman"/>
          <w:sz w:val="24"/>
          <w:szCs w:val="24"/>
        </w:rPr>
        <w:t xml:space="preserve">. </w:t>
      </w:r>
      <w:r w:rsidR="008C51A6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44E4B">
        <w:rPr>
          <w:rFonts w:hAnsi="Times New Roman" w:ascii="Times New Roman"/>
          <w:sz w:val="24"/>
          <w:szCs w:val="24"/>
        </w:rPr>
        <w:t>21.506,13</w:t>
      </w:r>
      <w:r>
        <w:rPr>
          <w:rFonts w:hAnsi="Times New Roman" w:ascii="Times New Roman"/>
          <w:sz w:val="24"/>
          <w:szCs w:val="24"/>
        </w:rPr>
        <w:t xml:space="preserve"> </w:t>
      </w:r>
      <w:r w:rsidR="008C51A6" w:rsidRPr="000D71CB">
        <w:rPr>
          <w:rFonts w:hAnsi="Times New Roman" w:ascii="Times New Roman"/>
          <w:sz w:val="24"/>
          <w:szCs w:val="24"/>
        </w:rPr>
        <w:t>kuna</w:t>
      </w:r>
      <w:r w:rsidR="008C51A6" w:rsidRPr="000D2CD8">
        <w:rPr>
          <w:rFonts w:hAnsi="Times New Roman" w:ascii="Times New Roman"/>
          <w:sz w:val="24"/>
          <w:szCs w:val="24"/>
        </w:rPr>
        <w:t xml:space="preserve"> </w:t>
      </w:r>
      <w:r w:rsidR="008C51A6">
        <w:rPr>
          <w:rFonts w:hAnsi="Times New Roman" w:ascii="Times New Roman"/>
          <w:sz w:val="24"/>
          <w:szCs w:val="24"/>
        </w:rPr>
        <w:t xml:space="preserve"> </w:t>
      </w:r>
    </w:p>
    <w:p w:rsidRDefault="00044E4B" w:rsidP="00044E4B" w:rsidR="00044E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44E4B">
        <w:rPr>
          <w:rFonts w:hAnsi="Times New Roman" w:ascii="Times New Roman"/>
          <w:sz w:val="24"/>
          <w:szCs w:val="24"/>
        </w:rPr>
        <w:t>PREDRAG ĐUKIĆ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44E4B">
        <w:rPr>
          <w:rFonts w:hAnsi="Times New Roman" w:ascii="Times New Roman"/>
          <w:sz w:val="24"/>
          <w:szCs w:val="24"/>
        </w:rPr>
        <w:t>38.601,60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44E4B">
        <w:rPr>
          <w:rFonts w:hAnsi="Times New Roman" w:ascii="Times New Roman"/>
          <w:sz w:val="24"/>
          <w:szCs w:val="24"/>
        </w:rPr>
        <w:t>38.601,60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44E4B" w:rsidP="00044E4B" w:rsidR="00044E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44E4B">
        <w:rPr>
          <w:rFonts w:hAnsi="Times New Roman" w:ascii="Times New Roman"/>
          <w:sz w:val="24"/>
          <w:szCs w:val="24"/>
        </w:rPr>
        <w:t>ĐURO ĐAKOVIĆ Strojna obrada društvo s ograničenom odgovornošću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44E4B">
        <w:rPr>
          <w:rFonts w:hAnsi="Times New Roman" w:ascii="Times New Roman"/>
          <w:sz w:val="24"/>
          <w:szCs w:val="24"/>
        </w:rPr>
        <w:t>3.989.736,08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44E4B">
        <w:rPr>
          <w:rFonts w:hAnsi="Times New Roman" w:ascii="Times New Roman"/>
          <w:sz w:val="24"/>
          <w:szCs w:val="24"/>
        </w:rPr>
        <w:t>3.989.736,08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44E4B" w:rsidP="00044E4B" w:rsidR="00044E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44E4B">
        <w:rPr>
          <w:rFonts w:hAnsi="Times New Roman" w:ascii="Times New Roman"/>
          <w:sz w:val="24"/>
          <w:szCs w:val="24"/>
        </w:rPr>
        <w:t>EAE ELEKTROTEKNIK A.S.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44E4B">
        <w:rPr>
          <w:rFonts w:hAnsi="Times New Roman" w:ascii="Times New Roman"/>
          <w:sz w:val="24"/>
          <w:szCs w:val="24"/>
        </w:rPr>
        <w:t>815,94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044E4B">
        <w:rPr>
          <w:rFonts w:hAnsi="Times New Roman" w:ascii="Times New Roman"/>
          <w:sz w:val="24"/>
          <w:szCs w:val="24"/>
        </w:rPr>
        <w:t>815,94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44E4B" w:rsidP="00E14047" w:rsidR="00044E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44E4B">
        <w:rPr>
          <w:rFonts w:hAnsi="Times New Roman" w:ascii="Times New Roman"/>
          <w:sz w:val="24"/>
          <w:szCs w:val="24"/>
        </w:rPr>
        <w:t>EL-GRI, d.o.o. za proizvodnju električnih grijača i trgovinu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E14047" w:rsidRPr="00E14047">
        <w:rPr>
          <w:rFonts w:hAnsi="Times New Roman" w:ascii="Times New Roman"/>
          <w:sz w:val="24"/>
          <w:szCs w:val="24"/>
        </w:rPr>
        <w:t>64.987,50</w:t>
      </w:r>
      <w:r w:rsidR="00E14047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E14047" w:rsidRPr="00E14047">
        <w:rPr>
          <w:rFonts w:hAnsi="Times New Roman" w:ascii="Times New Roman"/>
          <w:sz w:val="24"/>
          <w:szCs w:val="24"/>
        </w:rPr>
        <w:t>64.987,50</w:t>
      </w:r>
      <w:r w:rsidR="00E14047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14047" w:rsidP="00E14047" w:rsidR="00E1404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E14047">
        <w:rPr>
          <w:rFonts w:hAnsi="Times New Roman" w:ascii="Times New Roman"/>
          <w:sz w:val="24"/>
          <w:szCs w:val="24"/>
        </w:rPr>
        <w:t>EL-PRO, d.o.o. za unutarnju i vanjsku trgovinu, projektiranje i izradu tehničke dokumentacije iz područja elektrotehnike i strojarstva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E14047">
        <w:rPr>
          <w:rFonts w:hAnsi="Times New Roman" w:ascii="Times New Roman"/>
          <w:sz w:val="24"/>
          <w:szCs w:val="24"/>
        </w:rPr>
        <w:t>142.143,75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E14047">
        <w:rPr>
          <w:rFonts w:hAnsi="Times New Roman" w:ascii="Times New Roman"/>
          <w:sz w:val="24"/>
          <w:szCs w:val="24"/>
        </w:rPr>
        <w:t>142.143,75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14047" w:rsidP="00E14047" w:rsidR="00E1404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E14047">
        <w:rPr>
          <w:rFonts w:hAnsi="Times New Roman" w:ascii="Times New Roman"/>
          <w:sz w:val="24"/>
          <w:szCs w:val="24"/>
        </w:rPr>
        <w:t>ELEKTRO YACHT SERVIS, društvo s ograničenom odgovornošću za prodaju i servis brodske opreme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E14047">
        <w:rPr>
          <w:rFonts w:hAnsi="Times New Roman" w:ascii="Times New Roman"/>
          <w:sz w:val="24"/>
          <w:szCs w:val="24"/>
        </w:rPr>
        <w:t>3.562,99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E14047">
        <w:rPr>
          <w:rFonts w:hAnsi="Times New Roman" w:ascii="Times New Roman"/>
          <w:sz w:val="24"/>
          <w:szCs w:val="24"/>
        </w:rPr>
        <w:t>3.562,99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14047" w:rsidP="00E14047" w:rsidR="00E1404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E14047">
        <w:rPr>
          <w:rFonts w:hAnsi="Times New Roman" w:ascii="Times New Roman"/>
          <w:sz w:val="24"/>
          <w:szCs w:val="24"/>
        </w:rPr>
        <w:t>ANA ERCEGOVIĆ, vl.Sezonski obrt za usluge i ugostiteljstvo "OTAC NIKOLA", Duće, Luka III/10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E14047">
        <w:rPr>
          <w:rFonts w:hAnsi="Times New Roman" w:ascii="Times New Roman"/>
          <w:sz w:val="24"/>
          <w:szCs w:val="24"/>
        </w:rPr>
        <w:t>1.520,00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E14047">
        <w:rPr>
          <w:rFonts w:hAnsi="Times New Roman" w:ascii="Times New Roman"/>
          <w:sz w:val="24"/>
          <w:szCs w:val="24"/>
        </w:rPr>
        <w:t>1.520,00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E1404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EUROCABLE NV</w:t>
      </w:r>
      <w:r w:rsidR="00E14047">
        <w:rPr>
          <w:rFonts w:hAnsi="Times New Roman" w:ascii="Times New Roman"/>
          <w:sz w:val="24"/>
          <w:szCs w:val="24"/>
        </w:rPr>
        <w:t xml:space="preserve">, </w:t>
      </w:r>
      <w:r w:rsidR="00E14047" w:rsidRPr="000D2CD8">
        <w:rPr>
          <w:rFonts w:hAnsi="Times New Roman" w:ascii="Times New Roman"/>
          <w:sz w:val="24"/>
          <w:szCs w:val="24"/>
        </w:rPr>
        <w:t>prijavio je tražbinu u iznosu od</w:t>
      </w:r>
      <w:r w:rsidR="00E14047">
        <w:rPr>
          <w:rFonts w:hAnsi="Times New Roman" w:ascii="Times New Roman"/>
          <w:sz w:val="24"/>
          <w:szCs w:val="24"/>
        </w:rPr>
        <w:t xml:space="preserve"> </w:t>
      </w:r>
      <w:r w:rsidRPr="0031286D">
        <w:rPr>
          <w:rFonts w:hAnsi="Times New Roman" w:ascii="Times New Roman"/>
          <w:sz w:val="24"/>
          <w:szCs w:val="24"/>
        </w:rPr>
        <w:t>943.992,43</w:t>
      </w:r>
      <w:r>
        <w:rPr>
          <w:rFonts w:hAnsi="Times New Roman" w:ascii="Times New Roman"/>
          <w:sz w:val="24"/>
          <w:szCs w:val="24"/>
        </w:rPr>
        <w:t xml:space="preserve"> </w:t>
      </w:r>
      <w:r w:rsidR="00E14047" w:rsidRPr="000D2CD8">
        <w:rPr>
          <w:rFonts w:hAnsi="Times New Roman" w:ascii="Times New Roman"/>
          <w:sz w:val="24"/>
          <w:szCs w:val="24"/>
        </w:rPr>
        <w:t>kuna</w:t>
      </w:r>
      <w:r w:rsidR="00E14047">
        <w:rPr>
          <w:rFonts w:hAnsi="Times New Roman" w:ascii="Times New Roman"/>
          <w:sz w:val="24"/>
          <w:szCs w:val="24"/>
        </w:rPr>
        <w:t xml:space="preserve">. </w:t>
      </w:r>
      <w:r w:rsidR="00E14047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31286D">
        <w:rPr>
          <w:rFonts w:hAnsi="Times New Roman" w:ascii="Times New Roman"/>
          <w:sz w:val="24"/>
          <w:szCs w:val="24"/>
        </w:rPr>
        <w:t>943.992,43</w:t>
      </w:r>
      <w:r>
        <w:rPr>
          <w:rFonts w:hAnsi="Times New Roman" w:ascii="Times New Roman"/>
          <w:sz w:val="24"/>
          <w:szCs w:val="24"/>
        </w:rPr>
        <w:t xml:space="preserve"> </w:t>
      </w:r>
      <w:r w:rsidR="00E14047" w:rsidRPr="000D71CB">
        <w:rPr>
          <w:rFonts w:hAnsi="Times New Roman" w:ascii="Times New Roman"/>
          <w:sz w:val="24"/>
          <w:szCs w:val="24"/>
        </w:rPr>
        <w:t>kuna</w:t>
      </w:r>
      <w:r w:rsidR="00E14047" w:rsidRPr="000D2CD8">
        <w:rPr>
          <w:rFonts w:hAnsi="Times New Roman" w:ascii="Times New Roman"/>
          <w:sz w:val="24"/>
          <w:szCs w:val="24"/>
        </w:rPr>
        <w:t xml:space="preserve"> </w:t>
      </w:r>
      <w:r w:rsidR="00E14047"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31286D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EUROHERC osiguranje - dioničko društvo za osiguranje imovine i osoba i druge poslove osiguranja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1286D">
        <w:rPr>
          <w:rFonts w:hAnsi="Times New Roman" w:ascii="Times New Roman"/>
          <w:sz w:val="24"/>
          <w:szCs w:val="24"/>
        </w:rPr>
        <w:t>55.910,55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31286D">
        <w:rPr>
          <w:rFonts w:hAnsi="Times New Roman" w:ascii="Times New Roman"/>
          <w:sz w:val="24"/>
          <w:szCs w:val="24"/>
        </w:rPr>
        <w:t>55.910,55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31286D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EUROPE SELECT društvo s ograničenom odgovornošću za prev</w:t>
      </w:r>
      <w:r>
        <w:rPr>
          <w:rFonts w:hAnsi="Times New Roman" w:ascii="Times New Roman"/>
          <w:sz w:val="24"/>
          <w:szCs w:val="24"/>
        </w:rPr>
        <w:t>o</w:t>
      </w:r>
      <w:r w:rsidRPr="0031286D">
        <w:rPr>
          <w:rFonts w:hAnsi="Times New Roman" w:ascii="Times New Roman"/>
          <w:sz w:val="24"/>
          <w:szCs w:val="24"/>
        </w:rPr>
        <w:t>diteljske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1286D">
        <w:rPr>
          <w:rFonts w:hAnsi="Times New Roman" w:ascii="Times New Roman"/>
          <w:sz w:val="24"/>
          <w:szCs w:val="24"/>
        </w:rPr>
        <w:t>500</w:t>
      </w:r>
      <w:r>
        <w:rPr>
          <w:rFonts w:hAnsi="Times New Roman" w:ascii="Times New Roman"/>
          <w:sz w:val="24"/>
          <w:szCs w:val="24"/>
        </w:rPr>
        <w:t xml:space="preserve">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31286D">
        <w:rPr>
          <w:rFonts w:hAnsi="Times New Roman" w:ascii="Times New Roman"/>
          <w:sz w:val="24"/>
          <w:szCs w:val="24"/>
        </w:rPr>
        <w:t>500</w:t>
      </w:r>
      <w:r>
        <w:rPr>
          <w:rFonts w:hAnsi="Times New Roman" w:ascii="Times New Roman"/>
          <w:sz w:val="24"/>
          <w:szCs w:val="24"/>
        </w:rPr>
        <w:t xml:space="preserve">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E1404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Ex-OPREMA d.o.o.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1286D">
        <w:rPr>
          <w:rFonts w:hAnsi="Times New Roman" w:ascii="Times New Roman"/>
          <w:sz w:val="24"/>
          <w:szCs w:val="24"/>
        </w:rPr>
        <w:t xml:space="preserve">31.320,00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31286D">
        <w:rPr>
          <w:rFonts w:hAnsi="Times New Roman" w:ascii="Times New Roman"/>
          <w:sz w:val="24"/>
          <w:szCs w:val="24"/>
        </w:rPr>
        <w:t xml:space="preserve">31.320,00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31286D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Financijska agencija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 xml:space="preserve">520,85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 priznata u iznosu </w:t>
      </w:r>
      <w:r w:rsidRPr="0031286D">
        <w:rPr>
          <w:rFonts w:hAnsi="Times New Roman" w:ascii="Times New Roman"/>
          <w:sz w:val="24"/>
          <w:szCs w:val="24"/>
        </w:rPr>
        <w:t>415,61</w:t>
      </w:r>
      <w:r w:rsidRPr="000D71CB">
        <w:rPr>
          <w:rFonts w:hAnsi="Times New Roman" w:ascii="Times New Roman"/>
          <w:sz w:val="24"/>
          <w:szCs w:val="24"/>
        </w:rPr>
        <w:t>kuna</w:t>
      </w:r>
      <w:r w:rsidR="002C0642">
        <w:rPr>
          <w:rFonts w:hAnsi="Times New Roman" w:ascii="Times New Roman"/>
          <w:sz w:val="24"/>
          <w:szCs w:val="24"/>
        </w:rPr>
        <w:t>, dok je iznos od 105,24 kuna u međuvremenu namiren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31286D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FISKERSTAND VERFT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1286D">
        <w:rPr>
          <w:rFonts w:hAnsi="Times New Roman" w:ascii="Times New Roman"/>
          <w:sz w:val="24"/>
          <w:szCs w:val="24"/>
        </w:rPr>
        <w:t>2.447,80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31286D">
        <w:rPr>
          <w:rFonts w:hAnsi="Times New Roman" w:ascii="Times New Roman"/>
          <w:sz w:val="24"/>
          <w:szCs w:val="24"/>
        </w:rPr>
        <w:t>2.447,80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1286D" w:rsidP="0031286D" w:rsidR="0031286D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1286D">
        <w:rPr>
          <w:rFonts w:hAnsi="Times New Roman" w:ascii="Times New Roman"/>
          <w:sz w:val="24"/>
          <w:szCs w:val="24"/>
        </w:rPr>
        <w:t>FITJAR MEKANISKE VERKSTED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1286D">
        <w:rPr>
          <w:rFonts w:hAnsi="Times New Roman" w:ascii="Times New Roman"/>
          <w:sz w:val="24"/>
          <w:szCs w:val="24"/>
        </w:rPr>
        <w:t>337.017,52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31286D">
        <w:rPr>
          <w:rFonts w:hAnsi="Times New Roman" w:ascii="Times New Roman"/>
          <w:sz w:val="24"/>
          <w:szCs w:val="24"/>
        </w:rPr>
        <w:t>337.017,52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44DD9" w:rsidP="00B44DD9" w:rsidR="00044E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44DD9">
        <w:rPr>
          <w:rFonts w:hAnsi="Times New Roman" w:ascii="Times New Roman"/>
          <w:sz w:val="24"/>
          <w:szCs w:val="24"/>
        </w:rPr>
        <w:t>FLENDER GmbH</w:t>
      </w:r>
      <w:r w:rsidR="0031286D">
        <w:rPr>
          <w:rFonts w:hAnsi="Times New Roman" w:ascii="Times New Roman"/>
          <w:sz w:val="24"/>
          <w:szCs w:val="24"/>
        </w:rPr>
        <w:t xml:space="preserve">, </w:t>
      </w:r>
      <w:r w:rsidR="0031286D" w:rsidRPr="000D2CD8">
        <w:rPr>
          <w:rFonts w:hAnsi="Times New Roman" w:ascii="Times New Roman"/>
          <w:sz w:val="24"/>
          <w:szCs w:val="24"/>
        </w:rPr>
        <w:t>prijavio je tražbinu u iznosu od</w:t>
      </w:r>
      <w:r w:rsidR="0031286D">
        <w:rPr>
          <w:rFonts w:hAnsi="Times New Roman" w:ascii="Times New Roman"/>
          <w:sz w:val="24"/>
          <w:szCs w:val="24"/>
        </w:rPr>
        <w:t xml:space="preserve"> </w:t>
      </w:r>
      <w:r w:rsidRPr="00B44DD9">
        <w:rPr>
          <w:rFonts w:hAnsi="Times New Roman" w:ascii="Times New Roman"/>
          <w:sz w:val="24"/>
          <w:szCs w:val="24"/>
        </w:rPr>
        <w:t xml:space="preserve">54.741,70 </w:t>
      </w:r>
      <w:r w:rsidR="0031286D" w:rsidRPr="000D2CD8">
        <w:rPr>
          <w:rFonts w:hAnsi="Times New Roman" w:ascii="Times New Roman"/>
          <w:sz w:val="24"/>
          <w:szCs w:val="24"/>
        </w:rPr>
        <w:t>kuna</w:t>
      </w:r>
      <w:r w:rsidR="0031286D">
        <w:rPr>
          <w:rFonts w:hAnsi="Times New Roman" w:ascii="Times New Roman"/>
          <w:sz w:val="24"/>
          <w:szCs w:val="24"/>
        </w:rPr>
        <w:t xml:space="preserve">. </w:t>
      </w:r>
      <w:r w:rsidR="0031286D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44DD9">
        <w:rPr>
          <w:rFonts w:hAnsi="Times New Roman" w:ascii="Times New Roman"/>
          <w:sz w:val="24"/>
          <w:szCs w:val="24"/>
        </w:rPr>
        <w:t xml:space="preserve">54.741,70 </w:t>
      </w:r>
      <w:r w:rsidR="0031286D" w:rsidRPr="000D71CB">
        <w:rPr>
          <w:rFonts w:hAnsi="Times New Roman" w:ascii="Times New Roman"/>
          <w:sz w:val="24"/>
          <w:szCs w:val="24"/>
        </w:rPr>
        <w:t>kuna</w:t>
      </w:r>
      <w:r w:rsidR="0031286D" w:rsidRPr="000D2CD8">
        <w:rPr>
          <w:rFonts w:hAnsi="Times New Roman" w:ascii="Times New Roman"/>
          <w:sz w:val="24"/>
          <w:szCs w:val="24"/>
        </w:rPr>
        <w:t xml:space="preserve"> </w:t>
      </w:r>
      <w:r w:rsidR="0031286D">
        <w:rPr>
          <w:rFonts w:hAnsi="Times New Roman" w:ascii="Times New Roman"/>
          <w:sz w:val="24"/>
          <w:szCs w:val="24"/>
        </w:rPr>
        <w:t xml:space="preserve"> </w:t>
      </w:r>
    </w:p>
    <w:p w:rsidRDefault="00B44DD9" w:rsidP="00B44DD9" w:rsidR="00B44D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44DD9">
        <w:rPr>
          <w:rFonts w:hAnsi="Times New Roman" w:ascii="Times New Roman"/>
          <w:sz w:val="24"/>
          <w:szCs w:val="24"/>
        </w:rPr>
        <w:t>Fond za zaštitu okoliša i energetsku učinkovitost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44DD9">
        <w:rPr>
          <w:rFonts w:hAnsi="Times New Roman" w:ascii="Times New Roman"/>
          <w:sz w:val="24"/>
          <w:szCs w:val="24"/>
        </w:rPr>
        <w:t>40,90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44DD9">
        <w:rPr>
          <w:rFonts w:hAnsi="Times New Roman" w:ascii="Times New Roman"/>
          <w:sz w:val="24"/>
          <w:szCs w:val="24"/>
        </w:rPr>
        <w:t>40,90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44DD9" w:rsidP="00B44DD9" w:rsidR="00B44D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44DD9">
        <w:rPr>
          <w:rFonts w:hAnsi="Times New Roman" w:ascii="Times New Roman"/>
          <w:sz w:val="24"/>
          <w:szCs w:val="24"/>
        </w:rPr>
        <w:t>GARIĆ IVICA društvo s ograničenom odgovornošću za prijevoz i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1.221.701,73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 w:rsidRPr="00B44DD9">
        <w:rPr>
          <w:rFonts w:hAnsi="Times New Roman" w:ascii="Times New Roman"/>
          <w:sz w:val="24"/>
          <w:szCs w:val="24"/>
        </w:rPr>
        <w:t>1.201.390,94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2C0642">
        <w:rPr>
          <w:rFonts w:hAnsi="Times New Roman" w:ascii="Times New Roman"/>
          <w:sz w:val="24"/>
          <w:szCs w:val="24"/>
        </w:rPr>
        <w:t>, dok je iznos od 20.</w:t>
      </w:r>
      <w:r w:rsidR="001019B9">
        <w:rPr>
          <w:rFonts w:hAnsi="Times New Roman" w:ascii="Times New Roman"/>
          <w:sz w:val="24"/>
          <w:szCs w:val="24"/>
        </w:rPr>
        <w:t>310,79 kuna u međuvremenu podmiren.</w:t>
      </w:r>
    </w:p>
    <w:p w:rsidRDefault="00B44DD9" w:rsidP="00B44DD9" w:rsidR="00B44D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B44DD9">
        <w:rPr>
          <w:rFonts w:hAnsi="Times New Roman" w:ascii="Times New Roman"/>
          <w:sz w:val="24"/>
          <w:szCs w:val="24"/>
        </w:rPr>
        <w:t>GEBRÜDER WEISS društvo s ograničenom odgovorn</w:t>
      </w:r>
      <w:r>
        <w:rPr>
          <w:rFonts w:hAnsi="Times New Roman" w:ascii="Times New Roman"/>
          <w:sz w:val="24"/>
          <w:szCs w:val="24"/>
        </w:rPr>
        <w:t>o</w:t>
      </w:r>
      <w:r w:rsidRPr="00B44DD9">
        <w:rPr>
          <w:rFonts w:hAnsi="Times New Roman" w:ascii="Times New Roman"/>
          <w:sz w:val="24"/>
          <w:szCs w:val="24"/>
        </w:rPr>
        <w:t>šću za prijevoz i špediciju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44DD9">
        <w:rPr>
          <w:rFonts w:hAnsi="Times New Roman" w:ascii="Times New Roman"/>
          <w:sz w:val="24"/>
          <w:szCs w:val="24"/>
        </w:rPr>
        <w:t>2.823,01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B44DD9">
        <w:rPr>
          <w:rFonts w:hAnsi="Times New Roman" w:ascii="Times New Roman"/>
          <w:sz w:val="24"/>
          <w:szCs w:val="24"/>
        </w:rPr>
        <w:t>2.823,01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E10C9" w:rsidP="001E10C9" w:rsidR="00B44D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E10C9">
        <w:rPr>
          <w:rFonts w:hAnsi="Times New Roman" w:ascii="Times New Roman"/>
          <w:sz w:val="24"/>
          <w:szCs w:val="24"/>
        </w:rPr>
        <w:t>GENERAL MARINE CONSULTANCY &amp; SHIP EQUIPMENT</w:t>
      </w:r>
      <w:r w:rsidR="00B44DD9">
        <w:rPr>
          <w:rFonts w:hAnsi="Times New Roman" w:ascii="Times New Roman"/>
          <w:sz w:val="24"/>
          <w:szCs w:val="24"/>
        </w:rPr>
        <w:t xml:space="preserve">, </w:t>
      </w:r>
      <w:r w:rsidR="00B44DD9" w:rsidRPr="000D2CD8">
        <w:rPr>
          <w:rFonts w:hAnsi="Times New Roman" w:ascii="Times New Roman"/>
          <w:sz w:val="24"/>
          <w:szCs w:val="24"/>
        </w:rPr>
        <w:t>prijavio je tražbinu u iznosu od</w:t>
      </w:r>
      <w:r w:rsidR="00B44DD9">
        <w:rPr>
          <w:rFonts w:hAnsi="Times New Roman" w:ascii="Times New Roman"/>
          <w:sz w:val="24"/>
          <w:szCs w:val="24"/>
        </w:rPr>
        <w:t xml:space="preserve"> </w:t>
      </w:r>
      <w:r w:rsidRPr="001E10C9">
        <w:rPr>
          <w:rFonts w:hAnsi="Times New Roman" w:ascii="Times New Roman"/>
          <w:sz w:val="24"/>
          <w:szCs w:val="24"/>
        </w:rPr>
        <w:t>14.942,93</w:t>
      </w:r>
      <w:r>
        <w:rPr>
          <w:rFonts w:hAnsi="Times New Roman" w:ascii="Times New Roman"/>
          <w:sz w:val="24"/>
          <w:szCs w:val="24"/>
        </w:rPr>
        <w:t xml:space="preserve"> </w:t>
      </w:r>
      <w:r w:rsidR="00B44DD9" w:rsidRPr="000D2CD8">
        <w:rPr>
          <w:rFonts w:hAnsi="Times New Roman" w:ascii="Times New Roman"/>
          <w:sz w:val="24"/>
          <w:szCs w:val="24"/>
        </w:rPr>
        <w:t>kuna</w:t>
      </w:r>
      <w:r w:rsidR="00B44DD9">
        <w:rPr>
          <w:rFonts w:hAnsi="Times New Roman" w:ascii="Times New Roman"/>
          <w:sz w:val="24"/>
          <w:szCs w:val="24"/>
        </w:rPr>
        <w:t xml:space="preserve">. </w:t>
      </w:r>
      <w:r w:rsidR="00B44DD9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1E10C9">
        <w:rPr>
          <w:rFonts w:hAnsi="Times New Roman" w:ascii="Times New Roman"/>
          <w:sz w:val="24"/>
          <w:szCs w:val="24"/>
        </w:rPr>
        <w:t>14.942,93</w:t>
      </w:r>
      <w:r>
        <w:rPr>
          <w:rFonts w:hAnsi="Times New Roman" w:ascii="Times New Roman"/>
          <w:sz w:val="24"/>
          <w:szCs w:val="24"/>
        </w:rPr>
        <w:t xml:space="preserve"> </w:t>
      </w:r>
      <w:r w:rsidR="00B44DD9" w:rsidRPr="000D71CB">
        <w:rPr>
          <w:rFonts w:hAnsi="Times New Roman" w:ascii="Times New Roman"/>
          <w:sz w:val="24"/>
          <w:szCs w:val="24"/>
        </w:rPr>
        <w:t>kuna</w:t>
      </w:r>
      <w:r w:rsidR="00B44DD9" w:rsidRPr="000D2CD8">
        <w:rPr>
          <w:rFonts w:hAnsi="Times New Roman" w:ascii="Times New Roman"/>
          <w:sz w:val="24"/>
          <w:szCs w:val="24"/>
        </w:rPr>
        <w:t xml:space="preserve"> </w:t>
      </w:r>
      <w:r w:rsidR="00B44DD9">
        <w:rPr>
          <w:rFonts w:hAnsi="Times New Roman" w:ascii="Times New Roman"/>
          <w:sz w:val="24"/>
          <w:szCs w:val="24"/>
        </w:rPr>
        <w:t xml:space="preserve"> </w:t>
      </w:r>
    </w:p>
    <w:p w:rsidRDefault="001E10C9" w:rsidP="001E10C9" w:rsidR="001E10C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E10C9">
        <w:rPr>
          <w:rFonts w:hAnsi="Times New Roman" w:ascii="Times New Roman"/>
          <w:sz w:val="24"/>
          <w:szCs w:val="24"/>
        </w:rPr>
        <w:t>Grob GmbH Antriebstechnik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10C9">
        <w:rPr>
          <w:rFonts w:hAnsi="Times New Roman" w:ascii="Times New Roman"/>
          <w:sz w:val="24"/>
          <w:szCs w:val="24"/>
        </w:rPr>
        <w:t>9.271,97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1E10C9">
        <w:rPr>
          <w:rFonts w:hAnsi="Times New Roman" w:ascii="Times New Roman"/>
          <w:sz w:val="24"/>
          <w:szCs w:val="24"/>
        </w:rPr>
        <w:t>9.271,97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E10C9" w:rsidP="001E10C9" w:rsidR="001E10C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E10C9">
        <w:rPr>
          <w:rFonts w:hAnsi="Times New Roman" w:ascii="Times New Roman"/>
          <w:sz w:val="24"/>
          <w:szCs w:val="24"/>
        </w:rPr>
        <w:t>GRAD SPLIT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10C9">
        <w:rPr>
          <w:rFonts w:hAnsi="Times New Roman" w:ascii="Times New Roman"/>
          <w:sz w:val="24"/>
          <w:szCs w:val="24"/>
        </w:rPr>
        <w:t>218.695,86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1E10C9">
        <w:rPr>
          <w:rFonts w:hAnsi="Times New Roman" w:ascii="Times New Roman"/>
          <w:sz w:val="24"/>
          <w:szCs w:val="24"/>
        </w:rPr>
        <w:t>218.695,86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770EE" w:rsidP="008770EE" w:rsidR="008770E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770EE">
        <w:rPr>
          <w:rFonts w:hAnsi="Times New Roman" w:ascii="Times New Roman"/>
          <w:sz w:val="24"/>
          <w:szCs w:val="24"/>
        </w:rPr>
        <w:t>H.A.B. d.o.o. usluge cestovnog prijevoza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770EE">
        <w:rPr>
          <w:rFonts w:hAnsi="Times New Roman" w:ascii="Times New Roman"/>
          <w:sz w:val="24"/>
          <w:szCs w:val="24"/>
        </w:rPr>
        <w:t>2.903,00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8770EE">
        <w:rPr>
          <w:rFonts w:hAnsi="Times New Roman" w:ascii="Times New Roman"/>
          <w:sz w:val="24"/>
          <w:szCs w:val="24"/>
        </w:rPr>
        <w:t>2.903,00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770EE" w:rsidP="008770EE" w:rsidR="008770E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770EE">
        <w:rPr>
          <w:rFonts w:hAnsi="Times New Roman" w:ascii="Times New Roman"/>
          <w:sz w:val="24"/>
          <w:szCs w:val="24"/>
        </w:rPr>
        <w:t>Havyard Ship Technology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770EE">
        <w:rPr>
          <w:rFonts w:hAnsi="Times New Roman" w:ascii="Times New Roman"/>
          <w:sz w:val="24"/>
          <w:szCs w:val="24"/>
        </w:rPr>
        <w:t>583.882,42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Pr="008770EE">
        <w:rPr>
          <w:rFonts w:hAnsi="Times New Roman" w:ascii="Times New Roman"/>
          <w:sz w:val="24"/>
          <w:szCs w:val="24"/>
        </w:rPr>
        <w:t>583.882,42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911C4" w:rsidP="005911C4" w:rsidR="008770E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911C4">
        <w:rPr>
          <w:rFonts w:hAnsi="Times New Roman" w:ascii="Times New Roman"/>
          <w:sz w:val="24"/>
          <w:szCs w:val="24"/>
        </w:rPr>
        <w:t>HABERKORN d.o.o. za proizvodnju, trgovinu i usluge</w:t>
      </w:r>
      <w:r w:rsidR="008770EE">
        <w:rPr>
          <w:rFonts w:hAnsi="Times New Roman" w:ascii="Times New Roman"/>
          <w:sz w:val="24"/>
          <w:szCs w:val="24"/>
        </w:rPr>
        <w:t xml:space="preserve">, </w:t>
      </w:r>
      <w:r w:rsidR="008770EE" w:rsidRPr="000D2CD8">
        <w:rPr>
          <w:rFonts w:hAnsi="Times New Roman" w:ascii="Times New Roman"/>
          <w:sz w:val="24"/>
          <w:szCs w:val="24"/>
        </w:rPr>
        <w:t>prijavio je tražbinu u iznosu od</w:t>
      </w:r>
      <w:r w:rsidR="008770EE"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>7.296,76</w:t>
      </w:r>
      <w:r>
        <w:rPr>
          <w:rFonts w:hAnsi="Times New Roman" w:ascii="Times New Roman"/>
          <w:sz w:val="24"/>
          <w:szCs w:val="24"/>
        </w:rPr>
        <w:t xml:space="preserve"> </w:t>
      </w:r>
      <w:r w:rsidR="008770EE" w:rsidRPr="000D2CD8">
        <w:rPr>
          <w:rFonts w:hAnsi="Times New Roman" w:ascii="Times New Roman"/>
          <w:sz w:val="24"/>
          <w:szCs w:val="24"/>
        </w:rPr>
        <w:t>kuna</w:t>
      </w:r>
      <w:r w:rsidR="008770EE">
        <w:rPr>
          <w:rFonts w:hAnsi="Times New Roman" w:ascii="Times New Roman"/>
          <w:sz w:val="24"/>
          <w:szCs w:val="24"/>
        </w:rPr>
        <w:t xml:space="preserve">. </w:t>
      </w:r>
      <w:r w:rsidR="008770EE"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5.996,76</w:t>
      </w:r>
      <w:r w:rsidR="008770EE">
        <w:rPr>
          <w:rFonts w:hAnsi="Times New Roman" w:ascii="Times New Roman"/>
          <w:sz w:val="24"/>
          <w:szCs w:val="24"/>
        </w:rPr>
        <w:t xml:space="preserve"> </w:t>
      </w:r>
      <w:r w:rsidR="008770EE" w:rsidRPr="000D71CB">
        <w:rPr>
          <w:rFonts w:hAnsi="Times New Roman" w:ascii="Times New Roman"/>
          <w:sz w:val="24"/>
          <w:szCs w:val="24"/>
        </w:rPr>
        <w:t>kuna</w:t>
      </w:r>
      <w:r w:rsidR="008770EE" w:rsidRPr="000D2CD8">
        <w:rPr>
          <w:rFonts w:hAnsi="Times New Roman" w:ascii="Times New Roman"/>
          <w:sz w:val="24"/>
          <w:szCs w:val="24"/>
        </w:rPr>
        <w:t xml:space="preserve"> </w:t>
      </w:r>
      <w:r w:rsidR="008770EE"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>, dok je iznos od 1.300,00 kuna podmiren</w:t>
      </w:r>
    </w:p>
    <w:p w:rsidRDefault="005911C4" w:rsidP="005911C4" w:rsidR="005911C4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911C4">
        <w:rPr>
          <w:rFonts w:hAnsi="Times New Roman" w:ascii="Times New Roman"/>
          <w:sz w:val="24"/>
          <w:szCs w:val="24"/>
        </w:rPr>
        <w:t>HANSA-FLEX Croatia d.o.o. za proizvodnju i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>9.804,35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5.943,06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="001019B9">
        <w:rPr>
          <w:rFonts w:hAnsi="Times New Roman" w:ascii="Times New Roman"/>
          <w:sz w:val="24"/>
          <w:szCs w:val="24"/>
        </w:rPr>
        <w:t>, dok je namiren za iznos od 3.861,29 kuna</w:t>
      </w:r>
    </w:p>
    <w:p w:rsidRDefault="005911C4" w:rsidP="005911C4" w:rsidR="005911C4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911C4">
        <w:rPr>
          <w:rFonts w:hAnsi="Times New Roman" w:ascii="Times New Roman"/>
          <w:sz w:val="24"/>
          <w:szCs w:val="24"/>
        </w:rPr>
        <w:t>Heinz Gerstmeyer Nachf. KG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11.921,53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11.921,53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911C4" w:rsidP="005911C4" w:rsidR="005911C4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911C4">
        <w:rPr>
          <w:rFonts w:hAnsi="Times New Roman" w:ascii="Times New Roman"/>
          <w:sz w:val="24"/>
          <w:szCs w:val="24"/>
        </w:rPr>
        <w:t>HEP-Operator distribucijskog sustava d.o.o. za distribuciju i opskrbu električne energije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22.175,89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22.175,89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911C4" w:rsidP="005911C4" w:rsidR="005911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911C4">
        <w:rPr>
          <w:rFonts w:hAnsi="Times New Roman" w:ascii="Times New Roman"/>
          <w:sz w:val="24"/>
          <w:szCs w:val="24"/>
        </w:rPr>
        <w:t>Hrvatski registar brodova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 xml:space="preserve">2.409,85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 xml:space="preserve">2.409,85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911C4" w:rsidP="005911C4" w:rsidR="005911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5911C4">
        <w:rPr>
          <w:rFonts w:hAnsi="Times New Roman" w:ascii="Times New Roman"/>
          <w:sz w:val="24"/>
          <w:szCs w:val="24"/>
        </w:rPr>
        <w:t>Hrvatski Telekom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14.723,04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11C4">
        <w:rPr>
          <w:rFonts w:hAnsi="Times New Roman" w:ascii="Times New Roman"/>
          <w:sz w:val="24"/>
          <w:szCs w:val="24"/>
        </w:rPr>
        <w:t>14.723,04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70672" w:rsidP="00270672" w:rsidR="005911C4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70672">
        <w:rPr>
          <w:rFonts w:hAnsi="Times New Roman" w:ascii="Times New Roman"/>
          <w:sz w:val="24"/>
          <w:szCs w:val="24"/>
        </w:rPr>
        <w:t>HRVATSKA GOSPODARSKA KOMORA</w:t>
      </w:r>
      <w:r w:rsidR="005911C4">
        <w:rPr>
          <w:rFonts w:hAnsi="Times New Roman" w:ascii="Times New Roman"/>
          <w:sz w:val="24"/>
          <w:szCs w:val="24"/>
        </w:rPr>
        <w:t xml:space="preserve">, </w:t>
      </w:r>
      <w:r w:rsidR="005911C4" w:rsidRPr="000D2CD8">
        <w:rPr>
          <w:rFonts w:hAnsi="Times New Roman" w:ascii="Times New Roman"/>
          <w:sz w:val="24"/>
          <w:szCs w:val="24"/>
        </w:rPr>
        <w:t>prijavio je tražbinu u iznosu od</w:t>
      </w:r>
      <w:r w:rsidR="005911C4"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64.996,80</w:t>
      </w:r>
      <w:r>
        <w:rPr>
          <w:rFonts w:hAnsi="Times New Roman" w:ascii="Times New Roman"/>
          <w:sz w:val="24"/>
          <w:szCs w:val="24"/>
        </w:rPr>
        <w:t xml:space="preserve"> </w:t>
      </w:r>
      <w:r w:rsidR="005911C4" w:rsidRPr="000D2CD8">
        <w:rPr>
          <w:rFonts w:hAnsi="Times New Roman" w:ascii="Times New Roman"/>
          <w:sz w:val="24"/>
          <w:szCs w:val="24"/>
        </w:rPr>
        <w:t>kuna</w:t>
      </w:r>
      <w:r w:rsidR="005911C4">
        <w:rPr>
          <w:rFonts w:hAnsi="Times New Roman" w:ascii="Times New Roman"/>
          <w:sz w:val="24"/>
          <w:szCs w:val="24"/>
        </w:rPr>
        <w:t xml:space="preserve">. </w:t>
      </w:r>
      <w:r w:rsidR="005911C4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5911C4"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64.996,80</w:t>
      </w:r>
      <w:r>
        <w:rPr>
          <w:rFonts w:hAnsi="Times New Roman" w:ascii="Times New Roman"/>
          <w:sz w:val="24"/>
          <w:szCs w:val="24"/>
        </w:rPr>
        <w:t xml:space="preserve"> </w:t>
      </w:r>
      <w:r w:rsidR="005911C4" w:rsidRPr="000D71CB">
        <w:rPr>
          <w:rFonts w:hAnsi="Times New Roman" w:ascii="Times New Roman"/>
          <w:sz w:val="24"/>
          <w:szCs w:val="24"/>
        </w:rPr>
        <w:t>kuna</w:t>
      </w:r>
      <w:r w:rsidR="005911C4" w:rsidRPr="000D2CD8">
        <w:rPr>
          <w:rFonts w:hAnsi="Times New Roman" w:ascii="Times New Roman"/>
          <w:sz w:val="24"/>
          <w:szCs w:val="24"/>
        </w:rPr>
        <w:t xml:space="preserve"> </w:t>
      </w:r>
      <w:r w:rsidR="005911C4">
        <w:rPr>
          <w:rFonts w:hAnsi="Times New Roman" w:ascii="Times New Roman"/>
          <w:sz w:val="24"/>
          <w:szCs w:val="24"/>
        </w:rPr>
        <w:t xml:space="preserve"> </w:t>
      </w:r>
    </w:p>
    <w:p w:rsidRDefault="00270672" w:rsidP="00270672" w:rsidR="0027067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70672">
        <w:rPr>
          <w:rFonts w:hAnsi="Times New Roman" w:ascii="Times New Roman"/>
          <w:sz w:val="24"/>
          <w:szCs w:val="24"/>
        </w:rPr>
        <w:t>HRVATSKE ŠUME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1.093,75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1.093,75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70672" w:rsidP="00270672" w:rsidR="0027067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270672">
        <w:rPr>
          <w:rFonts w:hAnsi="Times New Roman" w:ascii="Times New Roman"/>
          <w:sz w:val="24"/>
          <w:szCs w:val="24"/>
        </w:rPr>
        <w:t>MEX BANKA dioničko društvo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799.565,82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799.565,82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70672" w:rsidP="00270672" w:rsidR="0027067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70672">
        <w:rPr>
          <w:rFonts w:hAnsi="Times New Roman" w:ascii="Times New Roman"/>
          <w:sz w:val="24"/>
          <w:szCs w:val="24"/>
        </w:rPr>
        <w:t>IMS Austria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9.934,73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70672">
        <w:rPr>
          <w:rFonts w:hAnsi="Times New Roman" w:ascii="Times New Roman"/>
          <w:sz w:val="24"/>
          <w:szCs w:val="24"/>
        </w:rPr>
        <w:t>9.934,73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E410E" w:rsidP="000E410E" w:rsidR="0027067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E410E">
        <w:rPr>
          <w:rFonts w:hAnsi="Times New Roman" w:ascii="Times New Roman"/>
          <w:sz w:val="24"/>
          <w:szCs w:val="24"/>
        </w:rPr>
        <w:t>IN TIME d.o.o. za prijevozničke usluge</w:t>
      </w:r>
      <w:r w:rsidR="00270672">
        <w:rPr>
          <w:rFonts w:hAnsi="Times New Roman" w:ascii="Times New Roman"/>
          <w:sz w:val="24"/>
          <w:szCs w:val="24"/>
        </w:rPr>
        <w:t xml:space="preserve">, </w:t>
      </w:r>
      <w:r w:rsidR="00270672" w:rsidRPr="000D2CD8">
        <w:rPr>
          <w:rFonts w:hAnsi="Times New Roman" w:ascii="Times New Roman"/>
          <w:sz w:val="24"/>
          <w:szCs w:val="24"/>
        </w:rPr>
        <w:t>prijavio je tražbinu u iznosu od</w:t>
      </w:r>
      <w:r w:rsidR="00270672"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17.792,83</w:t>
      </w:r>
      <w:r>
        <w:rPr>
          <w:rFonts w:hAnsi="Times New Roman" w:ascii="Times New Roman"/>
          <w:sz w:val="24"/>
          <w:szCs w:val="24"/>
        </w:rPr>
        <w:t xml:space="preserve"> </w:t>
      </w:r>
      <w:r w:rsidR="00270672" w:rsidRPr="000D2CD8">
        <w:rPr>
          <w:rFonts w:hAnsi="Times New Roman" w:ascii="Times New Roman"/>
          <w:sz w:val="24"/>
          <w:szCs w:val="24"/>
        </w:rPr>
        <w:t>kuna</w:t>
      </w:r>
      <w:r w:rsidR="00270672">
        <w:rPr>
          <w:rFonts w:hAnsi="Times New Roman" w:ascii="Times New Roman"/>
          <w:sz w:val="24"/>
          <w:szCs w:val="24"/>
        </w:rPr>
        <w:t xml:space="preserve">. </w:t>
      </w:r>
      <w:r w:rsidR="00270672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270672"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17.792,83</w:t>
      </w:r>
      <w:r>
        <w:rPr>
          <w:rFonts w:hAnsi="Times New Roman" w:ascii="Times New Roman"/>
          <w:sz w:val="24"/>
          <w:szCs w:val="24"/>
        </w:rPr>
        <w:t xml:space="preserve"> </w:t>
      </w:r>
      <w:r w:rsidR="00270672" w:rsidRPr="000D71CB">
        <w:rPr>
          <w:rFonts w:hAnsi="Times New Roman" w:ascii="Times New Roman"/>
          <w:sz w:val="24"/>
          <w:szCs w:val="24"/>
        </w:rPr>
        <w:t>kuna</w:t>
      </w:r>
      <w:r w:rsidR="00270672" w:rsidRPr="000D2CD8">
        <w:rPr>
          <w:rFonts w:hAnsi="Times New Roman" w:ascii="Times New Roman"/>
          <w:sz w:val="24"/>
          <w:szCs w:val="24"/>
        </w:rPr>
        <w:t xml:space="preserve"> </w:t>
      </w:r>
      <w:r w:rsidR="00270672">
        <w:rPr>
          <w:rFonts w:hAnsi="Times New Roman" w:ascii="Times New Roman"/>
          <w:sz w:val="24"/>
          <w:szCs w:val="24"/>
        </w:rPr>
        <w:t xml:space="preserve"> </w:t>
      </w:r>
    </w:p>
    <w:p w:rsidRDefault="000E410E" w:rsidP="000E410E" w:rsidR="000E410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0E410E">
        <w:rPr>
          <w:rFonts w:hAnsi="Times New Roman" w:ascii="Times New Roman"/>
          <w:sz w:val="24"/>
          <w:szCs w:val="24"/>
        </w:rPr>
        <w:t>NDIVID.</w:t>
      </w:r>
      <w:r w:rsidR="000333EB"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ENTREPRE. ELIZAVETA V. BUGROVA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8.856,59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8.856,59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E410E" w:rsidP="000E410E" w:rsidR="000E410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E410E">
        <w:rPr>
          <w:rFonts w:hAnsi="Times New Roman" w:ascii="Times New Roman"/>
          <w:sz w:val="24"/>
          <w:szCs w:val="24"/>
        </w:rPr>
        <w:t>INDOP d.o.o. za proizvodnju,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16.376,72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E410E">
        <w:rPr>
          <w:rFonts w:hAnsi="Times New Roman" w:ascii="Times New Roman"/>
          <w:sz w:val="24"/>
          <w:szCs w:val="24"/>
        </w:rPr>
        <w:t>16.376,72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E410E" w:rsidP="001B1829" w:rsidR="000E410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E410E">
        <w:rPr>
          <w:rFonts w:hAnsi="Times New Roman" w:ascii="Times New Roman"/>
          <w:sz w:val="24"/>
          <w:szCs w:val="24"/>
        </w:rPr>
        <w:t>INEA CR, Informatizacija procesa i industrijska energetika,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1B1829" w:rsidRPr="001B1829">
        <w:rPr>
          <w:rFonts w:hAnsi="Times New Roman" w:ascii="Times New Roman"/>
          <w:sz w:val="24"/>
          <w:szCs w:val="24"/>
        </w:rPr>
        <w:t>40.242,53</w:t>
      </w:r>
      <w:r w:rsidR="001B1829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1B1829" w:rsidRPr="001B1829">
        <w:rPr>
          <w:rFonts w:hAnsi="Times New Roman" w:ascii="Times New Roman"/>
          <w:sz w:val="24"/>
          <w:szCs w:val="24"/>
        </w:rPr>
        <w:t>40.242,53</w:t>
      </w:r>
      <w:r w:rsidR="001B1829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B1829" w:rsidP="001B1829" w:rsidR="001B182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B1829">
        <w:rPr>
          <w:rFonts w:hAnsi="Times New Roman" w:ascii="Times New Roman"/>
          <w:sz w:val="24"/>
          <w:szCs w:val="24"/>
        </w:rPr>
        <w:t>INTENTUS za savjetovanje u poslovanju i upravljanju,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B1829">
        <w:rPr>
          <w:rFonts w:hAnsi="Times New Roman" w:ascii="Times New Roman"/>
          <w:sz w:val="24"/>
          <w:szCs w:val="24"/>
        </w:rPr>
        <w:t>37.500,00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B1829">
        <w:rPr>
          <w:rFonts w:hAnsi="Times New Roman" w:ascii="Times New Roman"/>
          <w:sz w:val="24"/>
          <w:szCs w:val="24"/>
        </w:rPr>
        <w:t>37.500,00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B1829" w:rsidP="001B1829" w:rsidR="001B182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1B1829">
        <w:rPr>
          <w:rFonts w:hAnsi="Times New Roman" w:ascii="Times New Roman"/>
          <w:sz w:val="24"/>
          <w:szCs w:val="24"/>
        </w:rPr>
        <w:t>NTEREUROPA, logističke usluge,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 xml:space="preserve">179.164,94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B1829">
        <w:rPr>
          <w:rFonts w:hAnsi="Times New Roman" w:ascii="Times New Roman"/>
          <w:sz w:val="24"/>
          <w:szCs w:val="24"/>
        </w:rPr>
        <w:t>175.000,95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>, dok je iznos od 4.163,99 kuna u međuvremenu podmiren</w:t>
      </w:r>
    </w:p>
    <w:p w:rsidRDefault="001B1829" w:rsidP="002C737B" w:rsidR="001B182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B1829">
        <w:rPr>
          <w:rFonts w:hAnsi="Times New Roman" w:ascii="Times New Roman"/>
          <w:sz w:val="24"/>
          <w:szCs w:val="24"/>
        </w:rPr>
        <w:t>MIROSLAV IŠTUK, vl.,OPRUGA Obrt za proizvodnju, SAMOBOR - Josipa Jelačića 137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2C737B" w:rsidRPr="002C737B">
        <w:rPr>
          <w:rFonts w:hAnsi="Times New Roman" w:ascii="Times New Roman"/>
          <w:sz w:val="24"/>
          <w:szCs w:val="24"/>
        </w:rPr>
        <w:t>716,25</w:t>
      </w:r>
      <w:r w:rsidR="002C737B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2C737B" w:rsidRPr="002C737B">
        <w:rPr>
          <w:rFonts w:hAnsi="Times New Roman" w:ascii="Times New Roman"/>
          <w:sz w:val="24"/>
          <w:szCs w:val="24"/>
        </w:rPr>
        <w:t>716,25</w:t>
      </w:r>
      <w:r w:rsidR="002C737B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C737B" w:rsidP="002C737B" w:rsidR="002C737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2C737B">
        <w:rPr>
          <w:rFonts w:hAnsi="Times New Roman" w:ascii="Times New Roman"/>
          <w:sz w:val="24"/>
          <w:szCs w:val="24"/>
        </w:rPr>
        <w:t>TAS-PRVOMAJSKA d.d. tvornica alatnih strojeva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 xml:space="preserve">105.453,56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C737B">
        <w:rPr>
          <w:rFonts w:hAnsi="Times New Roman" w:ascii="Times New Roman"/>
          <w:sz w:val="24"/>
          <w:szCs w:val="24"/>
        </w:rPr>
        <w:t>19.281,35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1019B9">
        <w:rPr>
          <w:rFonts w:hAnsi="Times New Roman" w:ascii="Times New Roman"/>
          <w:sz w:val="24"/>
          <w:szCs w:val="24"/>
        </w:rPr>
        <w:t>, dok je iznos od 86.172,21 kuna u međuvremenu podmiren</w:t>
      </w:r>
    </w:p>
    <w:p w:rsidRDefault="00450C19" w:rsidP="00450C19" w:rsidR="000333E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IV NAKLADNIŠTVO d.o.o. za izdavačku i nakladničku djelatnost</w:t>
      </w:r>
      <w:r w:rsidR="000333EB">
        <w:rPr>
          <w:rFonts w:hAnsi="Times New Roman" w:ascii="Times New Roman"/>
          <w:sz w:val="24"/>
          <w:szCs w:val="24"/>
        </w:rPr>
        <w:t xml:space="preserve">, </w:t>
      </w:r>
      <w:r w:rsidR="000333EB" w:rsidRPr="000D2CD8">
        <w:rPr>
          <w:rFonts w:hAnsi="Times New Roman" w:ascii="Times New Roman"/>
          <w:sz w:val="24"/>
          <w:szCs w:val="24"/>
        </w:rPr>
        <w:t>prijavio je tražbinu u iznosu od</w:t>
      </w:r>
      <w:r w:rsidR="000333EB"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3.237,50</w:t>
      </w:r>
      <w:r>
        <w:rPr>
          <w:rFonts w:hAnsi="Times New Roman" w:ascii="Times New Roman"/>
          <w:sz w:val="24"/>
          <w:szCs w:val="24"/>
        </w:rPr>
        <w:t xml:space="preserve"> </w:t>
      </w:r>
      <w:r w:rsidR="000333EB" w:rsidRPr="000D2CD8">
        <w:rPr>
          <w:rFonts w:hAnsi="Times New Roman" w:ascii="Times New Roman"/>
          <w:sz w:val="24"/>
          <w:szCs w:val="24"/>
        </w:rPr>
        <w:t>kuna</w:t>
      </w:r>
      <w:r w:rsidR="000333EB">
        <w:rPr>
          <w:rFonts w:hAnsi="Times New Roman" w:ascii="Times New Roman"/>
          <w:sz w:val="24"/>
          <w:szCs w:val="24"/>
        </w:rPr>
        <w:t xml:space="preserve">. </w:t>
      </w:r>
      <w:r w:rsidR="000333EB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0333EB"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3.237,50</w:t>
      </w:r>
      <w:r>
        <w:rPr>
          <w:rFonts w:hAnsi="Times New Roman" w:ascii="Times New Roman"/>
          <w:sz w:val="24"/>
          <w:szCs w:val="24"/>
        </w:rPr>
        <w:t xml:space="preserve"> </w:t>
      </w:r>
      <w:r w:rsidR="000333EB" w:rsidRPr="000D71CB">
        <w:rPr>
          <w:rFonts w:hAnsi="Times New Roman" w:ascii="Times New Roman"/>
          <w:sz w:val="24"/>
          <w:szCs w:val="24"/>
        </w:rPr>
        <w:t>kuna</w:t>
      </w:r>
      <w:r w:rsidR="000333EB" w:rsidRPr="000D2CD8">
        <w:rPr>
          <w:rFonts w:hAnsi="Times New Roman" w:ascii="Times New Roman"/>
          <w:sz w:val="24"/>
          <w:szCs w:val="24"/>
        </w:rPr>
        <w:t xml:space="preserve"> </w:t>
      </w:r>
      <w:r w:rsidR="000333EB">
        <w:rPr>
          <w:rFonts w:hAnsi="Times New Roman" w:ascii="Times New Roman"/>
          <w:sz w:val="24"/>
          <w:szCs w:val="24"/>
        </w:rPr>
        <w:t xml:space="preserve"> </w:t>
      </w:r>
    </w:p>
    <w:p w:rsidRDefault="00450C19" w:rsidP="00450C19" w:rsidR="00450C1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IZVOR OSIGURANJE dioničko društvo za poslove neživotnog osiguranja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1.060,00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1.060,00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50C19" w:rsidP="00450C19" w:rsidR="00450C1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Javni prevoz stvari STUPAR TRANSPORT Dejan Stupar s.p. Banja Luk</w:t>
      </w:r>
      <w:r>
        <w:rPr>
          <w:rFonts w:hAnsi="Times New Roman" w:ascii="Times New Roman"/>
          <w:sz w:val="24"/>
          <w:szCs w:val="24"/>
        </w:rPr>
        <w:t xml:space="preserve">a,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1</w:t>
      </w:r>
      <w:r w:rsidR="00201C21">
        <w:rPr>
          <w:rFonts w:hAnsi="Times New Roman" w:ascii="Times New Roman"/>
          <w:sz w:val="24"/>
          <w:szCs w:val="24"/>
        </w:rPr>
        <w:t>.</w:t>
      </w:r>
      <w:r w:rsidRPr="00450C19">
        <w:rPr>
          <w:rFonts w:hAnsi="Times New Roman" w:ascii="Times New Roman"/>
          <w:sz w:val="24"/>
          <w:szCs w:val="24"/>
        </w:rPr>
        <w:t>854,39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50C19">
        <w:rPr>
          <w:rFonts w:hAnsi="Times New Roman" w:ascii="Times New Roman"/>
          <w:sz w:val="24"/>
          <w:szCs w:val="24"/>
        </w:rPr>
        <w:t>1</w:t>
      </w:r>
      <w:r w:rsidR="00201C21">
        <w:rPr>
          <w:rFonts w:hAnsi="Times New Roman" w:ascii="Times New Roman"/>
          <w:sz w:val="24"/>
          <w:szCs w:val="24"/>
        </w:rPr>
        <w:t>.</w:t>
      </w:r>
      <w:r w:rsidRPr="00450C19">
        <w:rPr>
          <w:rFonts w:hAnsi="Times New Roman" w:ascii="Times New Roman"/>
          <w:sz w:val="24"/>
          <w:szCs w:val="24"/>
        </w:rPr>
        <w:t>854,39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457" w:rsidP="00216457" w:rsidR="00450C1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Javni prevoz ST TRANS Siniša Tutnjević s.p Buletić</w:t>
      </w:r>
      <w:r w:rsidR="00450C19">
        <w:rPr>
          <w:rFonts w:hAnsi="Times New Roman" w:ascii="Times New Roman"/>
          <w:sz w:val="24"/>
          <w:szCs w:val="24"/>
        </w:rPr>
        <w:t xml:space="preserve">, </w:t>
      </w:r>
      <w:r w:rsidR="00450C19" w:rsidRPr="000D2CD8">
        <w:rPr>
          <w:rFonts w:hAnsi="Times New Roman" w:ascii="Times New Roman"/>
          <w:sz w:val="24"/>
          <w:szCs w:val="24"/>
        </w:rPr>
        <w:t>prijavio je tražbinu u iznosu od</w:t>
      </w:r>
      <w:r w:rsidR="00450C19"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2.225,27</w:t>
      </w:r>
      <w:r>
        <w:rPr>
          <w:rFonts w:hAnsi="Times New Roman" w:ascii="Times New Roman"/>
          <w:sz w:val="24"/>
          <w:szCs w:val="24"/>
        </w:rPr>
        <w:t xml:space="preserve"> </w:t>
      </w:r>
      <w:r w:rsidR="00450C19" w:rsidRPr="000D2CD8">
        <w:rPr>
          <w:rFonts w:hAnsi="Times New Roman" w:ascii="Times New Roman"/>
          <w:sz w:val="24"/>
          <w:szCs w:val="24"/>
        </w:rPr>
        <w:t>kuna</w:t>
      </w:r>
      <w:r w:rsidR="00450C19">
        <w:rPr>
          <w:rFonts w:hAnsi="Times New Roman" w:ascii="Times New Roman"/>
          <w:sz w:val="24"/>
          <w:szCs w:val="24"/>
        </w:rPr>
        <w:t xml:space="preserve">. </w:t>
      </w:r>
      <w:r w:rsidR="00450C19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450C19"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2.225,27</w:t>
      </w:r>
      <w:r>
        <w:rPr>
          <w:rFonts w:hAnsi="Times New Roman" w:ascii="Times New Roman"/>
          <w:sz w:val="24"/>
          <w:szCs w:val="24"/>
        </w:rPr>
        <w:t xml:space="preserve"> </w:t>
      </w:r>
      <w:r w:rsidR="00450C19" w:rsidRPr="000D71CB">
        <w:rPr>
          <w:rFonts w:hAnsi="Times New Roman" w:ascii="Times New Roman"/>
          <w:sz w:val="24"/>
          <w:szCs w:val="24"/>
        </w:rPr>
        <w:t>kuna</w:t>
      </w:r>
      <w:r w:rsidR="00450C19" w:rsidRPr="000D2CD8">
        <w:rPr>
          <w:rFonts w:hAnsi="Times New Roman" w:ascii="Times New Roman"/>
          <w:sz w:val="24"/>
          <w:szCs w:val="24"/>
        </w:rPr>
        <w:t xml:space="preserve"> </w:t>
      </w:r>
      <w:r w:rsidR="00450C19">
        <w:rPr>
          <w:rFonts w:hAnsi="Times New Roman" w:ascii="Times New Roman"/>
          <w:sz w:val="24"/>
          <w:szCs w:val="24"/>
        </w:rPr>
        <w:t xml:space="preserve"> </w:t>
      </w:r>
    </w:p>
    <w:p w:rsidRDefault="00216457" w:rsidP="00216457" w:rsidR="0021645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VLADIMIR JAGEČIĆ, DIPL. ING, vl.,EPO-ENERGETSKO PROCESNA OPREMA, OROSLAVJE, PARK VRANICANY 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367,50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367,50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457" w:rsidP="00216457" w:rsidR="0021645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JAY Electronique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 xml:space="preserve">49.312,04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 xml:space="preserve">49.312,04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457" w:rsidP="00216457" w:rsidR="0021645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>JB-MODELARIJA-BLAŽEKA društvo s ograničenom odgovornošću za izradu svih vrsta modela za lijevanje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 xml:space="preserve">146.514,28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457">
        <w:rPr>
          <w:rFonts w:hAnsi="Times New Roman" w:ascii="Times New Roman"/>
          <w:sz w:val="24"/>
          <w:szCs w:val="24"/>
        </w:rPr>
        <w:t xml:space="preserve">146.514,28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6F86" w:rsidP="00C26F86" w:rsidR="0021645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Jedriličarski klub "Split"</w:t>
      </w:r>
      <w:r w:rsidR="00216457">
        <w:rPr>
          <w:rFonts w:hAnsi="Times New Roman" w:ascii="Times New Roman"/>
          <w:sz w:val="24"/>
          <w:szCs w:val="24"/>
        </w:rPr>
        <w:t xml:space="preserve">, </w:t>
      </w:r>
      <w:r w:rsidR="00216457" w:rsidRPr="000D2CD8">
        <w:rPr>
          <w:rFonts w:hAnsi="Times New Roman" w:ascii="Times New Roman"/>
          <w:sz w:val="24"/>
          <w:szCs w:val="24"/>
        </w:rPr>
        <w:t>prijavio je tražbinu u iznosu od</w:t>
      </w:r>
      <w:r w:rsidR="00216457"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3.750,00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216457" w:rsidRPr="000D2CD8">
        <w:rPr>
          <w:rFonts w:hAnsi="Times New Roman" w:ascii="Times New Roman"/>
          <w:sz w:val="24"/>
          <w:szCs w:val="24"/>
        </w:rPr>
        <w:t>kuna</w:t>
      </w:r>
      <w:r w:rsidR="00216457">
        <w:rPr>
          <w:rFonts w:hAnsi="Times New Roman" w:ascii="Times New Roman"/>
          <w:sz w:val="24"/>
          <w:szCs w:val="24"/>
        </w:rPr>
        <w:t xml:space="preserve">. </w:t>
      </w:r>
      <w:r w:rsidR="00216457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216457"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3.750,00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216457" w:rsidRPr="000D71CB">
        <w:rPr>
          <w:rFonts w:hAnsi="Times New Roman" w:ascii="Times New Roman"/>
          <w:sz w:val="24"/>
          <w:szCs w:val="24"/>
        </w:rPr>
        <w:t>kuna</w:t>
      </w:r>
      <w:r w:rsidR="00216457" w:rsidRPr="000D2CD8">
        <w:rPr>
          <w:rFonts w:hAnsi="Times New Roman" w:ascii="Times New Roman"/>
          <w:sz w:val="24"/>
          <w:szCs w:val="24"/>
        </w:rPr>
        <w:t xml:space="preserve"> </w:t>
      </w:r>
      <w:r w:rsidR="00216457">
        <w:rPr>
          <w:rFonts w:hAnsi="Times New Roman" w:ascii="Times New Roman"/>
          <w:sz w:val="24"/>
          <w:szCs w:val="24"/>
        </w:rPr>
        <w:t xml:space="preserve"> </w:t>
      </w:r>
    </w:p>
    <w:p w:rsidRDefault="00C26F86" w:rsidP="00C26F86" w:rsidR="00C26F8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JELŠINGRAD LIVAR Livnica čelika a.d.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224.855,63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224.855,63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6F86" w:rsidP="00C26F86" w:rsidR="00C26F8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JMS ADRIATIC d.o.o.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13.792,83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13.792,83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6F86" w:rsidP="00C26F86" w:rsidR="00450C1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Kawasaki Precision Machinery (UK) Ltd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 xml:space="preserve">24.329,65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 xml:space="preserve">24.329,65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6F86" w:rsidP="00FB34F3" w:rsidR="00C26F8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6F86">
        <w:rPr>
          <w:rFonts w:hAnsi="Times New Roman" w:ascii="Times New Roman"/>
          <w:sz w:val="24"/>
          <w:szCs w:val="24"/>
        </w:rPr>
        <w:t>KBD - TRGOVINA I INŽENJERING, društvo s ograničenom odgovornošću za trgovinu, inženjering, posredovanje i usluge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FB34F3" w:rsidRPr="00FB34F3">
        <w:rPr>
          <w:rFonts w:hAnsi="Times New Roman" w:ascii="Times New Roman"/>
          <w:sz w:val="24"/>
          <w:szCs w:val="24"/>
        </w:rPr>
        <w:t>4.012,50</w:t>
      </w:r>
      <w:r w:rsidR="00FB34F3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FB34F3" w:rsidRPr="00FB34F3">
        <w:rPr>
          <w:rFonts w:hAnsi="Times New Roman" w:ascii="Times New Roman"/>
          <w:sz w:val="24"/>
          <w:szCs w:val="24"/>
        </w:rPr>
        <w:t>4.012,50</w:t>
      </w:r>
      <w:r w:rsidR="00FB34F3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B34F3" w:rsidP="00FB34F3" w:rsidR="00FB34F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KELLER &amp; KALMBACH društvo s ograničenom odgovornošću za trgovinu, usluge i zastupanje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1.406,13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1.406,13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B34F3" w:rsidP="00FB34F3" w:rsidR="00FB34F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KIRGAN HOLDING S.A.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327.174,40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327.174,40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B34F3" w:rsidP="00573E96" w:rsidR="00FB34F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34F3">
        <w:rPr>
          <w:rFonts w:hAnsi="Times New Roman" w:ascii="Times New Roman"/>
          <w:sz w:val="24"/>
          <w:szCs w:val="24"/>
        </w:rPr>
        <w:t>IVAN KISO, vl.Obrt za prijevozničke usluge IVAN KISO, Split, Mejaši I 9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573E96" w:rsidRPr="00573E96">
        <w:rPr>
          <w:rFonts w:hAnsi="Times New Roman" w:ascii="Times New Roman"/>
          <w:sz w:val="24"/>
          <w:szCs w:val="24"/>
        </w:rPr>
        <w:t xml:space="preserve">1.500,00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573E96" w:rsidRPr="00573E96">
        <w:rPr>
          <w:rFonts w:hAnsi="Times New Roman" w:ascii="Times New Roman"/>
          <w:sz w:val="24"/>
          <w:szCs w:val="24"/>
        </w:rPr>
        <w:t xml:space="preserve">1.500,00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73E96" w:rsidP="00573E96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KLOECKNER METALS AUSTRIA GMBH&amp; CO KG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260,51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260,51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73E96" w:rsidP="00573E96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KMT Export-Import Handelsgesellschaft 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27.621,26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27.621,26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73E96" w:rsidP="00573E96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KONČAR - ELEKTRIČNI UREĐAJI dioničko društvo, za proizvodnju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310.921,15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310.921,15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73E96" w:rsidP="00573E96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KONČAR - MALI ELEKTRIČNI STROJEVI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201C21">
        <w:rPr>
          <w:rFonts w:hAnsi="Times New Roman" w:ascii="Times New Roman"/>
          <w:sz w:val="24"/>
          <w:szCs w:val="24"/>
        </w:rPr>
        <w:t>2.490.002,99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201C21">
        <w:rPr>
          <w:rFonts w:hAnsi="Times New Roman" w:ascii="Times New Roman"/>
          <w:sz w:val="24"/>
          <w:szCs w:val="24"/>
        </w:rPr>
        <w:t xml:space="preserve">od </w:t>
      </w:r>
      <w:r w:rsidRPr="00573E96">
        <w:rPr>
          <w:rFonts w:hAnsi="Times New Roman" w:ascii="Times New Roman"/>
          <w:sz w:val="24"/>
          <w:szCs w:val="24"/>
        </w:rPr>
        <w:t>1.408.979,26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201C21">
        <w:rPr>
          <w:rFonts w:hAnsi="Times New Roman" w:ascii="Times New Roman"/>
          <w:sz w:val="24"/>
          <w:szCs w:val="24"/>
        </w:rPr>
        <w:t>, dok je iznos od 1.081.023,73 kuna u međuvremenu podmiren</w:t>
      </w:r>
    </w:p>
    <w:p w:rsidRDefault="00573E96" w:rsidP="00216AB5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73E96">
        <w:rPr>
          <w:rFonts w:hAnsi="Times New Roman" w:ascii="Times New Roman"/>
          <w:sz w:val="24"/>
          <w:szCs w:val="24"/>
        </w:rPr>
        <w:t>KOVINOELEKTRA uslužno-trgovinsko,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216AB5" w:rsidRPr="00216AB5">
        <w:rPr>
          <w:rFonts w:hAnsi="Times New Roman" w:ascii="Times New Roman"/>
          <w:sz w:val="24"/>
          <w:szCs w:val="24"/>
        </w:rPr>
        <w:t>16.000,00</w:t>
      </w:r>
      <w:r w:rsidR="00216AB5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216AB5" w:rsidRPr="00216AB5">
        <w:rPr>
          <w:rFonts w:hAnsi="Times New Roman" w:ascii="Times New Roman"/>
          <w:sz w:val="24"/>
          <w:szCs w:val="24"/>
        </w:rPr>
        <w:t>16.000,00</w:t>
      </w:r>
      <w:r w:rsidR="00216AB5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AB5" w:rsidP="00216AB5" w:rsidR="00216AB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Kroger Staal B.V.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24.824,62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24.824,62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AB5" w:rsidP="00216AB5" w:rsidR="00216AB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ODVJETNIK TOMISLAV KRKA, Starčevićeva 13, SPLIT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27.375,00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27.375,00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AB5" w:rsidP="00216AB5" w:rsidR="00216AB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KUGLIČNI LEŽAJ društvo s ograničenom odgovornošću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 xml:space="preserve">14.379,84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 xml:space="preserve">14.379,84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AB5" w:rsidP="00216AB5" w:rsidR="00216AB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Kühne Intertech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43.483,31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43.483,31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AB5" w:rsidP="00216AB5" w:rsidR="00216AB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L.R. KADENA društvo s ograničenom odgovornošću,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 xml:space="preserve">4.181,90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 xml:space="preserve">4.181,90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16AB5" w:rsidP="00216AB5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Larsnes Mek Verksted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511</w:t>
      </w:r>
      <w:r>
        <w:rPr>
          <w:rFonts w:hAnsi="Times New Roman" w:ascii="Times New Roman"/>
          <w:sz w:val="24"/>
          <w:szCs w:val="24"/>
        </w:rPr>
        <w:t>.</w:t>
      </w:r>
      <w:r w:rsidRPr="00216AB5">
        <w:rPr>
          <w:rFonts w:hAnsi="Times New Roman" w:ascii="Times New Roman"/>
          <w:sz w:val="24"/>
          <w:szCs w:val="24"/>
        </w:rPr>
        <w:t xml:space="preserve">812,67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16AB5">
        <w:rPr>
          <w:rFonts w:hAnsi="Times New Roman" w:ascii="Times New Roman"/>
          <w:sz w:val="24"/>
          <w:szCs w:val="24"/>
        </w:rPr>
        <w:t>511</w:t>
      </w:r>
      <w:r w:rsidR="001E544B">
        <w:rPr>
          <w:rFonts w:hAnsi="Times New Roman" w:ascii="Times New Roman"/>
          <w:sz w:val="24"/>
          <w:szCs w:val="24"/>
        </w:rPr>
        <w:t>.</w:t>
      </w:r>
      <w:r w:rsidRPr="00216AB5">
        <w:rPr>
          <w:rFonts w:hAnsi="Times New Roman" w:ascii="Times New Roman"/>
          <w:sz w:val="24"/>
          <w:szCs w:val="24"/>
        </w:rPr>
        <w:t xml:space="preserve">812,67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E544B" w:rsidP="001E544B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>LEŽAJ TRADE društvo s ograničenom odgovornošću za promet robom na veliko i malo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 xml:space="preserve">99,75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 xml:space="preserve">99,75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E544B" w:rsidP="001E544B" w:rsidR="001E544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>Licharz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>4.346,70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>4.346,70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E544B" w:rsidP="007B47CD" w:rsidR="001E544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>DRAGUTIN LILIĆ ,AUTOPRIJEVOZNIK,AUTOPRIJEVOZNIČKI OBRT,SLAVONSKI BROD,PAVLA ŠUBIĆA 35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E544B">
        <w:rPr>
          <w:rFonts w:hAnsi="Times New Roman" w:ascii="Times New Roman"/>
          <w:sz w:val="24"/>
          <w:szCs w:val="24"/>
        </w:rPr>
        <w:t xml:space="preserve">64.492,50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7B47CD" w:rsidRPr="007B47CD">
        <w:rPr>
          <w:rFonts w:hAnsi="Times New Roman" w:ascii="Times New Roman"/>
          <w:sz w:val="24"/>
          <w:szCs w:val="24"/>
        </w:rPr>
        <w:t xml:space="preserve">64.492,50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B47CD" w:rsidP="006E73F1" w:rsidR="007B47CD" w:rsidRPr="006E73F1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E73F1">
        <w:rPr>
          <w:rFonts w:hAnsi="Times New Roman" w:ascii="Times New Roman"/>
          <w:sz w:val="24"/>
          <w:szCs w:val="24"/>
        </w:rPr>
        <w:t xml:space="preserve"> </w:t>
      </w:r>
      <w:r w:rsidR="006E73F1" w:rsidRPr="006E73F1">
        <w:rPr>
          <w:rFonts w:hAnsi="Times New Roman" w:ascii="Times New Roman"/>
          <w:sz w:val="24"/>
          <w:szCs w:val="24"/>
        </w:rPr>
        <w:t>LLC TRAYMER</w:t>
      </w:r>
      <w:r w:rsidRPr="006E73F1">
        <w:rPr>
          <w:rFonts w:hAnsi="Times New Roman" w:ascii="Times New Roman"/>
          <w:sz w:val="24"/>
          <w:szCs w:val="24"/>
        </w:rPr>
        <w:t xml:space="preserve">, prijavio je tražbinu u iznosu od </w:t>
      </w:r>
      <w:r w:rsidR="006E73F1" w:rsidRPr="006E73F1">
        <w:rPr>
          <w:rFonts w:hAnsi="Times New Roman" w:ascii="Times New Roman"/>
          <w:sz w:val="24"/>
          <w:szCs w:val="24"/>
        </w:rPr>
        <w:t>5.850,00 Euro</w:t>
      </w:r>
      <w:r w:rsidRPr="006E73F1">
        <w:rPr>
          <w:rFonts w:hAnsi="Times New Roman" w:ascii="Times New Roman"/>
          <w:sz w:val="24"/>
          <w:szCs w:val="24"/>
        </w:rPr>
        <w:t xml:space="preserve">. Tražbina u prijavljenom iznosu  priznata u cijelosti pa se smatra utvrđenom u iznosu  </w:t>
      </w:r>
      <w:r w:rsidR="006E73F1" w:rsidRPr="006E73F1">
        <w:rPr>
          <w:rFonts w:hAnsi="Times New Roman" w:ascii="Times New Roman"/>
          <w:sz w:val="24"/>
          <w:szCs w:val="24"/>
        </w:rPr>
        <w:t>5.850,00 Euro</w:t>
      </w:r>
      <w:r w:rsidR="00201C21">
        <w:rPr>
          <w:rFonts w:hAnsi="Times New Roman" w:ascii="Times New Roman"/>
          <w:sz w:val="24"/>
          <w:szCs w:val="24"/>
        </w:rPr>
        <w:t>, što bi po srednjem tečaju na danprijave iznosilo 43.392,81 kuna</w:t>
      </w:r>
    </w:p>
    <w:p w:rsidRDefault="006E73F1" w:rsidP="006E73F1" w:rsidR="006E73F1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MA-RA FEROX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1.631,87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1.631,87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E73F1" w:rsidP="006E73F1" w:rsidR="006E73F1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MAKAKI društvo s ograničenom odgovornošću za trgovinu</w:t>
      </w:r>
      <w:r>
        <w:rPr>
          <w:rFonts w:hAnsi="Times New Roman" w:ascii="Times New Roman"/>
          <w:sz w:val="24"/>
          <w:szCs w:val="24"/>
        </w:rPr>
        <w:t xml:space="preserve"> 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6.948,13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6.948,13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E73F1" w:rsidP="005254B3" w:rsidR="001E544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E73F1">
        <w:rPr>
          <w:rFonts w:hAnsi="Times New Roman" w:ascii="Times New Roman"/>
          <w:sz w:val="24"/>
          <w:szCs w:val="24"/>
        </w:rPr>
        <w:t>MARAN, d.o.o. za revizorske poslove, ekonomske, financijske i računovodstvene usluge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5254B3" w:rsidRPr="005254B3">
        <w:rPr>
          <w:rFonts w:hAnsi="Times New Roman" w:ascii="Times New Roman"/>
          <w:sz w:val="24"/>
          <w:szCs w:val="24"/>
        </w:rPr>
        <w:t xml:space="preserve">21.250,00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5254B3" w:rsidRPr="005254B3">
        <w:rPr>
          <w:rFonts w:hAnsi="Times New Roman" w:ascii="Times New Roman"/>
          <w:sz w:val="24"/>
          <w:szCs w:val="24"/>
        </w:rPr>
        <w:t xml:space="preserve">21.250,00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B3" w:rsidP="005254B3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MARINE AIR d.o.o. međunarodna putnička agencija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 xml:space="preserve">25.641,50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 xml:space="preserve">25.641,50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B3" w:rsidP="005254B3" w:rsidR="00573E96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MARINKO LJUBIĆ AUTOPRIJEVOZNIK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 xml:space="preserve">7.417,58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 xml:space="preserve">7.417,58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B3" w:rsidP="005254B3" w:rsidR="00FB34F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MARKO POPOVIĆ PR RADNJA ZA DRUMSKI PREVOZ TAUMED TRANSPORT NIŠ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 xml:space="preserve">4.450,54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 xml:space="preserve">4.450,54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B3" w:rsidP="005254B3" w:rsidR="005254B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MAT TRANSPORTI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2.225,27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2.225,27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B3" w:rsidP="005254B3" w:rsidR="005254B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MATO MATIĆ,vl.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OBRT ZA AUTOPRIJEVOZ, ZDENCI BRDOVEČKI, GMAJNA 34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9.241,64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9.241,64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54B3" w:rsidP="0032529B" w:rsidR="005254B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54B3">
        <w:rPr>
          <w:rFonts w:hAnsi="Times New Roman" w:ascii="Times New Roman"/>
          <w:sz w:val="24"/>
          <w:szCs w:val="24"/>
        </w:rPr>
        <w:t>MEGATRON Elektronik GmbH &amp; Co. KG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32529B" w:rsidRPr="0032529B">
        <w:rPr>
          <w:rFonts w:hAnsi="Times New Roman" w:ascii="Times New Roman"/>
          <w:sz w:val="24"/>
          <w:szCs w:val="24"/>
        </w:rPr>
        <w:t>4.612,99</w:t>
      </w:r>
      <w:r w:rsidR="0032529B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32529B" w:rsidRPr="0032529B">
        <w:rPr>
          <w:rFonts w:hAnsi="Times New Roman" w:ascii="Times New Roman"/>
          <w:sz w:val="24"/>
          <w:szCs w:val="24"/>
        </w:rPr>
        <w:t>4.612,99</w:t>
      </w:r>
      <w:r w:rsidR="0032529B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2529B" w:rsidP="0032529B" w:rsidR="0032529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MERIDIAN MARINE INDUSTRIES INC.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123.504,12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123.504,12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2529B" w:rsidP="0032529B" w:rsidR="00450C1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METALSKA INDUSTRIJA VARAŽDIN dioničko društvo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 xml:space="preserve">66.935,15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 xml:space="preserve">66.935,15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2529B" w:rsidP="0032529B" w:rsidR="0032529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MINISTARSTVO POLJOPRIVREDE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23.244,62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23.244,62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2529B" w:rsidP="00933E80" w:rsidR="0032529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2529B">
        <w:rPr>
          <w:rFonts w:hAnsi="Times New Roman" w:ascii="Times New Roman"/>
          <w:sz w:val="24"/>
          <w:szCs w:val="24"/>
        </w:rPr>
        <w:t>MLAKAR VILIČARI d.o.o. za proizvodnju, trgovinu i usluge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7C0479">
        <w:rPr>
          <w:rFonts w:hAnsi="Times New Roman" w:ascii="Times New Roman"/>
          <w:sz w:val="24"/>
          <w:szCs w:val="24"/>
        </w:rPr>
        <w:t>12.611,25</w:t>
      </w:r>
      <w:r w:rsidR="00933E80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7C0479">
        <w:rPr>
          <w:rFonts w:hAnsi="Times New Roman" w:ascii="Times New Roman"/>
          <w:sz w:val="24"/>
          <w:szCs w:val="24"/>
        </w:rPr>
        <w:t xml:space="preserve">od </w:t>
      </w:r>
      <w:r w:rsidR="00933E80" w:rsidRPr="00933E80">
        <w:rPr>
          <w:rFonts w:hAnsi="Times New Roman" w:ascii="Times New Roman"/>
          <w:sz w:val="24"/>
          <w:szCs w:val="24"/>
        </w:rPr>
        <w:t>10.625,80</w:t>
      </w:r>
      <w:r w:rsidR="00933E80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="007C0479">
        <w:rPr>
          <w:rFonts w:hAnsi="Times New Roman" w:ascii="Times New Roman"/>
          <w:sz w:val="24"/>
          <w:szCs w:val="24"/>
        </w:rPr>
        <w:t>, dok je iznos od 1.985,45 kuna u međuvremenu podmiren.</w:t>
      </w:r>
      <w:r>
        <w:rPr>
          <w:rFonts w:hAnsi="Times New Roman" w:ascii="Times New Roman"/>
          <w:sz w:val="24"/>
          <w:szCs w:val="24"/>
        </w:rPr>
        <w:t xml:space="preserve"> </w:t>
      </w:r>
      <w:r w:rsidR="00933E80">
        <w:rPr>
          <w:rFonts w:hAnsi="Times New Roman" w:ascii="Times New Roman"/>
          <w:sz w:val="24"/>
          <w:szCs w:val="24"/>
        </w:rPr>
        <w:t xml:space="preserve"> </w:t>
      </w:r>
    </w:p>
    <w:p w:rsidRDefault="00933E80" w:rsidP="00933E80" w:rsidR="00933E8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Myklebust Verft AS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</w:t>
      </w:r>
      <w:r w:rsidRPr="00933E80">
        <w:rPr>
          <w:rFonts w:hAnsi="Times New Roman" w:ascii="Times New Roman"/>
          <w:sz w:val="24"/>
          <w:szCs w:val="24"/>
        </w:rPr>
        <w:t>928,54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</w:t>
      </w:r>
      <w:r w:rsidRPr="00933E80">
        <w:rPr>
          <w:rFonts w:hAnsi="Times New Roman" w:ascii="Times New Roman"/>
          <w:sz w:val="24"/>
          <w:szCs w:val="24"/>
        </w:rPr>
        <w:t>928,54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33E80" w:rsidP="00933E80" w:rsidR="00933E8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Navimor International Sp. z o.o.</w:t>
      </w:r>
      <w:r>
        <w:rPr>
          <w:rFonts w:hAnsi="Times New Roman" w:ascii="Times New Roman"/>
          <w:sz w:val="24"/>
          <w:szCs w:val="24"/>
        </w:rPr>
        <w:t>,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 xml:space="preserve">129.124,70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 xml:space="preserve">129.124,70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33E80" w:rsidP="00933E80" w:rsidR="0032529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NABLA PLUS d.o.o. za proizvodnju i trgovinu elektrotehničkim proizvodima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 xml:space="preserve">3.867,76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 xml:space="preserve">3.867,76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33E80" w:rsidP="00933E80" w:rsidR="00933E8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NAPREDNE TEHNOLOGIJE SIES d.o.o. za projektiranje, izvođenje radova i tehničke djelatnosti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47.998,30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3E80">
        <w:rPr>
          <w:rFonts w:hAnsi="Times New Roman" w:ascii="Times New Roman"/>
          <w:sz w:val="24"/>
          <w:szCs w:val="24"/>
        </w:rPr>
        <w:t>47.998,30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33E80" w:rsidP="006E2608" w:rsidR="00933E8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E2608" w:rsidRPr="006E2608">
        <w:rPr>
          <w:rFonts w:hAnsi="Times New Roman" w:ascii="Times New Roman"/>
          <w:sz w:val="24"/>
          <w:szCs w:val="24"/>
        </w:rPr>
        <w:t>NAPRIJED društvo s ograničenom odgovornošću za preradu drva i proizvodnju od drva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6E2608" w:rsidRPr="006E2608">
        <w:rPr>
          <w:rFonts w:hAnsi="Times New Roman" w:ascii="Times New Roman"/>
          <w:sz w:val="24"/>
          <w:szCs w:val="24"/>
        </w:rPr>
        <w:t xml:space="preserve">36.546,43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6E2608" w:rsidRPr="006E2608">
        <w:rPr>
          <w:rFonts w:hAnsi="Times New Roman" w:ascii="Times New Roman"/>
          <w:sz w:val="24"/>
          <w:szCs w:val="24"/>
        </w:rPr>
        <w:t xml:space="preserve">36.546,43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E2608" w:rsidP="006E2608" w:rsidR="006E260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E2608">
        <w:rPr>
          <w:rFonts w:hAnsi="Times New Roman" w:ascii="Times New Roman"/>
          <w:sz w:val="24"/>
          <w:szCs w:val="24"/>
        </w:rPr>
        <w:t>Nevsky Shipyard, LLC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2608">
        <w:rPr>
          <w:rFonts w:hAnsi="Times New Roman" w:ascii="Times New Roman"/>
          <w:sz w:val="24"/>
          <w:szCs w:val="24"/>
        </w:rPr>
        <w:t>1.218.809,93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2608">
        <w:rPr>
          <w:rFonts w:hAnsi="Times New Roman" w:ascii="Times New Roman"/>
          <w:sz w:val="24"/>
          <w:szCs w:val="24"/>
        </w:rPr>
        <w:t>1.218.809,93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E2608" w:rsidP="006E2608" w:rsidR="006E260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E2608">
        <w:rPr>
          <w:rFonts w:hAnsi="Times New Roman" w:ascii="Times New Roman"/>
          <w:sz w:val="24"/>
          <w:szCs w:val="24"/>
        </w:rPr>
        <w:t>NEREZI d.o.o. za poslovanje nekretninama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2608">
        <w:rPr>
          <w:rFonts w:hAnsi="Times New Roman" w:ascii="Times New Roman"/>
          <w:sz w:val="24"/>
          <w:szCs w:val="24"/>
        </w:rPr>
        <w:t xml:space="preserve">15.255,25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6E2608">
        <w:rPr>
          <w:rFonts w:hAnsi="Times New Roman" w:ascii="Times New Roman"/>
          <w:sz w:val="24"/>
          <w:szCs w:val="24"/>
        </w:rPr>
        <w:t xml:space="preserve">15.255,25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04C4F" w:rsidP="00104C4F" w:rsidR="00450C1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04C4F">
        <w:rPr>
          <w:rFonts w:hAnsi="Times New Roman" w:ascii="Times New Roman"/>
          <w:sz w:val="24"/>
          <w:szCs w:val="24"/>
        </w:rPr>
        <w:t>NICROMAL - Edelstahl &amp; Metallhandel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04C4F">
        <w:rPr>
          <w:rFonts w:hAnsi="Times New Roman" w:ascii="Times New Roman"/>
          <w:sz w:val="24"/>
          <w:szCs w:val="24"/>
        </w:rPr>
        <w:t xml:space="preserve">563,81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04C4F">
        <w:rPr>
          <w:rFonts w:hAnsi="Times New Roman" w:ascii="Times New Roman"/>
          <w:sz w:val="24"/>
          <w:szCs w:val="24"/>
        </w:rPr>
        <w:t xml:space="preserve">563,81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04C4F" w:rsidP="00104C4F" w:rsidR="00104C4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04C4F">
        <w:rPr>
          <w:rFonts w:hAnsi="Times New Roman" w:ascii="Times New Roman"/>
          <w:sz w:val="24"/>
          <w:szCs w:val="24"/>
        </w:rPr>
        <w:t>NIMAGO METALI d.o.o. za proizvodnju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104C4F">
        <w:rPr>
          <w:rFonts w:hAnsi="Times New Roman" w:ascii="Times New Roman"/>
          <w:sz w:val="24"/>
          <w:szCs w:val="24"/>
        </w:rPr>
        <w:t>16.687,50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04C4F">
        <w:rPr>
          <w:rFonts w:hAnsi="Times New Roman" w:ascii="Times New Roman"/>
          <w:sz w:val="24"/>
          <w:szCs w:val="24"/>
        </w:rPr>
        <w:t>16.687,50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04C4F" w:rsidP="008B42F0" w:rsidR="00104C4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Pr="00104C4F">
        <w:rPr>
          <w:rFonts w:hAnsi="Times New Roman" w:ascii="Times New Roman"/>
          <w:sz w:val="24"/>
          <w:szCs w:val="24"/>
        </w:rPr>
        <w:t>Novasea Service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8B42F0" w:rsidRPr="008B42F0">
        <w:rPr>
          <w:rFonts w:hAnsi="Times New Roman" w:ascii="Times New Roman"/>
          <w:sz w:val="24"/>
          <w:szCs w:val="24"/>
        </w:rPr>
        <w:t xml:space="preserve">7.538,41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8B42F0" w:rsidRPr="008B42F0">
        <w:rPr>
          <w:rFonts w:hAnsi="Times New Roman" w:ascii="Times New Roman"/>
          <w:sz w:val="24"/>
          <w:szCs w:val="24"/>
        </w:rPr>
        <w:t xml:space="preserve">7.538,41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42F0" w:rsidP="008B42F0" w:rsidR="000E410E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NOVA TOMA GRUPA d.o.o. za proizvodnju,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 xml:space="preserve">2.328,13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 xml:space="preserve">2.328,13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42F0" w:rsidP="008B42F0" w:rsidR="008B42F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Odvjetničko društvo KLIŠANIN &amp; PARTNERI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468,75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468,75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42F0" w:rsidP="008B42F0" w:rsidR="008B42F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OOO FABRIKANT.RU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5.807,96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5.807,96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42F0" w:rsidP="008B42F0" w:rsidR="008B42F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OSAUHING SILPOM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14.390,10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42F0">
        <w:rPr>
          <w:rFonts w:hAnsi="Times New Roman" w:ascii="Times New Roman"/>
          <w:sz w:val="24"/>
          <w:szCs w:val="24"/>
        </w:rPr>
        <w:t>14.390,10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52412" w:rsidP="008B6D07" w:rsidR="00B52412" w:rsidRPr="008B6D0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OTP banka Hrvatska dioničko društvo</w:t>
      </w:r>
      <w:r w:rsidR="008B42F0">
        <w:rPr>
          <w:rFonts w:hAnsi="Times New Roman" w:ascii="Times New Roman"/>
          <w:sz w:val="24"/>
          <w:szCs w:val="24"/>
        </w:rPr>
        <w:t xml:space="preserve">, </w:t>
      </w:r>
      <w:r w:rsidR="008B42F0" w:rsidRPr="000D2CD8">
        <w:rPr>
          <w:rFonts w:hAnsi="Times New Roman" w:ascii="Times New Roman"/>
          <w:sz w:val="24"/>
          <w:szCs w:val="24"/>
        </w:rPr>
        <w:t>prijavio je tražbinu u iznosu od</w:t>
      </w:r>
      <w:r w:rsidR="008B42F0"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923.338,10</w:t>
      </w:r>
      <w:r>
        <w:rPr>
          <w:rFonts w:hAnsi="Times New Roman" w:ascii="Times New Roman"/>
          <w:sz w:val="24"/>
          <w:szCs w:val="24"/>
        </w:rPr>
        <w:t xml:space="preserve"> </w:t>
      </w:r>
      <w:r w:rsidR="008B42F0" w:rsidRPr="000D2CD8">
        <w:rPr>
          <w:rFonts w:hAnsi="Times New Roman" w:ascii="Times New Roman"/>
          <w:sz w:val="24"/>
          <w:szCs w:val="24"/>
        </w:rPr>
        <w:t>kuna</w:t>
      </w:r>
      <w:r w:rsidR="008B42F0">
        <w:rPr>
          <w:rFonts w:hAnsi="Times New Roman" w:ascii="Times New Roman"/>
          <w:sz w:val="24"/>
          <w:szCs w:val="24"/>
        </w:rPr>
        <w:t xml:space="preserve">. </w:t>
      </w:r>
      <w:r w:rsidR="008B42F0"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8B42F0"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923.338,10</w:t>
      </w:r>
      <w:r>
        <w:rPr>
          <w:rFonts w:hAnsi="Times New Roman" w:ascii="Times New Roman"/>
          <w:sz w:val="24"/>
          <w:szCs w:val="24"/>
        </w:rPr>
        <w:t xml:space="preserve"> </w:t>
      </w:r>
      <w:r w:rsidR="008B42F0" w:rsidRPr="000D71CB">
        <w:rPr>
          <w:rFonts w:hAnsi="Times New Roman" w:ascii="Times New Roman"/>
          <w:sz w:val="24"/>
          <w:szCs w:val="24"/>
        </w:rPr>
        <w:t>kuna</w:t>
      </w:r>
      <w:r w:rsidR="008B42F0" w:rsidRPr="000D2CD8">
        <w:rPr>
          <w:rFonts w:hAnsi="Times New Roman" w:ascii="Times New Roman"/>
          <w:sz w:val="24"/>
          <w:szCs w:val="24"/>
        </w:rPr>
        <w:t xml:space="preserve"> </w:t>
      </w:r>
      <w:r w:rsidR="008B42F0">
        <w:rPr>
          <w:rFonts w:hAnsi="Times New Roman" w:ascii="Times New Roman"/>
          <w:sz w:val="24"/>
          <w:szCs w:val="24"/>
        </w:rPr>
        <w:t xml:space="preserve"> </w:t>
      </w:r>
    </w:p>
    <w:p w:rsidRDefault="00B52412" w:rsidP="00B52412" w:rsidR="00B5241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PARKER HANNIFIN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 xml:space="preserve">194.308,16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 xml:space="preserve">194.308,16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52412" w:rsidP="00B52412" w:rsidR="008B42F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ODVJETNIČKI URED RIKARD PAVLOVIĆ, Gundulićeva 26, SPLIT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 xml:space="preserve">23.437,50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 xml:space="preserve">23.437,50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52412" w:rsidP="00B52412" w:rsidR="00B5241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PEC LIMITED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121.045,55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121.045,55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52412" w:rsidP="00B52412" w:rsidR="00B5241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>DORIS PERAICA, vl., Elektro - elektronički obrt " NAVICOM", Bijankinijeva 1, Split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 xml:space="preserve">3.575,00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B52412">
        <w:rPr>
          <w:rFonts w:hAnsi="Times New Roman" w:ascii="Times New Roman"/>
          <w:sz w:val="24"/>
          <w:szCs w:val="24"/>
        </w:rPr>
        <w:t xml:space="preserve">3.575,00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0015F" w:rsidP="008B1B1F" w:rsidR="00C0015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0015F">
        <w:rPr>
          <w:rFonts w:hAnsi="Times New Roman" w:ascii="Times New Roman"/>
          <w:sz w:val="24"/>
          <w:szCs w:val="24"/>
        </w:rPr>
        <w:t>PINTSCH BUBENZER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8B1B1F" w:rsidRPr="008B1B1F">
        <w:rPr>
          <w:rFonts w:hAnsi="Times New Roman" w:ascii="Times New Roman"/>
          <w:sz w:val="24"/>
          <w:szCs w:val="24"/>
        </w:rPr>
        <w:t>104.240,70</w:t>
      </w:r>
      <w:r w:rsidR="008B1B1F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8B1B1F" w:rsidRPr="008B1B1F">
        <w:rPr>
          <w:rFonts w:hAnsi="Times New Roman" w:ascii="Times New Roman"/>
          <w:sz w:val="24"/>
          <w:szCs w:val="24"/>
        </w:rPr>
        <w:t>104.240,70</w:t>
      </w:r>
      <w:r w:rsidR="008B1B1F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1B1F" w:rsidP="008B1B1F" w:rsidR="00C0015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>PJSC ZAVOD KRASNOE SORMOVO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 xml:space="preserve">1.721,84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 xml:space="preserve">1.721,84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1B1F" w:rsidP="008B1B1F" w:rsidR="008B42F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>PLAVA KAVA društvo s ograničenom odgovornošću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 xml:space="preserve">7.523,47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 xml:space="preserve">7.523,47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1B1F" w:rsidP="008B1B1F" w:rsidR="008B1B1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>TURISTIČKI VODIĆ OLGA PLAZIBAT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>790,00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>790,00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1B1F" w:rsidP="008B1B1F" w:rsidR="0027067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B1B1F">
        <w:rPr>
          <w:rFonts w:hAnsi="Times New Roman" w:ascii="Times New Roman"/>
          <w:sz w:val="24"/>
          <w:szCs w:val="24"/>
        </w:rPr>
        <w:t>Poclain Hydraulics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8B6D07">
        <w:rPr>
          <w:rFonts w:hAnsi="Times New Roman" w:ascii="Times New Roman"/>
          <w:sz w:val="24"/>
          <w:szCs w:val="24"/>
        </w:rPr>
        <w:t>433.445,55</w:t>
      </w:r>
      <w:r w:rsidRPr="008B1B1F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8B6D07">
        <w:rPr>
          <w:rFonts w:hAnsi="Times New Roman" w:ascii="Times New Roman"/>
          <w:sz w:val="24"/>
          <w:szCs w:val="24"/>
        </w:rPr>
        <w:t xml:space="preserve">od </w:t>
      </w:r>
      <w:r w:rsidRPr="008B1B1F">
        <w:rPr>
          <w:rFonts w:hAnsi="Times New Roman" w:ascii="Times New Roman"/>
          <w:sz w:val="24"/>
          <w:szCs w:val="24"/>
        </w:rPr>
        <w:t xml:space="preserve">197.373,60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8B6D07">
        <w:rPr>
          <w:rFonts w:hAnsi="Times New Roman" w:ascii="Times New Roman"/>
          <w:sz w:val="24"/>
          <w:szCs w:val="24"/>
        </w:rPr>
        <w:t>, dok je iznos od 236.071,95 kuna u međuvremenu podmiren</w:t>
      </w:r>
    </w:p>
    <w:p w:rsidRDefault="00C65921" w:rsidP="00C65921" w:rsidR="00C65921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SAMIR POSAVEC, vl.,AUTOPRIJEVOZNIK,  NEDELIŠĆE, J. Š. SLAVENSKOG 16 C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42.989,43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42.989,43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65921" w:rsidP="00C65921" w:rsidR="00B44DD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Pro Therm Gesellschaft für Begleitheizungen, Steuerungsbau u. Elektrotechnik 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12.943,67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12.943,67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65921" w:rsidP="00E73FD5" w:rsidR="00B44DD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>Proenergy d.o.o. za proizvodnju električne energije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65921">
        <w:rPr>
          <w:rFonts w:hAnsi="Times New Roman" w:ascii="Times New Roman"/>
          <w:sz w:val="24"/>
          <w:szCs w:val="24"/>
        </w:rPr>
        <w:t xml:space="preserve">20.177,80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E73FD5" w:rsidRPr="00E73FD5">
        <w:rPr>
          <w:rFonts w:hAnsi="Times New Roman" w:ascii="Times New Roman"/>
          <w:sz w:val="24"/>
          <w:szCs w:val="24"/>
        </w:rPr>
        <w:t xml:space="preserve">20.177,80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73FD5" w:rsidP="00E73FD5" w:rsidR="00E73FD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3FD5">
        <w:rPr>
          <w:rFonts w:hAnsi="Times New Roman" w:ascii="Times New Roman"/>
          <w:sz w:val="24"/>
          <w:szCs w:val="24"/>
        </w:rPr>
        <w:t>Promotech s.r.l.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FD5">
        <w:rPr>
          <w:rFonts w:hAnsi="Times New Roman" w:ascii="Times New Roman"/>
          <w:sz w:val="24"/>
          <w:szCs w:val="24"/>
        </w:rPr>
        <w:t>15.131,86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FD5">
        <w:rPr>
          <w:rFonts w:hAnsi="Times New Roman" w:ascii="Times New Roman"/>
          <w:sz w:val="24"/>
          <w:szCs w:val="24"/>
        </w:rPr>
        <w:t>15.131,86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73FD5" w:rsidP="00E73FD5" w:rsidR="00E73FD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3FD5">
        <w:rPr>
          <w:rFonts w:hAnsi="Times New Roman" w:ascii="Times New Roman"/>
          <w:sz w:val="24"/>
          <w:szCs w:val="24"/>
        </w:rPr>
        <w:t>Proton EL d.o.o. za proizvodnju,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511B50">
        <w:rPr>
          <w:rFonts w:hAnsi="Times New Roman" w:ascii="Times New Roman"/>
          <w:sz w:val="24"/>
          <w:szCs w:val="24"/>
        </w:rPr>
        <w:t>17.055,94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 w:rsidR="00511B50">
        <w:rPr>
          <w:rFonts w:hAnsi="Times New Roman" w:ascii="Times New Roman"/>
          <w:sz w:val="24"/>
          <w:szCs w:val="24"/>
        </w:rPr>
        <w:t>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FD5">
        <w:rPr>
          <w:rFonts w:hAnsi="Times New Roman" w:ascii="Times New Roman"/>
          <w:sz w:val="24"/>
          <w:szCs w:val="24"/>
        </w:rPr>
        <w:t>12.253,40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 w:rsidR="00511B50">
        <w:rPr>
          <w:rFonts w:hAnsi="Times New Roman" w:ascii="Times New Roman"/>
          <w:sz w:val="24"/>
          <w:szCs w:val="24"/>
        </w:rPr>
        <w:t>, dok je iznos od 4.802,54 u međuvremenu podmiren</w:t>
      </w:r>
    </w:p>
    <w:p w:rsidRDefault="005F0A32" w:rsidP="005F0A32" w:rsidR="005F0A3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F0A32">
        <w:rPr>
          <w:rFonts w:hAnsi="Times New Roman" w:ascii="Times New Roman"/>
          <w:sz w:val="24"/>
          <w:szCs w:val="24"/>
        </w:rPr>
        <w:t>PRIOR INŽENJERING d.o.o. za razvoj, istraživanje i organizaciju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F0A32">
        <w:rPr>
          <w:rFonts w:hAnsi="Times New Roman" w:ascii="Times New Roman"/>
          <w:sz w:val="24"/>
          <w:szCs w:val="24"/>
        </w:rPr>
        <w:t>409.880,19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F0A32">
        <w:rPr>
          <w:rFonts w:hAnsi="Times New Roman" w:ascii="Times New Roman"/>
          <w:sz w:val="24"/>
          <w:szCs w:val="24"/>
        </w:rPr>
        <w:t>409.880,19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F0A32" w:rsidP="005F0A32" w:rsidR="005F0A3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F0A32">
        <w:rPr>
          <w:rFonts w:hAnsi="Times New Roman" w:ascii="Times New Roman"/>
          <w:sz w:val="24"/>
          <w:szCs w:val="24"/>
        </w:rPr>
        <w:t>PRIVREDNA BANKA ZAGREB - DIONIČKO DRUŠTVO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511B50">
        <w:rPr>
          <w:rFonts w:hAnsi="Times New Roman" w:ascii="Times New Roman"/>
          <w:sz w:val="24"/>
          <w:szCs w:val="24"/>
        </w:rPr>
        <w:t>21.520.074,81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511B50">
        <w:rPr>
          <w:rFonts w:hAnsi="Times New Roman" w:ascii="Times New Roman"/>
          <w:sz w:val="24"/>
          <w:szCs w:val="24"/>
        </w:rPr>
        <w:t xml:space="preserve">21.520.074,81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F0A32" w:rsidP="00C237FE" w:rsidR="005F0A3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F0A32">
        <w:rPr>
          <w:rFonts w:hAnsi="Times New Roman" w:ascii="Times New Roman"/>
          <w:sz w:val="24"/>
          <w:szCs w:val="24"/>
        </w:rPr>
        <w:t>PROELEKTRONIKA d.o.o.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5F0A32">
        <w:rPr>
          <w:rFonts w:hAnsi="Times New Roman" w:ascii="Times New Roman"/>
          <w:sz w:val="24"/>
          <w:szCs w:val="24"/>
        </w:rPr>
        <w:t xml:space="preserve">5.014,28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C237FE" w:rsidRPr="00C237FE">
        <w:rPr>
          <w:rFonts w:hAnsi="Times New Roman" w:ascii="Times New Roman"/>
          <w:sz w:val="24"/>
          <w:szCs w:val="24"/>
        </w:rPr>
        <w:t xml:space="preserve">5.014,28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37FE" w:rsidP="00C237FE" w:rsidR="00E73FD5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>PROIZVODNJA MK I OSO d.o.o. za proizvodnju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 xml:space="preserve">2.500,00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 xml:space="preserve">2.500,00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37FE" w:rsidP="00C237FE" w:rsidR="00B44DD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>RADEŽ - dioničko društvo za izradu brodske opreme i čeličnih konstrukcija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 xml:space="preserve">17.954,50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 xml:space="preserve">17.954,50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37FE" w:rsidP="00C237FE" w:rsidR="00C237F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>VRŠITELJ DUŽNOSTI JAVNOG BILJEŽNIKA MAJA RADOVANI, KRALJA ZVONIMIRA 85, SOLIN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 xml:space="preserve">2.447,50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 xml:space="preserve">2.447,50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237FE" w:rsidP="007E40B4" w:rsidR="00C237F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C237FE">
        <w:rPr>
          <w:rFonts w:hAnsi="Times New Roman" w:ascii="Times New Roman"/>
          <w:sz w:val="24"/>
          <w:szCs w:val="24"/>
        </w:rPr>
        <w:t>IVAN RAĐA, vl.,ANTE, prijevoznički obrt, Solin, Ulica Petra Kružića 22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7E40B4" w:rsidRPr="007E40B4">
        <w:rPr>
          <w:rFonts w:hAnsi="Times New Roman" w:ascii="Times New Roman"/>
          <w:sz w:val="24"/>
          <w:szCs w:val="24"/>
        </w:rPr>
        <w:t>3.125,00</w:t>
      </w:r>
      <w:r w:rsidR="007E40B4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7E40B4" w:rsidRPr="007E40B4">
        <w:rPr>
          <w:rFonts w:hAnsi="Times New Roman" w:ascii="Times New Roman"/>
          <w:sz w:val="24"/>
          <w:szCs w:val="24"/>
        </w:rPr>
        <w:t>3.125,00</w:t>
      </w:r>
      <w:r w:rsidR="007E40B4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E40B4" w:rsidP="007E40B4" w:rsidR="00C237F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7E40B4">
        <w:rPr>
          <w:rFonts w:hAnsi="Times New Roman" w:ascii="Times New Roman"/>
          <w:sz w:val="24"/>
          <w:szCs w:val="24"/>
        </w:rPr>
        <w:t>Reggiana Riduttori S.R.L.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7E40B4">
        <w:rPr>
          <w:rFonts w:hAnsi="Times New Roman" w:ascii="Times New Roman"/>
          <w:sz w:val="24"/>
          <w:szCs w:val="24"/>
        </w:rPr>
        <w:t xml:space="preserve">1.064.047,42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7E40B4">
        <w:rPr>
          <w:rFonts w:hAnsi="Times New Roman" w:ascii="Times New Roman"/>
          <w:sz w:val="24"/>
          <w:szCs w:val="24"/>
        </w:rPr>
        <w:t xml:space="preserve">1.064.047,42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E40B4" w:rsidP="00842434" w:rsidR="00C34AEF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842434" w:rsidRPr="00842434">
        <w:rPr>
          <w:rFonts w:hAnsi="Times New Roman" w:ascii="Times New Roman"/>
          <w:sz w:val="24"/>
          <w:szCs w:val="24"/>
        </w:rPr>
        <w:t>REMdevice S.r.L.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842434" w:rsidRPr="00842434">
        <w:rPr>
          <w:rFonts w:hAnsi="Times New Roman" w:ascii="Times New Roman"/>
          <w:sz w:val="24"/>
          <w:szCs w:val="24"/>
        </w:rPr>
        <w:t xml:space="preserve">17.839,27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842434" w:rsidRPr="00842434">
        <w:rPr>
          <w:rFonts w:hAnsi="Times New Roman" w:ascii="Times New Roman"/>
          <w:sz w:val="24"/>
          <w:szCs w:val="24"/>
        </w:rPr>
        <w:t xml:space="preserve">17.839,27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42434" w:rsidP="00842434" w:rsidR="00842434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42434">
        <w:rPr>
          <w:rFonts w:hAnsi="Times New Roman" w:ascii="Times New Roman"/>
          <w:sz w:val="24"/>
          <w:szCs w:val="24"/>
        </w:rPr>
        <w:t>REMEX društvo za unutarnju i vanjsku trgovinu i usluge,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42434">
        <w:rPr>
          <w:rFonts w:hAnsi="Times New Roman" w:ascii="Times New Roman"/>
          <w:sz w:val="24"/>
          <w:szCs w:val="24"/>
        </w:rPr>
        <w:t>1.368,75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42434">
        <w:rPr>
          <w:rFonts w:hAnsi="Times New Roman" w:ascii="Times New Roman"/>
          <w:sz w:val="24"/>
          <w:szCs w:val="24"/>
        </w:rPr>
        <w:t>1.368,75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42434" w:rsidP="00842434" w:rsidR="00842434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42434">
        <w:rPr>
          <w:rFonts w:hAnsi="Times New Roman" w:ascii="Times New Roman"/>
          <w:sz w:val="24"/>
          <w:szCs w:val="24"/>
        </w:rPr>
        <w:t>REPRO - GRAV društvo s ograničenom odgovornošću za proizvodnju,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842434">
        <w:rPr>
          <w:rFonts w:hAnsi="Times New Roman" w:ascii="Times New Roman"/>
          <w:sz w:val="24"/>
          <w:szCs w:val="24"/>
        </w:rPr>
        <w:t>218,75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42434">
        <w:rPr>
          <w:rFonts w:hAnsi="Times New Roman" w:ascii="Times New Roman"/>
          <w:sz w:val="24"/>
          <w:szCs w:val="24"/>
        </w:rPr>
        <w:t>218,75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A0232" w:rsidP="002A0232" w:rsidR="002A023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Roxtec d.o.o. za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  <w:r w:rsidRPr="002A0232">
        <w:rPr>
          <w:rFonts w:hAnsi="Times New Roman" w:ascii="Times New Roman"/>
          <w:sz w:val="24"/>
          <w:szCs w:val="24"/>
        </w:rPr>
        <w:t>212,76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  <w:r w:rsidRPr="002A0232">
        <w:rPr>
          <w:rFonts w:hAnsi="Times New Roman" w:ascii="Times New Roman"/>
          <w:sz w:val="24"/>
          <w:szCs w:val="24"/>
        </w:rPr>
        <w:t>212,76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A0232" w:rsidP="002A0232" w:rsidR="002A023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ROMANTIC CRUISE d.o.o. za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50.726,53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50.726,53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A0232" w:rsidP="002A0232" w:rsidR="002A023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ROTOMETAL-ING d.o.o. za proizvodnju, projektiranje, građenje, nadzor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A0232">
        <w:rPr>
          <w:rFonts w:hAnsi="Times New Roman" w:ascii="Times New Roman"/>
          <w:sz w:val="24"/>
          <w:szCs w:val="24"/>
        </w:rPr>
        <w:t xml:space="preserve">5.836,63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 xml:space="preserve">5.836,63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A0232" w:rsidP="003F623B" w:rsidR="002A023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A0232">
        <w:rPr>
          <w:rFonts w:hAnsi="Times New Roman" w:ascii="Times New Roman"/>
          <w:sz w:val="24"/>
          <w:szCs w:val="24"/>
        </w:rPr>
        <w:t>RST Rabe-System-Technik und Vertriebs-GmbH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="003F623B" w:rsidRPr="003F623B">
        <w:rPr>
          <w:rFonts w:hAnsi="Times New Roman" w:ascii="Times New Roman"/>
          <w:sz w:val="24"/>
          <w:szCs w:val="24"/>
        </w:rPr>
        <w:t>33.612,44</w:t>
      </w:r>
      <w:r w:rsidR="003F623B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3F623B" w:rsidRPr="003F623B">
        <w:rPr>
          <w:rFonts w:hAnsi="Times New Roman" w:ascii="Times New Roman"/>
          <w:sz w:val="24"/>
          <w:szCs w:val="24"/>
        </w:rPr>
        <w:t>33.612,44</w:t>
      </w:r>
      <w:r w:rsidR="003F623B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F623B" w:rsidP="003F623B" w:rsidR="002A023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F623B">
        <w:rPr>
          <w:rFonts w:hAnsi="Times New Roman" w:ascii="Times New Roman"/>
          <w:sz w:val="24"/>
          <w:szCs w:val="24"/>
        </w:rPr>
        <w:t>RUSKI POMORSKI REGISTAR PLOVIDBE - PODRUŽNICA RIJEKA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F623B">
        <w:rPr>
          <w:rFonts w:hAnsi="Times New Roman" w:ascii="Times New Roman"/>
          <w:sz w:val="24"/>
          <w:szCs w:val="24"/>
        </w:rPr>
        <w:t xml:space="preserve">365.168,54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623B">
        <w:rPr>
          <w:rFonts w:hAnsi="Times New Roman" w:ascii="Times New Roman"/>
          <w:sz w:val="24"/>
          <w:szCs w:val="24"/>
        </w:rPr>
        <w:t xml:space="preserve">365.168,54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F623B" w:rsidP="003F623B" w:rsidR="003F623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F623B">
        <w:rPr>
          <w:rFonts w:hAnsi="Times New Roman" w:ascii="Times New Roman"/>
          <w:sz w:val="24"/>
          <w:szCs w:val="24"/>
        </w:rPr>
        <w:t>TOMISLAV RUŽEVIĆ, vl., SYSCOM, obrt za informatičke djelatnosti, Split, Ninska 48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F623B">
        <w:rPr>
          <w:rFonts w:hAnsi="Times New Roman" w:ascii="Times New Roman"/>
          <w:sz w:val="24"/>
          <w:szCs w:val="24"/>
        </w:rPr>
        <w:t>4.375,00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623B">
        <w:rPr>
          <w:rFonts w:hAnsi="Times New Roman" w:ascii="Times New Roman"/>
          <w:sz w:val="24"/>
          <w:szCs w:val="24"/>
        </w:rPr>
        <w:t>4.375,00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F623B" w:rsidP="00B74935" w:rsidR="003F623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F623B">
        <w:rPr>
          <w:rFonts w:hAnsi="Times New Roman" w:ascii="Times New Roman"/>
          <w:sz w:val="24"/>
          <w:szCs w:val="24"/>
        </w:rPr>
        <w:t>SAI S.p.A.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="00B74935" w:rsidRPr="00B74935">
        <w:rPr>
          <w:rFonts w:hAnsi="Times New Roman" w:ascii="Times New Roman"/>
          <w:sz w:val="24"/>
          <w:szCs w:val="24"/>
        </w:rPr>
        <w:t>10.755,48</w:t>
      </w:r>
      <w:r w:rsidR="00B74935"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B74935" w:rsidRPr="00B74935">
        <w:rPr>
          <w:rFonts w:hAnsi="Times New Roman" w:ascii="Times New Roman"/>
          <w:sz w:val="24"/>
          <w:szCs w:val="24"/>
        </w:rPr>
        <w:t>10.755,48</w:t>
      </w:r>
      <w:r w:rsidR="00B74935"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74935" w:rsidP="00B74935" w:rsidR="00B74935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B74935">
        <w:rPr>
          <w:rFonts w:hAnsi="Times New Roman" w:ascii="Times New Roman"/>
          <w:sz w:val="24"/>
          <w:szCs w:val="24"/>
        </w:rPr>
        <w:t>SALESIANER MIETTEX Lotos d.o.o. praonica i kemijska čistionica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B74935">
        <w:rPr>
          <w:rFonts w:hAnsi="Times New Roman" w:ascii="Times New Roman"/>
          <w:sz w:val="24"/>
          <w:szCs w:val="24"/>
        </w:rPr>
        <w:t>4.771,74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B74935">
        <w:rPr>
          <w:rFonts w:hAnsi="Times New Roman" w:ascii="Times New Roman"/>
          <w:sz w:val="24"/>
          <w:szCs w:val="24"/>
        </w:rPr>
        <w:t>4.771,74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C16E5" w:rsidP="002C16E5" w:rsidR="00D06F6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C16E5">
        <w:rPr>
          <w:rFonts w:hAnsi="Times New Roman" w:ascii="Times New Roman"/>
          <w:sz w:val="24"/>
          <w:szCs w:val="24"/>
        </w:rPr>
        <w:t>Sberbank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C16E5">
        <w:rPr>
          <w:rFonts w:hAnsi="Times New Roman" w:ascii="Times New Roman"/>
          <w:sz w:val="24"/>
          <w:szCs w:val="24"/>
        </w:rPr>
        <w:t xml:space="preserve">539.038,36 </w:t>
      </w:r>
      <w:r>
        <w:rPr>
          <w:rFonts w:hAnsi="Times New Roman" w:ascii="Times New Roman"/>
          <w:sz w:val="24"/>
          <w:szCs w:val="24"/>
        </w:rPr>
        <w:t xml:space="preserve">kuna i </w:t>
      </w:r>
      <w:r w:rsidRPr="002C16E5">
        <w:rPr>
          <w:rFonts w:hAnsi="Times New Roman" w:ascii="Times New Roman"/>
          <w:sz w:val="24"/>
          <w:szCs w:val="24"/>
        </w:rPr>
        <w:t xml:space="preserve">228,52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 w:rsidR="00D06F67" w:rsidRPr="002C16E5">
        <w:rPr>
          <w:rFonts w:hAnsi="Times New Roman" w:ascii="Times New Roman"/>
          <w:sz w:val="24"/>
          <w:szCs w:val="24"/>
        </w:rPr>
        <w:t xml:space="preserve">539.038,36 </w:t>
      </w:r>
      <w:r w:rsidR="00D06F67">
        <w:rPr>
          <w:rFonts w:hAnsi="Times New Roman" w:ascii="Times New Roman"/>
          <w:sz w:val="24"/>
          <w:szCs w:val="24"/>
        </w:rPr>
        <w:t>kuna</w:t>
      </w:r>
      <w:r w:rsidR="001F4105">
        <w:rPr>
          <w:rFonts w:hAnsi="Times New Roman" w:ascii="Times New Roman"/>
          <w:sz w:val="24"/>
          <w:szCs w:val="24"/>
        </w:rPr>
        <w:t>, uz napomenu da se radi o uvjetnoj tražbini po garanciji koja do sada nije naplaćena</w:t>
      </w:r>
      <w:r w:rsidR="00D06F67">
        <w:rPr>
          <w:rFonts w:hAnsi="Times New Roman" w:ascii="Times New Roman"/>
          <w:sz w:val="24"/>
          <w:szCs w:val="24"/>
        </w:rPr>
        <w:t xml:space="preserve"> i </w:t>
      </w:r>
      <w:r w:rsidR="00D06F67" w:rsidRPr="002C16E5">
        <w:rPr>
          <w:rFonts w:hAnsi="Times New Roman" w:ascii="Times New Roman"/>
          <w:sz w:val="24"/>
          <w:szCs w:val="24"/>
        </w:rPr>
        <w:t xml:space="preserve">228,52 </w:t>
      </w:r>
      <w:r w:rsidR="00D06F67" w:rsidRPr="000D2CD8">
        <w:rPr>
          <w:rFonts w:hAnsi="Times New Roman" w:ascii="Times New Roman"/>
          <w:sz w:val="24"/>
          <w:szCs w:val="24"/>
        </w:rPr>
        <w:t>kuna</w:t>
      </w:r>
      <w:r w:rsidR="001F4105">
        <w:rPr>
          <w:rFonts w:hAnsi="Times New Roman" w:ascii="Times New Roman"/>
          <w:sz w:val="24"/>
          <w:szCs w:val="24"/>
        </w:rPr>
        <w:t>.</w:t>
      </w:r>
    </w:p>
    <w:p w:rsidRDefault="00D06F67" w:rsidP="00D06F67" w:rsidR="003F623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D06F67">
        <w:rPr>
          <w:rFonts w:hAnsi="Times New Roman" w:ascii="Times New Roman"/>
          <w:sz w:val="24"/>
          <w:szCs w:val="24"/>
        </w:rPr>
        <w:t>Schmiedewerk Stooss AG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D06F67">
        <w:rPr>
          <w:rFonts w:hAnsi="Times New Roman" w:ascii="Times New Roman"/>
          <w:sz w:val="24"/>
          <w:szCs w:val="24"/>
        </w:rPr>
        <w:t xml:space="preserve">52.694,45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D06F67">
        <w:rPr>
          <w:rFonts w:hAnsi="Times New Roman" w:ascii="Times New Roman"/>
          <w:sz w:val="24"/>
          <w:szCs w:val="24"/>
        </w:rPr>
        <w:t xml:space="preserve">52.694,45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06F67" w:rsidP="00D06F67" w:rsidR="00D06F6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D06F67">
        <w:rPr>
          <w:rFonts w:hAnsi="Times New Roman" w:ascii="Times New Roman"/>
          <w:sz w:val="24"/>
          <w:szCs w:val="24"/>
        </w:rPr>
        <w:t>SCANCON ENCODERS A/S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D06F67">
        <w:rPr>
          <w:rFonts w:hAnsi="Times New Roman" w:ascii="Times New Roman"/>
          <w:sz w:val="24"/>
          <w:szCs w:val="24"/>
        </w:rPr>
        <w:t>689,46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D06F67">
        <w:rPr>
          <w:rFonts w:hAnsi="Times New Roman" w:ascii="Times New Roman"/>
          <w:sz w:val="24"/>
          <w:szCs w:val="24"/>
        </w:rPr>
        <w:t>689,46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06F67" w:rsidP="00D06F67" w:rsidR="00D06F6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D06F67">
        <w:rPr>
          <w:rFonts w:hAnsi="Times New Roman" w:ascii="Times New Roman"/>
          <w:sz w:val="24"/>
          <w:szCs w:val="24"/>
        </w:rPr>
        <w:t>SCHENKER d.o.o. za međunarodno otpremništvo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D06F67">
        <w:rPr>
          <w:rFonts w:hAnsi="Times New Roman" w:ascii="Times New Roman"/>
          <w:sz w:val="24"/>
          <w:szCs w:val="24"/>
        </w:rPr>
        <w:t>23.248,11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D06F67">
        <w:rPr>
          <w:rFonts w:hAnsi="Times New Roman" w:ascii="Times New Roman"/>
          <w:sz w:val="24"/>
          <w:szCs w:val="24"/>
        </w:rPr>
        <w:t>23.248,11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1CAF" w:rsidP="00521CAF" w:rsidR="00D06F6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>SCHNEIDER ELECTRIC d.o.o.za trgovinu i usluge</w:t>
      </w:r>
      <w:r w:rsidR="00D06F67">
        <w:rPr>
          <w:rFonts w:hAnsi="Times New Roman" w:ascii="Times New Roman"/>
          <w:sz w:val="24"/>
          <w:szCs w:val="24"/>
        </w:rPr>
        <w:t xml:space="preserve">, </w:t>
      </w:r>
      <w:r w:rsidR="00D06F67" w:rsidRPr="000D2CD8">
        <w:rPr>
          <w:rFonts w:hAnsi="Times New Roman" w:ascii="Times New Roman"/>
          <w:sz w:val="24"/>
          <w:szCs w:val="24"/>
        </w:rPr>
        <w:t>prijavio je tražbinu u iznosu od</w:t>
      </w:r>
      <w:r w:rsidR="00D06F67">
        <w:rPr>
          <w:rFonts w:hAnsi="Times New Roman" w:ascii="Times New Roman"/>
          <w:sz w:val="24"/>
          <w:szCs w:val="24"/>
        </w:rPr>
        <w:t xml:space="preserve">  </w:t>
      </w:r>
      <w:r w:rsidR="00C82E13">
        <w:rPr>
          <w:rFonts w:hAnsi="Times New Roman" w:ascii="Times New Roman"/>
          <w:sz w:val="24"/>
          <w:szCs w:val="24"/>
        </w:rPr>
        <w:t>449.352,75</w:t>
      </w:r>
      <w:r>
        <w:rPr>
          <w:rFonts w:hAnsi="Times New Roman" w:ascii="Times New Roman"/>
          <w:sz w:val="24"/>
          <w:szCs w:val="24"/>
        </w:rPr>
        <w:t xml:space="preserve"> </w:t>
      </w:r>
      <w:r w:rsidR="00D06F67" w:rsidRPr="000D2CD8">
        <w:rPr>
          <w:rFonts w:hAnsi="Times New Roman" w:ascii="Times New Roman"/>
          <w:sz w:val="24"/>
          <w:szCs w:val="24"/>
        </w:rPr>
        <w:t>kuna</w:t>
      </w:r>
      <w:r w:rsidR="00D06F67">
        <w:rPr>
          <w:rFonts w:hAnsi="Times New Roman" w:ascii="Times New Roman"/>
          <w:sz w:val="24"/>
          <w:szCs w:val="24"/>
        </w:rPr>
        <w:t xml:space="preserve">. </w:t>
      </w:r>
      <w:r w:rsidR="00D06F67" w:rsidRPr="000D71CB">
        <w:rPr>
          <w:rFonts w:hAnsi="Times New Roman" w:ascii="Times New Roman"/>
          <w:sz w:val="24"/>
          <w:szCs w:val="24"/>
        </w:rPr>
        <w:t xml:space="preserve">Tražbina priznata u iznosu </w:t>
      </w:r>
      <w:r w:rsidR="00D06F67">
        <w:rPr>
          <w:rFonts w:hAnsi="Times New Roman" w:ascii="Times New Roman"/>
          <w:sz w:val="24"/>
          <w:szCs w:val="24"/>
        </w:rPr>
        <w:t xml:space="preserve"> </w:t>
      </w:r>
      <w:r w:rsidR="00C82E13">
        <w:rPr>
          <w:rFonts w:hAnsi="Times New Roman" w:ascii="Times New Roman"/>
          <w:sz w:val="24"/>
          <w:szCs w:val="24"/>
        </w:rPr>
        <w:t xml:space="preserve">od </w:t>
      </w:r>
      <w:r w:rsidRPr="00521CAF">
        <w:rPr>
          <w:rFonts w:hAnsi="Times New Roman" w:ascii="Times New Roman"/>
          <w:sz w:val="24"/>
          <w:szCs w:val="24"/>
        </w:rPr>
        <w:t>201.999,09</w:t>
      </w:r>
      <w:r>
        <w:rPr>
          <w:rFonts w:hAnsi="Times New Roman" w:ascii="Times New Roman"/>
          <w:sz w:val="24"/>
          <w:szCs w:val="24"/>
        </w:rPr>
        <w:t xml:space="preserve"> </w:t>
      </w:r>
      <w:r w:rsidR="00D06F67" w:rsidRPr="000D71CB">
        <w:rPr>
          <w:rFonts w:hAnsi="Times New Roman" w:ascii="Times New Roman"/>
          <w:sz w:val="24"/>
          <w:szCs w:val="24"/>
        </w:rPr>
        <w:t>kuna</w:t>
      </w:r>
      <w:r w:rsidR="00D06F67" w:rsidRPr="000D2CD8">
        <w:rPr>
          <w:rFonts w:hAnsi="Times New Roman" w:ascii="Times New Roman"/>
          <w:sz w:val="24"/>
          <w:szCs w:val="24"/>
        </w:rPr>
        <w:t xml:space="preserve"> </w:t>
      </w:r>
      <w:r w:rsidR="00C82E13">
        <w:rPr>
          <w:rFonts w:hAnsi="Times New Roman" w:ascii="Times New Roman"/>
          <w:sz w:val="24"/>
          <w:szCs w:val="24"/>
        </w:rPr>
        <w:t>, dok je iznos od 247.353,66 kuna u međuvremenu podmiren</w:t>
      </w:r>
    </w:p>
    <w:p w:rsidRDefault="00521CAF" w:rsidP="00521CAF" w:rsidR="00521CAF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>Seaonics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21CAF">
        <w:rPr>
          <w:rFonts w:hAnsi="Times New Roman" w:ascii="Times New Roman"/>
          <w:sz w:val="24"/>
          <w:szCs w:val="24"/>
        </w:rPr>
        <w:t>847.191,32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>847.191,32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1CAF" w:rsidP="00521CAF" w:rsidR="00521CA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>Sefine Denizcilik Tersanecilik Turizm San. ve Tic. A.S.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21CAF">
        <w:rPr>
          <w:rFonts w:hAnsi="Times New Roman" w:ascii="Times New Roman"/>
          <w:sz w:val="24"/>
          <w:szCs w:val="24"/>
        </w:rPr>
        <w:t xml:space="preserve">304.120,58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 xml:space="preserve">304.120,58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21CAF" w:rsidP="00521CAF" w:rsidR="00D06F67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>SEAONICS AKSJESELSKAP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21CAF">
        <w:rPr>
          <w:rFonts w:hAnsi="Times New Roman" w:ascii="Times New Roman"/>
          <w:sz w:val="24"/>
          <w:szCs w:val="24"/>
        </w:rPr>
        <w:t xml:space="preserve">431.702,86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21CAF">
        <w:rPr>
          <w:rFonts w:hAnsi="Times New Roman" w:ascii="Times New Roman"/>
          <w:sz w:val="24"/>
          <w:szCs w:val="24"/>
        </w:rPr>
        <w:t xml:space="preserve">431.702,86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E52B2" w:rsidP="00FE52B2" w:rsidR="00D06F67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>SERVI HYDRANOR AS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E52B2">
        <w:rPr>
          <w:rFonts w:hAnsi="Times New Roman" w:ascii="Times New Roman"/>
          <w:sz w:val="24"/>
          <w:szCs w:val="24"/>
        </w:rPr>
        <w:t xml:space="preserve">25.394,20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 xml:space="preserve">25.394,20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E52B2" w:rsidP="00FE52B2" w:rsidR="00FE52B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>Siemens dioničko društvo za elektrotehniku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>prijavio je tražbinu u iznosu od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E52B2">
        <w:rPr>
          <w:rFonts w:hAnsi="Times New Roman" w:ascii="Times New Roman"/>
          <w:sz w:val="24"/>
          <w:szCs w:val="24"/>
        </w:rPr>
        <w:t>62.790,38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>62.790,38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E52B2" w:rsidP="00FE52B2" w:rsidR="00FE52B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>Silverburn Shipping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</w:t>
      </w:r>
      <w:r w:rsidRPr="00FE52B2">
        <w:rPr>
          <w:rFonts w:hAnsi="Times New Roman" w:ascii="Times New Roman"/>
          <w:sz w:val="24"/>
          <w:szCs w:val="24"/>
        </w:rPr>
        <w:t xml:space="preserve">14.835,15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 xml:space="preserve">14.835,15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E52B2" w:rsidP="00FE52B2" w:rsidR="00FE52B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>SIGMA d.o.o. za proizvodnju,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</w:t>
      </w:r>
      <w:r w:rsidRPr="00FE52B2">
        <w:rPr>
          <w:rFonts w:hAnsi="Times New Roman" w:ascii="Times New Roman"/>
          <w:sz w:val="24"/>
          <w:szCs w:val="24"/>
        </w:rPr>
        <w:t xml:space="preserve">650,00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 xml:space="preserve">650,00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E52B2" w:rsidP="00004676" w:rsidR="00FE52B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E52B2">
        <w:rPr>
          <w:rFonts w:hAnsi="Times New Roman" w:ascii="Times New Roman"/>
          <w:sz w:val="24"/>
          <w:szCs w:val="24"/>
        </w:rPr>
        <w:t>SIK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</w:t>
      </w:r>
      <w:r w:rsidRPr="00FE52B2">
        <w:rPr>
          <w:rFonts w:hAnsi="Times New Roman" w:ascii="Times New Roman"/>
          <w:sz w:val="24"/>
          <w:szCs w:val="24"/>
        </w:rPr>
        <w:t xml:space="preserve">155.116,31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="00004676" w:rsidRPr="00004676">
        <w:rPr>
          <w:rFonts w:hAnsi="Times New Roman" w:ascii="Times New Roman"/>
          <w:sz w:val="24"/>
          <w:szCs w:val="24"/>
        </w:rPr>
        <w:t xml:space="preserve">155.116,31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04676" w:rsidP="00004676" w:rsidR="00004676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SIŽE građevinarstvo i trgovina,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D2CD8">
        <w:rPr>
          <w:rFonts w:hAnsi="Times New Roman" w:ascii="Times New Roman"/>
          <w:sz w:val="24"/>
          <w:szCs w:val="24"/>
        </w:rPr>
        <w:t xml:space="preserve">prijavio je tražbinu u iznosu </w:t>
      </w:r>
      <w:r w:rsidRPr="00004676">
        <w:rPr>
          <w:rFonts w:hAnsi="Times New Roman" w:ascii="Times New Roman"/>
          <w:sz w:val="24"/>
          <w:szCs w:val="24"/>
        </w:rPr>
        <w:t xml:space="preserve">21.962,50 </w:t>
      </w:r>
      <w:r w:rsidRPr="000D2CD8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. </w:t>
      </w:r>
      <w:r w:rsidRPr="000D71CB">
        <w:rPr>
          <w:rFonts w:hAnsi="Times New Roman" w:ascii="Times New Roman"/>
          <w:sz w:val="24"/>
          <w:szCs w:val="24"/>
        </w:rPr>
        <w:t xml:space="preserve">Tražbina u prijavljenom iznosu  priznata u cijelosti pa se smatra utvrđenom u iznosu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21.962,50 </w:t>
      </w:r>
      <w:r w:rsidRPr="000D71CB">
        <w:rPr>
          <w:rFonts w:hAnsi="Times New Roman" w:ascii="Times New Roman"/>
          <w:sz w:val="24"/>
          <w:szCs w:val="24"/>
        </w:rPr>
        <w:t>kuna</w:t>
      </w:r>
      <w:r w:rsidRPr="000D2C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04676" w:rsidP="00004676" w:rsidR="00842434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04676">
        <w:rPr>
          <w:rFonts w:hAnsi="Times New Roman" w:ascii="Times New Roman"/>
          <w:sz w:val="24"/>
          <w:szCs w:val="24"/>
        </w:rPr>
        <w:t xml:space="preserve">  SKIL d.o.o. za proizvodnju, trgovinu i usluge</w:t>
      </w:r>
      <w:r>
        <w:rPr>
          <w:rFonts w:hAnsi="Times New Roman" w:ascii="Times New Roman"/>
          <w:sz w:val="24"/>
          <w:szCs w:val="24"/>
        </w:rPr>
        <w:t>,</w:t>
      </w:r>
      <w:r w:rsidRPr="00004676">
        <w:rPr>
          <w:rFonts w:hAnsi="Times New Roman" w:ascii="Times New Roman"/>
          <w:sz w:val="24"/>
          <w:szCs w:val="24"/>
        </w:rPr>
        <w:t xml:space="preserve"> prijavio je tražbinu u iznosu 16.062,50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kuna. Tražbina u prijavljenom iznosu  priznata u cijelosti pa se smatra utvrđenom u iznosu  16.062,50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004676" w:rsidP="00004676" w:rsidR="00004676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SUDSKI VJEŠTAK ZA STROJEVE, CESTOVNI PROMET I MOTORNA VOZILA STANKO SMODLAKA, dipl. ing., Hrvatske mornarice 26, Split</w:t>
      </w:r>
      <w:r>
        <w:rPr>
          <w:rFonts w:hAnsi="Times New Roman" w:ascii="Times New Roman"/>
          <w:sz w:val="24"/>
          <w:szCs w:val="24"/>
        </w:rPr>
        <w:t>,</w:t>
      </w:r>
      <w:r w:rsidRPr="00004676">
        <w:rPr>
          <w:rFonts w:hAnsi="Times New Roman" w:ascii="Times New Roman"/>
          <w:sz w:val="24"/>
          <w:szCs w:val="24"/>
        </w:rPr>
        <w:t xml:space="preserve"> prijavio je tražbinu u iznosu 6.250,00 kuna. Tražbina u prijavljenom iznosu  priznata u cijelosti pa se smatra utvrđenom u iznosu  6.250,00 kuna  </w:t>
      </w:r>
    </w:p>
    <w:p w:rsidRDefault="00004676" w:rsidP="00F32E05" w:rsidR="00004676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 </w:t>
      </w:r>
      <w:r w:rsidR="00F32E05" w:rsidRPr="00F32E05">
        <w:rPr>
          <w:rFonts w:hAnsi="Times New Roman" w:ascii="Times New Roman"/>
          <w:sz w:val="24"/>
          <w:szCs w:val="24"/>
        </w:rPr>
        <w:t>SORMIKO, društvo s ograničenom odgovornošću za proizvodnju hidrauličnih elemenata i uređaja, trgovinu i usluge</w:t>
      </w:r>
      <w:r>
        <w:rPr>
          <w:rFonts w:hAnsi="Times New Roman" w:ascii="Times New Roman"/>
          <w:sz w:val="24"/>
          <w:szCs w:val="24"/>
        </w:rPr>
        <w:t>,</w:t>
      </w:r>
      <w:r w:rsidRPr="00004676">
        <w:rPr>
          <w:rFonts w:hAnsi="Times New Roman" w:ascii="Times New Roman"/>
          <w:sz w:val="24"/>
          <w:szCs w:val="24"/>
        </w:rPr>
        <w:t xml:space="preserve"> prijavio je tražbinu u iznosu </w:t>
      </w:r>
      <w:r w:rsidR="00F32E05" w:rsidRPr="00F32E05">
        <w:rPr>
          <w:rFonts w:hAnsi="Times New Roman" w:ascii="Times New Roman"/>
          <w:sz w:val="24"/>
          <w:szCs w:val="24"/>
        </w:rPr>
        <w:t xml:space="preserve">1.248.608,44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F32E05" w:rsidRPr="00F32E05">
        <w:rPr>
          <w:rFonts w:hAnsi="Times New Roman" w:ascii="Times New Roman"/>
          <w:sz w:val="24"/>
          <w:szCs w:val="24"/>
        </w:rPr>
        <w:t xml:space="preserve">1.248.608,44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F32E05" w:rsidP="00F32E05" w:rsidR="00F32E05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32E05">
        <w:rPr>
          <w:rFonts w:hAnsi="Times New Roman" w:ascii="Times New Roman"/>
          <w:sz w:val="24"/>
          <w:szCs w:val="24"/>
        </w:rPr>
        <w:t>Spohn &amp; Burkhardt GmbH &amp; Co. KG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 xml:space="preserve">prijavio je tražbinu u iznosu </w:t>
      </w:r>
      <w:r w:rsidRPr="00F32E05">
        <w:rPr>
          <w:rFonts w:hAnsi="Times New Roman" w:ascii="Times New Roman"/>
          <w:sz w:val="24"/>
          <w:szCs w:val="24"/>
        </w:rPr>
        <w:t>303.732,64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F32E05">
        <w:rPr>
          <w:rFonts w:hAnsi="Times New Roman" w:ascii="Times New Roman"/>
          <w:sz w:val="24"/>
          <w:szCs w:val="24"/>
        </w:rPr>
        <w:t>303.732,64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2274CC" w:rsidP="002274CC" w:rsidR="002274CC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>STRAIGHTPOINT UK Ltd.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 xml:space="preserve">prijavio je tražbinu u iznosu </w:t>
      </w:r>
      <w:r w:rsidRPr="002274CC">
        <w:rPr>
          <w:rFonts w:hAnsi="Times New Roman" w:ascii="Times New Roman"/>
          <w:sz w:val="24"/>
          <w:szCs w:val="24"/>
        </w:rPr>
        <w:t>640,01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2274CC">
        <w:rPr>
          <w:rFonts w:hAnsi="Times New Roman" w:ascii="Times New Roman"/>
          <w:sz w:val="24"/>
          <w:szCs w:val="24"/>
        </w:rPr>
        <w:t>640,01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2274CC" w:rsidP="002274CC" w:rsidR="002274CC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>STROJNA MARIBOR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 xml:space="preserve">prijavio je tražbinu u iznosu </w:t>
      </w:r>
      <w:r w:rsidRPr="002274CC">
        <w:rPr>
          <w:rFonts w:hAnsi="Times New Roman" w:ascii="Times New Roman"/>
          <w:sz w:val="24"/>
          <w:szCs w:val="24"/>
        </w:rPr>
        <w:t>15.275,61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2274CC">
        <w:rPr>
          <w:rFonts w:hAnsi="Times New Roman" w:ascii="Times New Roman"/>
          <w:sz w:val="24"/>
          <w:szCs w:val="24"/>
        </w:rPr>
        <w:t>15.275,61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2274CC" w:rsidP="002274CC" w:rsidR="00F32E05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>STROJOPROMET-ZAGREB servis, trgovina i dorada robe,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 xml:space="preserve">43.387,78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2274CC">
        <w:rPr>
          <w:rFonts w:hAnsi="Times New Roman" w:ascii="Times New Roman"/>
          <w:sz w:val="24"/>
          <w:szCs w:val="24"/>
        </w:rPr>
        <w:t xml:space="preserve">43.387,78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2274CC" w:rsidP="002274CC" w:rsidR="002274CC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>STRUJIĆ &amp; Co d.o.o. za unutrašnju i vanjsku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  <w:r w:rsidRPr="002274CC">
        <w:rPr>
          <w:rFonts w:hAnsi="Times New Roman" w:ascii="Times New Roman"/>
          <w:sz w:val="24"/>
          <w:szCs w:val="24"/>
        </w:rPr>
        <w:t>705,07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2274CC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  <w:r w:rsidRPr="002274CC">
        <w:rPr>
          <w:rFonts w:hAnsi="Times New Roman" w:ascii="Times New Roman"/>
          <w:sz w:val="24"/>
          <w:szCs w:val="24"/>
        </w:rPr>
        <w:t>705,07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2274CC" w:rsidP="006468F9" w:rsidR="002274CC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274CC">
        <w:rPr>
          <w:rFonts w:hAnsi="Times New Roman" w:ascii="Times New Roman"/>
          <w:sz w:val="24"/>
          <w:szCs w:val="24"/>
        </w:rPr>
        <w:t>STS PLIN d.o.o. za proizvodnju i montažu elektrouređaja, plinske opreme, centralnog grijanja, željeznih konstrukcija i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="006468F9" w:rsidRPr="006468F9">
        <w:rPr>
          <w:rFonts w:hAnsi="Times New Roman" w:ascii="Times New Roman"/>
          <w:sz w:val="24"/>
          <w:szCs w:val="24"/>
        </w:rPr>
        <w:t xml:space="preserve">2.535,82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6468F9" w:rsidRPr="006468F9">
        <w:rPr>
          <w:rFonts w:hAnsi="Times New Roman" w:ascii="Times New Roman"/>
          <w:sz w:val="24"/>
          <w:szCs w:val="24"/>
        </w:rPr>
        <w:t xml:space="preserve">2.535,82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6468F9" w:rsidP="006468F9" w:rsidR="006468F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>STUDIO R društvo s ograničenom odgovornošću za primjenjene umjetnosti, design, arhitektonsko-gradjevinsko projektiranje i izradu tehničke dokumentacije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 xml:space="preserve">9.400,00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6468F9">
        <w:rPr>
          <w:rFonts w:hAnsi="Times New Roman" w:ascii="Times New Roman"/>
          <w:sz w:val="24"/>
          <w:szCs w:val="24"/>
        </w:rPr>
        <w:t xml:space="preserve">9.400,00 </w:t>
      </w:r>
      <w:r w:rsidRPr="00004676">
        <w:rPr>
          <w:rFonts w:hAnsi="Times New Roman" w:ascii="Times New Roman"/>
          <w:sz w:val="24"/>
          <w:szCs w:val="24"/>
        </w:rPr>
        <w:t xml:space="preserve">kuna   </w:t>
      </w:r>
    </w:p>
    <w:p w:rsidRDefault="006468F9" w:rsidP="006468F9" w:rsidR="006468F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>SYNATEC d.o.o.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 xml:space="preserve">16.163,05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6468F9">
        <w:rPr>
          <w:rFonts w:hAnsi="Times New Roman" w:ascii="Times New Roman"/>
          <w:sz w:val="24"/>
          <w:szCs w:val="24"/>
        </w:rPr>
        <w:t xml:space="preserve">16.163,05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6468F9" w:rsidP="006468F9" w:rsidR="006468F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>ŠPANDAU, društvo s ograničenom odgovornošću za trgovinu i prijevoz robe cestom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>31.642,50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6468F9">
        <w:rPr>
          <w:rFonts w:hAnsi="Times New Roman" w:ascii="Times New Roman"/>
          <w:sz w:val="24"/>
          <w:szCs w:val="24"/>
        </w:rPr>
        <w:t>31.642,50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6468F9" w:rsidP="007B0B23" w:rsidR="006468F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468F9">
        <w:rPr>
          <w:rFonts w:hAnsi="Times New Roman" w:ascii="Times New Roman"/>
          <w:sz w:val="24"/>
          <w:szCs w:val="24"/>
        </w:rPr>
        <w:t>ŠPICA SUSTAVI za automatsku identifikaciju, društvo s ograničenom odgovornošću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="007B0B23" w:rsidRPr="007B0B23">
        <w:rPr>
          <w:rFonts w:hAnsi="Times New Roman" w:ascii="Times New Roman"/>
          <w:sz w:val="24"/>
          <w:szCs w:val="24"/>
        </w:rPr>
        <w:t>24.656,25</w:t>
      </w:r>
      <w:r w:rsidR="007B0B23"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7B0B23" w:rsidRPr="007B0B23">
        <w:rPr>
          <w:rFonts w:hAnsi="Times New Roman" w:ascii="Times New Roman"/>
          <w:sz w:val="24"/>
          <w:szCs w:val="24"/>
        </w:rPr>
        <w:t>24.656,25</w:t>
      </w:r>
      <w:r w:rsidR="007B0B23"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7B0B23" w:rsidP="007B0B23" w:rsidR="007B0B23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7B0B23">
        <w:rPr>
          <w:rFonts w:hAnsi="Times New Roman" w:ascii="Times New Roman"/>
          <w:sz w:val="24"/>
          <w:szCs w:val="24"/>
        </w:rPr>
        <w:t>Tersan Tersanecilik San. Tic. A.Ş.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7B0B23">
        <w:rPr>
          <w:rFonts w:hAnsi="Times New Roman" w:ascii="Times New Roman"/>
          <w:sz w:val="24"/>
          <w:szCs w:val="24"/>
        </w:rPr>
        <w:t>747.082,83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7B0B23">
        <w:rPr>
          <w:rFonts w:hAnsi="Times New Roman" w:ascii="Times New Roman"/>
          <w:sz w:val="24"/>
          <w:szCs w:val="24"/>
        </w:rPr>
        <w:t>747.082,83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FB4A35" w:rsidP="00FB4A35" w:rsidR="00FB4A35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4A35">
        <w:rPr>
          <w:rFonts w:hAnsi="Times New Roman" w:ascii="Times New Roman"/>
          <w:sz w:val="24"/>
          <w:szCs w:val="24"/>
        </w:rPr>
        <w:t>TEHNIČAR-KOPIRNI CENTAR, d.o.o. za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="00C82E13">
        <w:rPr>
          <w:rFonts w:hAnsi="Times New Roman" w:ascii="Times New Roman"/>
          <w:sz w:val="24"/>
          <w:szCs w:val="24"/>
        </w:rPr>
        <w:t xml:space="preserve">185.066,12 </w:t>
      </w:r>
      <w:r w:rsidRPr="00004676">
        <w:rPr>
          <w:rFonts w:hAnsi="Times New Roman" w:ascii="Times New Roman"/>
          <w:sz w:val="24"/>
          <w:szCs w:val="24"/>
        </w:rPr>
        <w:t xml:space="preserve">kuna. Tražbina priznata </w:t>
      </w:r>
      <w:r w:rsidR="00C82E13">
        <w:rPr>
          <w:rFonts w:hAnsi="Times New Roman" w:ascii="Times New Roman"/>
          <w:sz w:val="24"/>
          <w:szCs w:val="24"/>
        </w:rPr>
        <w:t xml:space="preserve">u </w:t>
      </w:r>
      <w:r w:rsidRPr="00004676">
        <w:rPr>
          <w:rFonts w:hAnsi="Times New Roman" w:ascii="Times New Roman"/>
          <w:sz w:val="24"/>
          <w:szCs w:val="24"/>
        </w:rPr>
        <w:t xml:space="preserve">iznosu </w:t>
      </w:r>
      <w:r w:rsidR="00C82E13">
        <w:rPr>
          <w:rFonts w:hAnsi="Times New Roman" w:ascii="Times New Roman"/>
          <w:sz w:val="24"/>
          <w:szCs w:val="24"/>
        </w:rPr>
        <w:t>od</w:t>
      </w:r>
      <w:r w:rsidRPr="00004676">
        <w:rPr>
          <w:rFonts w:hAnsi="Times New Roman" w:ascii="Times New Roman"/>
          <w:sz w:val="24"/>
          <w:szCs w:val="24"/>
        </w:rPr>
        <w:t xml:space="preserve"> </w:t>
      </w:r>
      <w:r w:rsidRPr="00FB4A35">
        <w:rPr>
          <w:rFonts w:hAnsi="Times New Roman" w:ascii="Times New Roman"/>
          <w:sz w:val="24"/>
          <w:szCs w:val="24"/>
        </w:rPr>
        <w:t>153.668,58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  <w:r w:rsidR="00C82E13">
        <w:rPr>
          <w:rFonts w:hAnsi="Times New Roman" w:ascii="Times New Roman"/>
          <w:sz w:val="24"/>
          <w:szCs w:val="24"/>
        </w:rPr>
        <w:t>, dok je iznos od 31.397,54 kuna u međuvremenu podmiren</w:t>
      </w:r>
    </w:p>
    <w:p w:rsidRDefault="00FB4A35" w:rsidP="00FB4A35" w:rsidR="00FB4A35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4A35">
        <w:rPr>
          <w:rFonts w:hAnsi="Times New Roman" w:ascii="Times New Roman"/>
          <w:sz w:val="24"/>
          <w:szCs w:val="24"/>
        </w:rPr>
        <w:t>TEHNIČKE INSTALACIJE d.o.o. za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4A35">
        <w:rPr>
          <w:rFonts w:hAnsi="Times New Roman" w:ascii="Times New Roman"/>
          <w:sz w:val="24"/>
          <w:szCs w:val="24"/>
        </w:rPr>
        <w:t>9.503,75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FB4A35">
        <w:rPr>
          <w:rFonts w:hAnsi="Times New Roman" w:ascii="Times New Roman"/>
          <w:sz w:val="24"/>
          <w:szCs w:val="24"/>
        </w:rPr>
        <w:t>9.503,75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FB4A35" w:rsidP="003C1F00" w:rsidR="006468F9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B4A35">
        <w:rPr>
          <w:rFonts w:hAnsi="Times New Roman" w:ascii="Times New Roman"/>
          <w:sz w:val="24"/>
          <w:szCs w:val="24"/>
        </w:rPr>
        <w:t>TENPLA d.o.o. za trgovinu i usluge, turistička agencija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="003C1F00">
        <w:rPr>
          <w:rFonts w:hAnsi="Times New Roman" w:ascii="Times New Roman"/>
          <w:sz w:val="24"/>
          <w:szCs w:val="24"/>
        </w:rPr>
        <w:t xml:space="preserve"> </w:t>
      </w:r>
      <w:r w:rsidR="003C1F00" w:rsidRPr="003C1F00">
        <w:rPr>
          <w:rFonts w:hAnsi="Times New Roman" w:ascii="Times New Roman"/>
          <w:sz w:val="24"/>
          <w:szCs w:val="24"/>
        </w:rPr>
        <w:t xml:space="preserve">176.094,84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3C1F00" w:rsidRPr="003C1F00">
        <w:rPr>
          <w:rFonts w:hAnsi="Times New Roman" w:ascii="Times New Roman"/>
          <w:sz w:val="24"/>
          <w:szCs w:val="24"/>
        </w:rPr>
        <w:t xml:space="preserve">176.094,84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3C1F00" w:rsidP="003C1F00" w:rsidR="003C1F0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C1F00">
        <w:rPr>
          <w:rFonts w:hAnsi="Times New Roman" w:ascii="Times New Roman"/>
          <w:sz w:val="24"/>
          <w:szCs w:val="24"/>
        </w:rPr>
        <w:t>TERMODINAMIKA d.o.o. za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C1F00">
        <w:rPr>
          <w:rFonts w:hAnsi="Times New Roman" w:ascii="Times New Roman"/>
          <w:sz w:val="24"/>
          <w:szCs w:val="24"/>
        </w:rPr>
        <w:t>953.296,05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3C1F00">
        <w:rPr>
          <w:rFonts w:hAnsi="Times New Roman" w:ascii="Times New Roman"/>
          <w:sz w:val="24"/>
          <w:szCs w:val="24"/>
        </w:rPr>
        <w:t>953.296,05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3C1F00" w:rsidP="003C1F00" w:rsidR="003C1F0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C1F00">
        <w:rPr>
          <w:rFonts w:hAnsi="Times New Roman" w:ascii="Times New Roman"/>
          <w:sz w:val="24"/>
          <w:szCs w:val="24"/>
        </w:rPr>
        <w:t>MARKO TEŠIJA, vl.PRIJEVOZNIČKO-GRAĐEVINSKI-TRGOVAČKI OBRT, KLIS, D. RUPOTINA 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C1F00">
        <w:rPr>
          <w:rFonts w:hAnsi="Times New Roman" w:ascii="Times New Roman"/>
          <w:sz w:val="24"/>
          <w:szCs w:val="24"/>
        </w:rPr>
        <w:t xml:space="preserve">25.080,00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3C1F00">
        <w:rPr>
          <w:rFonts w:hAnsi="Times New Roman" w:ascii="Times New Roman"/>
          <w:sz w:val="24"/>
          <w:szCs w:val="24"/>
        </w:rPr>
        <w:t xml:space="preserve">25.080,00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3C1F00" w:rsidP="003C1F00" w:rsidR="003C1F00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C1F00">
        <w:rPr>
          <w:rFonts w:hAnsi="Times New Roman" w:ascii="Times New Roman"/>
          <w:sz w:val="24"/>
          <w:szCs w:val="24"/>
        </w:rPr>
        <w:t>NEDJELJKO TEŠIJA, vl., OBRT ZA PRIJEVOZ, GRAĐEVINARSTVO, TRGOVINU I USLUGE ", Split, Sestara Karmelićanki 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C1F00">
        <w:rPr>
          <w:rFonts w:hAnsi="Times New Roman" w:ascii="Times New Roman"/>
          <w:sz w:val="24"/>
          <w:szCs w:val="24"/>
        </w:rPr>
        <w:t>1.500,00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3C1F00">
        <w:rPr>
          <w:rFonts w:hAnsi="Times New Roman" w:ascii="Times New Roman"/>
          <w:sz w:val="24"/>
          <w:szCs w:val="24"/>
        </w:rPr>
        <w:t>1.500,00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3C1F00" w:rsidP="003C1F00" w:rsidR="006468F9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C1F00">
        <w:rPr>
          <w:rFonts w:hAnsi="Times New Roman" w:ascii="Times New Roman"/>
          <w:sz w:val="24"/>
          <w:szCs w:val="24"/>
        </w:rPr>
        <w:t>Tinex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C1F00">
        <w:rPr>
          <w:rFonts w:hAnsi="Times New Roman" w:ascii="Times New Roman"/>
          <w:sz w:val="24"/>
          <w:szCs w:val="24"/>
        </w:rPr>
        <w:t>4.163,72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3C1F00">
        <w:rPr>
          <w:rFonts w:hAnsi="Times New Roman" w:ascii="Times New Roman"/>
          <w:sz w:val="24"/>
          <w:szCs w:val="24"/>
        </w:rPr>
        <w:t>4.163,72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3C1F00" w:rsidP="00987C82" w:rsidR="003C1F00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3C1F00">
        <w:rPr>
          <w:rFonts w:hAnsi="Times New Roman" w:ascii="Times New Roman"/>
          <w:sz w:val="24"/>
          <w:szCs w:val="24"/>
        </w:rPr>
        <w:t>TIMEK d.o.o. za ugostiteljstvo, trgovinu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="00987C82" w:rsidRPr="00987C82">
        <w:rPr>
          <w:rFonts w:hAnsi="Times New Roman" w:ascii="Times New Roman"/>
          <w:sz w:val="24"/>
          <w:szCs w:val="24"/>
        </w:rPr>
        <w:t xml:space="preserve">16.613,50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987C82" w:rsidRPr="00987C82">
        <w:rPr>
          <w:rFonts w:hAnsi="Times New Roman" w:ascii="Times New Roman"/>
          <w:sz w:val="24"/>
          <w:szCs w:val="24"/>
        </w:rPr>
        <w:t xml:space="preserve">16.613,50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987C82" w:rsidP="00987C82" w:rsidR="00987C8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87C82">
        <w:rPr>
          <w:rFonts w:hAnsi="Times New Roman" w:ascii="Times New Roman"/>
          <w:sz w:val="24"/>
          <w:szCs w:val="24"/>
        </w:rPr>
        <w:t>TONA d.o.o. za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87C82">
        <w:rPr>
          <w:rFonts w:hAnsi="Times New Roman" w:ascii="Times New Roman"/>
          <w:sz w:val="24"/>
          <w:szCs w:val="24"/>
        </w:rPr>
        <w:t>54.403,44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87C82">
        <w:rPr>
          <w:rFonts w:hAnsi="Times New Roman" w:ascii="Times New Roman"/>
          <w:sz w:val="24"/>
          <w:szCs w:val="24"/>
        </w:rPr>
        <w:t>54.403,44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987C82" w:rsidP="00987C82" w:rsidR="00987C82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87C82">
        <w:rPr>
          <w:rFonts w:hAnsi="Times New Roman" w:ascii="Times New Roman"/>
          <w:sz w:val="24"/>
          <w:szCs w:val="24"/>
        </w:rPr>
        <w:t>Transfer Multisort Elektronik Sp. z 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87C82">
        <w:rPr>
          <w:rFonts w:hAnsi="Times New Roman" w:ascii="Times New Roman"/>
          <w:sz w:val="24"/>
          <w:szCs w:val="24"/>
        </w:rPr>
        <w:t xml:space="preserve">1.288,50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87C82">
        <w:rPr>
          <w:rFonts w:hAnsi="Times New Roman" w:ascii="Times New Roman"/>
          <w:sz w:val="24"/>
          <w:szCs w:val="24"/>
        </w:rPr>
        <w:t xml:space="preserve">1.288,50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A57273" w:rsidP="00A57273" w:rsidR="00A57273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A57273">
        <w:rPr>
          <w:rFonts w:hAnsi="Times New Roman" w:ascii="Times New Roman"/>
          <w:sz w:val="24"/>
          <w:szCs w:val="24"/>
        </w:rPr>
        <w:t>Transport Desgagnes Inc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A57273">
        <w:rPr>
          <w:rFonts w:hAnsi="Times New Roman" w:ascii="Times New Roman"/>
          <w:sz w:val="24"/>
          <w:szCs w:val="24"/>
        </w:rPr>
        <w:t>109.631,76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A57273">
        <w:rPr>
          <w:rFonts w:hAnsi="Times New Roman" w:ascii="Times New Roman"/>
          <w:sz w:val="24"/>
          <w:szCs w:val="24"/>
        </w:rPr>
        <w:t>109.631,76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A57273" w:rsidP="00A57273" w:rsidR="00A57273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A57273">
        <w:rPr>
          <w:rFonts w:hAnsi="Times New Roman" w:ascii="Times New Roman"/>
          <w:sz w:val="24"/>
          <w:szCs w:val="24"/>
        </w:rPr>
        <w:t>TRANSFORMATORI d.o.o. za proizvodnju i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="00C82E13">
        <w:rPr>
          <w:rFonts w:hAnsi="Times New Roman" w:ascii="Times New Roman"/>
          <w:sz w:val="24"/>
          <w:szCs w:val="24"/>
        </w:rPr>
        <w:t xml:space="preserve">37.375,00 </w:t>
      </w:r>
      <w:r w:rsidRPr="00004676">
        <w:rPr>
          <w:rFonts w:hAnsi="Times New Roman" w:ascii="Times New Roman"/>
          <w:sz w:val="24"/>
          <w:szCs w:val="24"/>
        </w:rPr>
        <w:t xml:space="preserve">kuna. Tražbina priznata u iznosu  </w:t>
      </w:r>
      <w:r w:rsidR="00C82E13">
        <w:rPr>
          <w:rFonts w:hAnsi="Times New Roman" w:ascii="Times New Roman"/>
          <w:sz w:val="24"/>
          <w:szCs w:val="24"/>
        </w:rPr>
        <w:t xml:space="preserve">od </w:t>
      </w:r>
      <w:r w:rsidRPr="00A57273">
        <w:rPr>
          <w:rFonts w:hAnsi="Times New Roman" w:ascii="Times New Roman"/>
          <w:sz w:val="24"/>
          <w:szCs w:val="24"/>
        </w:rPr>
        <w:t>23.150,59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  <w:r w:rsidR="00C82E13">
        <w:rPr>
          <w:rFonts w:hAnsi="Times New Roman" w:ascii="Times New Roman"/>
          <w:sz w:val="24"/>
          <w:szCs w:val="24"/>
        </w:rPr>
        <w:t>, dok je iznos od 14.224,41 kuna u međuvremenu podmiren</w:t>
      </w:r>
    </w:p>
    <w:p w:rsidRDefault="00A57273" w:rsidP="00A57273" w:rsidR="00A57273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A57273">
        <w:rPr>
          <w:rFonts w:hAnsi="Times New Roman" w:ascii="Times New Roman"/>
          <w:sz w:val="24"/>
          <w:szCs w:val="24"/>
        </w:rPr>
        <w:t>TRANSPORTI BULIĆ, društvo s ograničenom odgovornošću, za prijevoz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A57273">
        <w:rPr>
          <w:rFonts w:hAnsi="Times New Roman" w:ascii="Times New Roman"/>
          <w:sz w:val="24"/>
          <w:szCs w:val="24"/>
        </w:rPr>
        <w:t xml:space="preserve">273.694,43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A57273">
        <w:rPr>
          <w:rFonts w:hAnsi="Times New Roman" w:ascii="Times New Roman"/>
          <w:sz w:val="24"/>
          <w:szCs w:val="24"/>
        </w:rPr>
        <w:t xml:space="preserve">273.694,43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757878" w:rsidP="00757878" w:rsidR="0075787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</w:t>
      </w:r>
      <w:r w:rsidRPr="00757878">
        <w:rPr>
          <w:rFonts w:hAnsi="Times New Roman" w:ascii="Times New Roman"/>
          <w:sz w:val="24"/>
          <w:szCs w:val="24"/>
        </w:rPr>
        <w:t>RELLEBORG CROATIA društvo s ograničenom odgovornošću za kupnju i prodaju robe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757878">
        <w:rPr>
          <w:rFonts w:hAnsi="Times New Roman" w:ascii="Times New Roman"/>
          <w:sz w:val="24"/>
          <w:szCs w:val="24"/>
        </w:rPr>
        <w:t>2.603,69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757878">
        <w:rPr>
          <w:rFonts w:hAnsi="Times New Roman" w:ascii="Times New Roman"/>
          <w:sz w:val="24"/>
          <w:szCs w:val="24"/>
        </w:rPr>
        <w:t>2.603,69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757878" w:rsidP="00757878" w:rsidR="0075787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757878">
        <w:rPr>
          <w:rFonts w:hAnsi="Times New Roman" w:ascii="Times New Roman"/>
          <w:sz w:val="24"/>
          <w:szCs w:val="24"/>
        </w:rPr>
        <w:t>TRIMAT LIMITED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757878">
        <w:rPr>
          <w:rFonts w:hAnsi="Times New Roman" w:ascii="Times New Roman"/>
          <w:sz w:val="24"/>
          <w:szCs w:val="24"/>
        </w:rPr>
        <w:t>11.928,51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757878">
        <w:rPr>
          <w:rFonts w:hAnsi="Times New Roman" w:ascii="Times New Roman"/>
          <w:sz w:val="24"/>
          <w:szCs w:val="24"/>
        </w:rPr>
        <w:t>11.928,51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757878" w:rsidP="00757878" w:rsidR="0075787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757878">
        <w:rPr>
          <w:rFonts w:hAnsi="Times New Roman" w:ascii="Times New Roman"/>
          <w:sz w:val="24"/>
          <w:szCs w:val="24"/>
        </w:rPr>
        <w:t>TÜV Croatia društvo s ograničenom odgovornošću za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757878">
        <w:rPr>
          <w:rFonts w:hAnsi="Times New Roman" w:ascii="Times New Roman"/>
          <w:sz w:val="24"/>
          <w:szCs w:val="24"/>
        </w:rPr>
        <w:t>10.372,86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757878">
        <w:rPr>
          <w:rFonts w:hAnsi="Times New Roman" w:ascii="Times New Roman"/>
          <w:sz w:val="24"/>
          <w:szCs w:val="24"/>
        </w:rPr>
        <w:t>10.372,86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F04B82" w:rsidP="00F04B82" w:rsidR="00F04B8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04B82">
        <w:rPr>
          <w:rFonts w:hAnsi="Times New Roman" w:ascii="Times New Roman"/>
          <w:sz w:val="24"/>
          <w:szCs w:val="24"/>
        </w:rPr>
        <w:t>UHY HB EKONOM d.o.o. za reviziju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04B82">
        <w:rPr>
          <w:rFonts w:hAnsi="Times New Roman" w:ascii="Times New Roman"/>
          <w:sz w:val="24"/>
          <w:szCs w:val="24"/>
        </w:rPr>
        <w:t>937,50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F04B82">
        <w:rPr>
          <w:rFonts w:hAnsi="Times New Roman" w:ascii="Times New Roman"/>
          <w:sz w:val="24"/>
          <w:szCs w:val="24"/>
        </w:rPr>
        <w:t>937,50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F04B82" w:rsidP="00F04B82" w:rsidR="00F04B8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04B82">
        <w:rPr>
          <w:rFonts w:hAnsi="Times New Roman" w:ascii="Times New Roman"/>
          <w:sz w:val="24"/>
          <w:szCs w:val="24"/>
        </w:rPr>
        <w:t>Umland Stahlhandel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04B82">
        <w:rPr>
          <w:rFonts w:hAnsi="Times New Roman" w:ascii="Times New Roman"/>
          <w:sz w:val="24"/>
          <w:szCs w:val="24"/>
        </w:rPr>
        <w:t xml:space="preserve">71.363,00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F04B82">
        <w:rPr>
          <w:rFonts w:hAnsi="Times New Roman" w:ascii="Times New Roman"/>
          <w:sz w:val="24"/>
          <w:szCs w:val="24"/>
        </w:rPr>
        <w:t xml:space="preserve">71.363,00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F04B82" w:rsidP="00F04B82" w:rsidR="00F04B8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04B82">
        <w:rPr>
          <w:rFonts w:hAnsi="Times New Roman" w:ascii="Times New Roman"/>
          <w:sz w:val="24"/>
          <w:szCs w:val="24"/>
        </w:rPr>
        <w:t>UN-TRA d.o.o. za trgovinu i zastupanje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04B82">
        <w:rPr>
          <w:rFonts w:hAnsi="Times New Roman" w:ascii="Times New Roman"/>
          <w:sz w:val="24"/>
          <w:szCs w:val="24"/>
        </w:rPr>
        <w:t>17.907,94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F04B82">
        <w:rPr>
          <w:rFonts w:hAnsi="Times New Roman" w:ascii="Times New Roman"/>
          <w:sz w:val="24"/>
          <w:szCs w:val="24"/>
        </w:rPr>
        <w:t>17.907,94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F04B82" w:rsidP="00AB3CA7" w:rsidR="0075787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04B82">
        <w:rPr>
          <w:rFonts w:hAnsi="Times New Roman" w:ascii="Times New Roman"/>
          <w:sz w:val="24"/>
          <w:szCs w:val="24"/>
        </w:rPr>
        <w:t>VARD GROUP AS, AVD. BREVIK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="00AB3CA7" w:rsidRPr="00AB3CA7">
        <w:rPr>
          <w:rFonts w:hAnsi="Times New Roman" w:ascii="Times New Roman"/>
          <w:sz w:val="24"/>
          <w:szCs w:val="24"/>
        </w:rPr>
        <w:t xml:space="preserve">142.417,44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AB3CA7" w:rsidRPr="00AB3CA7">
        <w:rPr>
          <w:rFonts w:hAnsi="Times New Roman" w:ascii="Times New Roman"/>
          <w:sz w:val="24"/>
          <w:szCs w:val="24"/>
        </w:rPr>
        <w:t xml:space="preserve">142.417,44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6E5D95" w:rsidP="006E5D95" w:rsidR="0075787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6E5D95">
        <w:rPr>
          <w:rFonts w:hAnsi="Times New Roman" w:ascii="Times New Roman"/>
          <w:sz w:val="24"/>
          <w:szCs w:val="24"/>
        </w:rPr>
        <w:t>Verlag Dashöfer društvo s ograničenom odgovornošću za izdavačku djelatnost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6E5D95">
        <w:rPr>
          <w:rFonts w:hAnsi="Times New Roman" w:ascii="Times New Roman"/>
          <w:sz w:val="24"/>
          <w:szCs w:val="24"/>
        </w:rPr>
        <w:t xml:space="preserve">3.931,32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6E5D95">
        <w:rPr>
          <w:rFonts w:hAnsi="Times New Roman" w:ascii="Times New Roman"/>
          <w:sz w:val="24"/>
          <w:szCs w:val="24"/>
        </w:rPr>
        <w:t xml:space="preserve">3.931,32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9759D2" w:rsidP="009759D2" w:rsidR="009759D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759D2">
        <w:rPr>
          <w:rFonts w:hAnsi="Times New Roman" w:ascii="Times New Roman"/>
          <w:sz w:val="24"/>
          <w:szCs w:val="24"/>
        </w:rPr>
        <w:t>VICARI S.R.L.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759D2">
        <w:rPr>
          <w:rFonts w:hAnsi="Times New Roman" w:ascii="Times New Roman"/>
          <w:sz w:val="24"/>
          <w:szCs w:val="24"/>
        </w:rPr>
        <w:t>32.909,55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759D2">
        <w:rPr>
          <w:rFonts w:hAnsi="Times New Roman" w:ascii="Times New Roman"/>
          <w:sz w:val="24"/>
          <w:szCs w:val="24"/>
        </w:rPr>
        <w:t>32.909,55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9759D2" w:rsidP="009759D2" w:rsidR="009759D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759D2">
        <w:rPr>
          <w:rFonts w:hAnsi="Times New Roman" w:ascii="Times New Roman"/>
          <w:sz w:val="24"/>
          <w:szCs w:val="24"/>
        </w:rPr>
        <w:t>VIRTUALNI ASISTENT d.o.o. za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759D2">
        <w:rPr>
          <w:rFonts w:hAnsi="Times New Roman" w:ascii="Times New Roman"/>
          <w:sz w:val="24"/>
          <w:szCs w:val="24"/>
        </w:rPr>
        <w:t>250,00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759D2">
        <w:rPr>
          <w:rFonts w:hAnsi="Times New Roman" w:ascii="Times New Roman"/>
          <w:sz w:val="24"/>
          <w:szCs w:val="24"/>
        </w:rPr>
        <w:t>250,00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9759D2" w:rsidP="009759D2" w:rsidR="009759D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759D2">
        <w:rPr>
          <w:rFonts w:hAnsi="Times New Roman" w:ascii="Times New Roman"/>
          <w:sz w:val="24"/>
          <w:szCs w:val="24"/>
        </w:rPr>
        <w:t>ENNIO VUCO, vl.,VUCO TRANS, obrt za proizvodnju, prijevoz i trgovinu, SINJ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759D2">
        <w:rPr>
          <w:rFonts w:hAnsi="Times New Roman" w:ascii="Times New Roman"/>
          <w:sz w:val="24"/>
          <w:szCs w:val="24"/>
        </w:rPr>
        <w:t xml:space="preserve">2.125,00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759D2">
        <w:rPr>
          <w:rFonts w:hAnsi="Times New Roman" w:ascii="Times New Roman"/>
          <w:sz w:val="24"/>
          <w:szCs w:val="24"/>
        </w:rPr>
        <w:t xml:space="preserve">2.125,00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9759D2" w:rsidP="001D654B" w:rsidR="009759D2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759D2">
        <w:rPr>
          <w:rFonts w:hAnsi="Times New Roman" w:ascii="Times New Roman"/>
          <w:sz w:val="24"/>
          <w:szCs w:val="24"/>
        </w:rPr>
        <w:t>Vympel Shipyard JSC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759D2">
        <w:rPr>
          <w:rFonts w:hAnsi="Times New Roman" w:ascii="Times New Roman"/>
          <w:sz w:val="24"/>
          <w:szCs w:val="24"/>
        </w:rPr>
        <w:t>1.920.960,66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1D654B" w:rsidRPr="001D654B">
        <w:rPr>
          <w:rFonts w:hAnsi="Times New Roman" w:ascii="Times New Roman"/>
          <w:sz w:val="24"/>
          <w:szCs w:val="24"/>
        </w:rPr>
        <w:t>1.920.960,66</w:t>
      </w:r>
      <w:r w:rsidR="001D654B"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1D654B" w:rsidP="001D654B" w:rsidR="001D654B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D654B">
        <w:rPr>
          <w:rFonts w:hAnsi="Times New Roman" w:ascii="Times New Roman"/>
          <w:sz w:val="24"/>
          <w:szCs w:val="24"/>
        </w:rPr>
        <w:t>VYBORG SHIPYARD PJSC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1D654B">
        <w:rPr>
          <w:rFonts w:hAnsi="Times New Roman" w:ascii="Times New Roman"/>
          <w:sz w:val="24"/>
          <w:szCs w:val="24"/>
        </w:rPr>
        <w:t>1.565,11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1D654B">
        <w:rPr>
          <w:rFonts w:hAnsi="Times New Roman" w:ascii="Times New Roman"/>
          <w:sz w:val="24"/>
          <w:szCs w:val="24"/>
        </w:rPr>
        <w:t>1.565,11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1D654B" w:rsidP="001D654B" w:rsidR="00A57273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D654B">
        <w:rPr>
          <w:rFonts w:hAnsi="Times New Roman" w:ascii="Times New Roman"/>
          <w:sz w:val="24"/>
          <w:szCs w:val="24"/>
        </w:rPr>
        <w:t>Vzmeti Zupančič d.o.o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1D654B">
        <w:rPr>
          <w:rFonts w:hAnsi="Times New Roman" w:ascii="Times New Roman"/>
          <w:sz w:val="24"/>
          <w:szCs w:val="24"/>
        </w:rPr>
        <w:t xml:space="preserve">446,54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1D654B">
        <w:rPr>
          <w:rFonts w:hAnsi="Times New Roman" w:ascii="Times New Roman"/>
          <w:sz w:val="24"/>
          <w:szCs w:val="24"/>
        </w:rPr>
        <w:t xml:space="preserve">446,54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1D654B" w:rsidP="001D654B" w:rsidR="001D65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D654B">
        <w:rPr>
          <w:rFonts w:hAnsi="Times New Roman" w:ascii="Times New Roman"/>
          <w:sz w:val="24"/>
          <w:szCs w:val="24"/>
        </w:rPr>
        <w:t>WALVOIL S.p.a.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1D654B">
        <w:rPr>
          <w:rFonts w:hAnsi="Times New Roman" w:ascii="Times New Roman"/>
          <w:sz w:val="24"/>
          <w:szCs w:val="24"/>
        </w:rPr>
        <w:t xml:space="preserve">1.057,75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1D654B">
        <w:rPr>
          <w:rFonts w:hAnsi="Times New Roman" w:ascii="Times New Roman"/>
          <w:sz w:val="24"/>
          <w:szCs w:val="24"/>
        </w:rPr>
        <w:t xml:space="preserve">1.057,75 </w:t>
      </w:r>
      <w:r w:rsidRPr="00004676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D654B" w:rsidP="001D654B" w:rsidR="001D65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D654B">
        <w:rPr>
          <w:rFonts w:hAnsi="Times New Roman" w:ascii="Times New Roman"/>
          <w:sz w:val="24"/>
          <w:szCs w:val="24"/>
        </w:rPr>
        <w:t>WISKA HOPPMANN GmbH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1D654B">
        <w:rPr>
          <w:rFonts w:hAnsi="Times New Roman" w:ascii="Times New Roman"/>
          <w:sz w:val="24"/>
          <w:szCs w:val="24"/>
        </w:rPr>
        <w:t>222,53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1D654B">
        <w:rPr>
          <w:rFonts w:hAnsi="Times New Roman" w:ascii="Times New Roman"/>
          <w:sz w:val="24"/>
          <w:szCs w:val="24"/>
        </w:rPr>
        <w:t>222,53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73013" w:rsidP="00273013" w:rsidR="001D654B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73013">
        <w:rPr>
          <w:rFonts w:hAnsi="Times New Roman" w:ascii="Times New Roman"/>
          <w:sz w:val="24"/>
          <w:szCs w:val="24"/>
        </w:rPr>
        <w:t>WML-INTERNATIONAL d.o.o. za trgovinu i turistička agencija</w:t>
      </w:r>
      <w:r w:rsidR="001D654B">
        <w:rPr>
          <w:rFonts w:hAnsi="Times New Roman" w:ascii="Times New Roman"/>
          <w:sz w:val="24"/>
          <w:szCs w:val="24"/>
        </w:rPr>
        <w:t xml:space="preserve">, </w:t>
      </w:r>
      <w:r w:rsidR="001D654B" w:rsidRPr="00004676">
        <w:rPr>
          <w:rFonts w:hAnsi="Times New Roman" w:ascii="Times New Roman"/>
          <w:sz w:val="24"/>
          <w:szCs w:val="24"/>
        </w:rPr>
        <w:t>prijavio je tražbinu u iznosu</w:t>
      </w:r>
      <w:r w:rsidR="001D654B">
        <w:rPr>
          <w:rFonts w:hAnsi="Times New Roman" w:ascii="Times New Roman"/>
          <w:sz w:val="24"/>
          <w:szCs w:val="24"/>
        </w:rPr>
        <w:t xml:space="preserve">  </w:t>
      </w:r>
      <w:r w:rsidRPr="00273013">
        <w:rPr>
          <w:rFonts w:hAnsi="Times New Roman" w:ascii="Times New Roman"/>
          <w:sz w:val="24"/>
          <w:szCs w:val="24"/>
        </w:rPr>
        <w:t>3.429,79</w:t>
      </w:r>
      <w:r>
        <w:rPr>
          <w:rFonts w:hAnsi="Times New Roman" w:ascii="Times New Roman"/>
          <w:sz w:val="24"/>
          <w:szCs w:val="24"/>
        </w:rPr>
        <w:t xml:space="preserve"> </w:t>
      </w:r>
      <w:r w:rsidR="001D654B"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273013">
        <w:rPr>
          <w:rFonts w:hAnsi="Times New Roman" w:ascii="Times New Roman"/>
          <w:sz w:val="24"/>
          <w:szCs w:val="24"/>
        </w:rPr>
        <w:t>3.429,79</w:t>
      </w:r>
      <w:r>
        <w:rPr>
          <w:rFonts w:hAnsi="Times New Roman" w:ascii="Times New Roman"/>
          <w:sz w:val="24"/>
          <w:szCs w:val="24"/>
        </w:rPr>
        <w:t xml:space="preserve"> </w:t>
      </w:r>
      <w:r w:rsidR="001D654B" w:rsidRPr="00004676">
        <w:rPr>
          <w:rFonts w:hAnsi="Times New Roman" w:ascii="Times New Roman"/>
          <w:sz w:val="24"/>
          <w:szCs w:val="24"/>
        </w:rPr>
        <w:t>kuna</w:t>
      </w:r>
      <w:r w:rsidR="001D654B">
        <w:rPr>
          <w:rFonts w:hAnsi="Times New Roman" w:ascii="Times New Roman"/>
          <w:sz w:val="24"/>
          <w:szCs w:val="24"/>
        </w:rPr>
        <w:t xml:space="preserve"> </w:t>
      </w:r>
    </w:p>
    <w:p w:rsidRDefault="009C2D8F" w:rsidP="009C2D8F" w:rsidR="009C2D8F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C2D8F">
        <w:rPr>
          <w:rFonts w:hAnsi="Times New Roman" w:ascii="Times New Roman"/>
          <w:sz w:val="24"/>
          <w:szCs w:val="24"/>
        </w:rPr>
        <w:t>WÜRTH-HRVATSKA d.o.o. za trgovinu, usluge i zastupanje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C2D8F">
        <w:rPr>
          <w:rFonts w:hAnsi="Times New Roman" w:ascii="Times New Roman"/>
          <w:sz w:val="24"/>
          <w:szCs w:val="24"/>
        </w:rPr>
        <w:t>2.621,38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C2D8F">
        <w:rPr>
          <w:rFonts w:hAnsi="Times New Roman" w:ascii="Times New Roman"/>
          <w:sz w:val="24"/>
          <w:szCs w:val="24"/>
        </w:rPr>
        <w:t>2.621,38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C2D8F" w:rsidP="009C2D8F" w:rsidR="009C2D8F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C2D8F">
        <w:rPr>
          <w:rFonts w:hAnsi="Times New Roman" w:ascii="Times New Roman"/>
          <w:sz w:val="24"/>
          <w:szCs w:val="24"/>
        </w:rPr>
        <w:t>Yantar Shipyard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C2D8F">
        <w:rPr>
          <w:rFonts w:hAnsi="Times New Roman" w:ascii="Times New Roman"/>
          <w:sz w:val="24"/>
          <w:szCs w:val="24"/>
        </w:rPr>
        <w:t>4.905.242,34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9C2D8F">
        <w:rPr>
          <w:rFonts w:hAnsi="Times New Roman" w:ascii="Times New Roman"/>
          <w:sz w:val="24"/>
          <w:szCs w:val="24"/>
        </w:rPr>
        <w:t>4.905.242,34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C2D8F" w:rsidP="008D5008" w:rsidR="009C2D8F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C2D8F">
        <w:rPr>
          <w:rFonts w:hAnsi="Times New Roman" w:ascii="Times New Roman"/>
          <w:sz w:val="24"/>
          <w:szCs w:val="24"/>
        </w:rPr>
        <w:t>Z - EL društvo s ograničenom odgovornošću za promet elektroničkim komponentama i elektroničkim uređajima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C2D8F">
        <w:rPr>
          <w:rFonts w:hAnsi="Times New Roman" w:ascii="Times New Roman"/>
          <w:sz w:val="24"/>
          <w:szCs w:val="24"/>
        </w:rPr>
        <w:t xml:space="preserve">4.709,07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8D5008" w:rsidRPr="008D5008">
        <w:rPr>
          <w:rFonts w:hAnsi="Times New Roman" w:ascii="Times New Roman"/>
          <w:sz w:val="24"/>
          <w:szCs w:val="24"/>
        </w:rPr>
        <w:t xml:space="preserve">4.709,07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8D5008" w:rsidP="008D5008" w:rsidR="008D500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D5008">
        <w:rPr>
          <w:rFonts w:hAnsi="Times New Roman" w:ascii="Times New Roman"/>
          <w:sz w:val="24"/>
          <w:szCs w:val="24"/>
        </w:rPr>
        <w:t>ZAGREB PRIJEVOZ društvo s ograničenom odgovornošću za trgovinu, prijevoz i usluge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8D5008">
        <w:rPr>
          <w:rFonts w:hAnsi="Times New Roman" w:ascii="Times New Roman"/>
          <w:sz w:val="24"/>
          <w:szCs w:val="24"/>
        </w:rPr>
        <w:t>6.153,11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8D5008">
        <w:rPr>
          <w:rFonts w:hAnsi="Times New Roman" w:ascii="Times New Roman"/>
          <w:sz w:val="24"/>
          <w:szCs w:val="24"/>
        </w:rPr>
        <w:t>6.153,11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8D5008" w:rsidP="008D5008" w:rsidR="008D5008" w:rsidRPr="000D2CD8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D5008">
        <w:rPr>
          <w:rFonts w:hAnsi="Times New Roman" w:ascii="Times New Roman"/>
          <w:sz w:val="24"/>
          <w:szCs w:val="24"/>
        </w:rPr>
        <w:t>ZAST, društvo s ograničenom odgovornošću, za zaštitu na radu, zaštitu od požara i zaštitu čovjekove okoline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8D5008">
        <w:rPr>
          <w:rFonts w:hAnsi="Times New Roman" w:ascii="Times New Roman"/>
          <w:sz w:val="24"/>
          <w:szCs w:val="24"/>
        </w:rPr>
        <w:t>1.250,00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Pr="008D5008">
        <w:rPr>
          <w:rFonts w:hAnsi="Times New Roman" w:ascii="Times New Roman"/>
          <w:sz w:val="24"/>
          <w:szCs w:val="24"/>
        </w:rPr>
        <w:t>1.250,00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>kuna</w:t>
      </w:r>
    </w:p>
    <w:p w:rsidRDefault="008D5008" w:rsidP="0005502D" w:rsidR="001D654B" w:rsidRPr="0005502D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8D5008">
        <w:rPr>
          <w:rFonts w:hAnsi="Times New Roman" w:ascii="Times New Roman"/>
          <w:sz w:val="24"/>
          <w:szCs w:val="24"/>
        </w:rPr>
        <w:t>ZNTWinch ltd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04676">
        <w:rPr>
          <w:rFonts w:hAnsi="Times New Roman" w:ascii="Times New Roman"/>
          <w:sz w:val="24"/>
          <w:szCs w:val="24"/>
        </w:rPr>
        <w:t>prijavio je tražbinu u iznosu</w:t>
      </w:r>
      <w:r>
        <w:rPr>
          <w:rFonts w:hAnsi="Times New Roman" w:ascii="Times New Roman"/>
          <w:sz w:val="24"/>
          <w:szCs w:val="24"/>
        </w:rPr>
        <w:t xml:space="preserve">  </w:t>
      </w:r>
      <w:r w:rsidRPr="008D5008">
        <w:rPr>
          <w:rFonts w:hAnsi="Times New Roman" w:ascii="Times New Roman"/>
          <w:sz w:val="24"/>
          <w:szCs w:val="24"/>
        </w:rPr>
        <w:t>44.505,45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4676">
        <w:rPr>
          <w:rFonts w:hAnsi="Times New Roman" w:ascii="Times New Roman"/>
          <w:sz w:val="24"/>
          <w:szCs w:val="24"/>
        </w:rPr>
        <w:t xml:space="preserve">kuna. Tražbina u prijavljenom iznosu  priznata u cijelosti pa se smatra utvrđenom u iznosu  </w:t>
      </w:r>
      <w:r w:rsidR="0005502D" w:rsidRPr="0005502D">
        <w:rPr>
          <w:rFonts w:hAnsi="Times New Roman" w:ascii="Times New Roman"/>
          <w:sz w:val="24"/>
          <w:szCs w:val="24"/>
        </w:rPr>
        <w:t>44.505,45</w:t>
      </w:r>
      <w:r w:rsidR="0005502D">
        <w:rPr>
          <w:rFonts w:hAnsi="Times New Roman" w:ascii="Times New Roman"/>
          <w:sz w:val="24"/>
          <w:szCs w:val="24"/>
        </w:rPr>
        <w:t xml:space="preserve"> kuna</w:t>
      </w:r>
    </w:p>
    <w:p w:rsidRDefault="000D71CB" w:rsidP="0005502D" w:rsidR="000D71CB" w:rsidRPr="000D2CD8">
      <w:pPr>
        <w:pStyle w:val="Bezproreda"/>
        <w:rPr>
          <w:rFonts w:hAnsi="Times New Roman" w:ascii="Times New Roman"/>
          <w:sz w:val="24"/>
          <w:szCs w:val="24"/>
        </w:rPr>
      </w:pPr>
      <w:r w:rsidRPr="000D2CD8">
        <w:rPr>
          <w:rFonts w:hAnsi="Times New Roman" w:ascii="Times New Roman"/>
          <w:sz w:val="24"/>
          <w:szCs w:val="24"/>
        </w:rPr>
        <w:t xml:space="preserve"> </w:t>
      </w:r>
    </w:p>
    <w:p w:rsidRDefault="000D71CB" w:rsidP="000D71CB" w:rsidR="000D71C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Više prijavljenih tražbina za ispitivanje nema. </w:t>
      </w:r>
    </w:p>
    <w:p w:rsidRDefault="000D71CB" w:rsidP="00A75378" w:rsidR="000D71CB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Prisutni nemaju primjedbi na gore navedene prijave tražbina vjerovnika. </w:t>
      </w:r>
    </w:p>
    <w:p w:rsidRDefault="00A75378" w:rsidP="00A75378" w:rsidR="00A75378">
      <w:r>
        <w:tab/>
      </w:r>
    </w:p>
    <w:p w:rsidRDefault="00A75378" w:rsidP="00A75378" w:rsidR="00A75378">
      <w:pPr>
        <w:ind w:firstLine="708"/>
      </w:pPr>
      <w:r>
        <w:t xml:space="preserve">Temeljem čl. 46 sud će sastaviti tablicu ispitanih tražbina, te za svaku pojedinu tražbinu unijeti u kojem iznosu je utvrđena, odnosno osporena, uz obveznu naznaku razloga osporavanja. </w:t>
      </w:r>
    </w:p>
    <w:p w:rsidRDefault="00A75378" w:rsidP="00A75378" w:rsidR="00A75378"/>
    <w:p w:rsidRDefault="00A75378" w:rsidP="00A75378" w:rsidR="00A75378">
      <w:pPr>
        <w:ind w:firstLine="708"/>
      </w:pPr>
      <w: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upitani izjavljuju kako nemaju pitanja i primjedbi.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Temeljem čl. 52 Stečajnog zakona sud će pozvati dužnika da dostavi izmijenjeni plan restrukturiranja koji će obuhvaćati sve utvrđene i osporene tražbine, u roku od 8 dana  nakon pravomoćnosti rješenja o utvrđenim i osporenim tražbinama.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 daljnjem tijeku postupka vjerovnici će biti obaviješteni putem e-oglasne ploče ovog suda.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Dovršeno u 1</w:t>
      </w:r>
      <w:r w:rsidR="00623CD8">
        <w:rPr>
          <w:rFonts w:hAnsi="Times New Roman" w:ascii="Times New Roman"/>
          <w:sz w:val="24"/>
        </w:rPr>
        <w:t>1,10</w:t>
      </w:r>
      <w:r>
        <w:rPr>
          <w:rFonts w:hAnsi="Times New Roman" w:ascii="Times New Roman"/>
          <w:sz w:val="24"/>
        </w:rPr>
        <w:t xml:space="preserve"> sati.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A75378" w:rsidP="00A75378" w:rsidR="00A75378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dužnik 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A75378" w:rsidP="00A75378" w:rsidR="00A75378">
      <w:pPr>
        <w:pStyle w:val="Bezproreda"/>
        <w:ind w:firstLine="708" w:left="566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vjerovnici</w:t>
      </w:r>
    </w:p>
    <w:p w:rsidRDefault="00A75378" w:rsidP="00A75378" w:rsidR="00A75378">
      <w:pPr>
        <w:pStyle w:val="Bezproreda"/>
        <w:rPr>
          <w:rFonts w:hAnsi="Times New Roman" w:ascii="Times New Roman"/>
          <w:sz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729F"/>
    <w:multiLevelType w:val="hybridMultilevel"/>
    <w:tmpl w:val="D04ECE7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78"/>
    <w:rsid w:val="00004676"/>
    <w:rsid w:val="000209A3"/>
    <w:rsid w:val="000333EB"/>
    <w:rsid w:val="00044E4B"/>
    <w:rsid w:val="0005502D"/>
    <w:rsid w:val="000672E2"/>
    <w:rsid w:val="00080B27"/>
    <w:rsid w:val="000B4816"/>
    <w:rsid w:val="000D2CD8"/>
    <w:rsid w:val="000D71CB"/>
    <w:rsid w:val="000E410E"/>
    <w:rsid w:val="001019B9"/>
    <w:rsid w:val="00104C4F"/>
    <w:rsid w:val="001B1829"/>
    <w:rsid w:val="001C0439"/>
    <w:rsid w:val="001D654B"/>
    <w:rsid w:val="001E10C9"/>
    <w:rsid w:val="001E544B"/>
    <w:rsid w:val="001F02D2"/>
    <w:rsid w:val="001F4105"/>
    <w:rsid w:val="00201C21"/>
    <w:rsid w:val="00216457"/>
    <w:rsid w:val="00216AB5"/>
    <w:rsid w:val="002274CC"/>
    <w:rsid w:val="00270672"/>
    <w:rsid w:val="00273013"/>
    <w:rsid w:val="00285724"/>
    <w:rsid w:val="002A0232"/>
    <w:rsid w:val="002C0642"/>
    <w:rsid w:val="002C16E5"/>
    <w:rsid w:val="002C737B"/>
    <w:rsid w:val="002D78A1"/>
    <w:rsid w:val="0031286D"/>
    <w:rsid w:val="0032529B"/>
    <w:rsid w:val="00344003"/>
    <w:rsid w:val="00355AC4"/>
    <w:rsid w:val="00373A4C"/>
    <w:rsid w:val="003A1E03"/>
    <w:rsid w:val="003C1F00"/>
    <w:rsid w:val="003F623B"/>
    <w:rsid w:val="0044642D"/>
    <w:rsid w:val="00450C19"/>
    <w:rsid w:val="004A3A95"/>
    <w:rsid w:val="00511B50"/>
    <w:rsid w:val="00521CAF"/>
    <w:rsid w:val="005254B3"/>
    <w:rsid w:val="00560DC4"/>
    <w:rsid w:val="00573E96"/>
    <w:rsid w:val="00583681"/>
    <w:rsid w:val="005911C4"/>
    <w:rsid w:val="005E4151"/>
    <w:rsid w:val="005F0A32"/>
    <w:rsid w:val="00623CD8"/>
    <w:rsid w:val="00626D08"/>
    <w:rsid w:val="00641DE7"/>
    <w:rsid w:val="006468F9"/>
    <w:rsid w:val="00686BF8"/>
    <w:rsid w:val="006E2608"/>
    <w:rsid w:val="006E5D95"/>
    <w:rsid w:val="006E73F1"/>
    <w:rsid w:val="00723171"/>
    <w:rsid w:val="00751076"/>
    <w:rsid w:val="00757878"/>
    <w:rsid w:val="007B0B23"/>
    <w:rsid w:val="007B47CD"/>
    <w:rsid w:val="007C0479"/>
    <w:rsid w:val="007E40B4"/>
    <w:rsid w:val="00842434"/>
    <w:rsid w:val="0085768D"/>
    <w:rsid w:val="008605A1"/>
    <w:rsid w:val="008770EE"/>
    <w:rsid w:val="00881B98"/>
    <w:rsid w:val="008B1B1F"/>
    <w:rsid w:val="008B42F0"/>
    <w:rsid w:val="008B6D07"/>
    <w:rsid w:val="008C51A6"/>
    <w:rsid w:val="008D5008"/>
    <w:rsid w:val="008F5041"/>
    <w:rsid w:val="009303E9"/>
    <w:rsid w:val="00930F2F"/>
    <w:rsid w:val="00933E80"/>
    <w:rsid w:val="00967972"/>
    <w:rsid w:val="009759D2"/>
    <w:rsid w:val="00987C82"/>
    <w:rsid w:val="009C2D8F"/>
    <w:rsid w:val="00A017B8"/>
    <w:rsid w:val="00A051C6"/>
    <w:rsid w:val="00A260DC"/>
    <w:rsid w:val="00A57273"/>
    <w:rsid w:val="00A612B0"/>
    <w:rsid w:val="00A75378"/>
    <w:rsid w:val="00AB3CA7"/>
    <w:rsid w:val="00B165B7"/>
    <w:rsid w:val="00B44DD9"/>
    <w:rsid w:val="00B52412"/>
    <w:rsid w:val="00B74935"/>
    <w:rsid w:val="00BE3A6E"/>
    <w:rsid w:val="00BF640F"/>
    <w:rsid w:val="00C0015F"/>
    <w:rsid w:val="00C21134"/>
    <w:rsid w:val="00C237FE"/>
    <w:rsid w:val="00C26F86"/>
    <w:rsid w:val="00C34AEF"/>
    <w:rsid w:val="00C44009"/>
    <w:rsid w:val="00C57EB5"/>
    <w:rsid w:val="00C65040"/>
    <w:rsid w:val="00C65921"/>
    <w:rsid w:val="00C82E13"/>
    <w:rsid w:val="00D06F67"/>
    <w:rsid w:val="00D77780"/>
    <w:rsid w:val="00DB3A97"/>
    <w:rsid w:val="00E14047"/>
    <w:rsid w:val="00E36419"/>
    <w:rsid w:val="00E73FD5"/>
    <w:rsid w:val="00F04B82"/>
    <w:rsid w:val="00F32E05"/>
    <w:rsid w:val="00F53219"/>
    <w:rsid w:val="00F72DCD"/>
    <w:rsid w:val="00F85B47"/>
    <w:rsid w:val="00FA47E5"/>
    <w:rsid w:val="00FB34F3"/>
    <w:rsid w:val="00FB4A35"/>
    <w:rsid w:val="00FE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378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true" w:styleId="Default" w:type="paragraph">
    <w:name w:val="Default"/>
    <w:rsid w:val="00A75378"/>
    <w:pPr>
      <w:autoSpaceDE w:val="false"/>
      <w:autoSpaceDN w:val="false"/>
      <w:adjustRightInd w:val="false"/>
    </w:pPr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55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378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Default" w:type="paragraph">
    <w:name w:val="Default"/>
    <w:rsid w:val="00A75378"/>
    <w:pPr>
      <w:autoSpaceDE w:val="0"/>
      <w:autoSpaceDN w:val="0"/>
      <w:adjustRightInd w:val="0"/>
    </w:pPr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55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34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28. lipnja 2019.</izvorni_sadrzaj>
    <derivirana_varijabla naziv="DomainObject.StvarniPocetakDatum_1">28. lipnja 2019.</derivirana_varijabla>
  </DomainObject.StvarniPocetakDatum>
  <DomainObject.StvarniZavrsetakDatum>
    <izvorni_sadrzaj>28. lipnja 2019.</izvorni_sadrzaj>
    <derivirana_varijabla naziv="DomainObject.StvarniZavrsetakDatum_1">28. lipnja 2019.</derivirana_varijabla>
  </DomainObject.StvarniZavrsetakDatum>
  <DomainObject.PlaniraniZavrsetakDatum>
    <izvorni_sadrzaj>28. lipnja 2019.</izvorni_sadrzaj>
    <derivirana_varijabla naziv="DomainObject.PlaniraniZavrsetakDatum_1">28. lipnja 2019.</derivirana_varijabla>
  </DomainObject.PlaniraniZavrsetakDatum>
  <DomainObject.PlaniraniPocetakDatum>
    <izvorni_sadrzaj>28. lipnja 2019.</izvorni_sadrzaj>
    <derivirana_varijabla naziv="DomainObject.PlaniraniPocetakDatum_1">28. lipnja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19</izvorni_sadrzaj>
    <derivirana_varijabla naziv="DomainObject.Zapisnik.BrojStranica_1">19</derivirana_varijabla>
  </DomainObject.Zapisnik.BrojStranica>
  <DomainObject.Zapisnik.DatumKreiranja>
    <izvorni_sadrzaj>28. lipnja 2019.</izvorni_sadrzaj>
    <derivirana_varijabla naziv="DomainObject.Zapisnik.DatumKreiranja_1">28.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St-112/2019-19</izvorni_sadrzaj>
    <derivirana_varijabla naziv="DomainObject.Zapisnik.Oznaka_1">St-112/2019-19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WINCH d.o.o. za proizvodnju, projektiranje, promet i usluge</izvorni_sadrzaj>
    <derivirana_varijabla naziv="DomainObject.Predmet.StrankaFormated_1">  ADRIA WINCH d.o.o. za proizvodnju, projektiranje, promet i usluge</derivirana_varijabla>
  </DomainObject.Predmet.StrankaFormated>
  <DomainObject.Predmet.StrankaFormatedOIB>
    <izvorni_sadrzaj>  ADRIA WINCH d.o.o. za proizvodnju, projektiranje, promet i usluge, OIB 95307107404</izvorni_sadrzaj>
    <derivirana_varijabla naziv="DomainObject.Predmet.StrankaFormatedOIB_1">  ADRIA WINCH d.o.o. za proizvodnju, projektiranje, promet i usluge, OIB 95307107404</derivirana_varijabla>
  </DomainObject.Predmet.StrankaFormatedOIB>
  <DomainObject.Predmet.StrankaFormatedWithAdress>
    <izvorni_sadrzaj> ADRIA WINCH d.o.o. za proizvodnju, projektiranje, promet i usluge, Mostine 11 B, 21000 Split</izvorni_sadrzaj>
    <derivirana_varijabla naziv="DomainObject.Predmet.StrankaFormatedWithAdress_1"> ADRIA WINCH d.o.o. za proizvodnju, projektiranje, promet i usluge, Mostine 11 B, 21000 Split</derivirana_varijabla>
  </DomainObject.Predmet.StrankaFormatedWithAdress>
  <DomainObject.Predmet.StrankaFormatedWithAdressOIB>
    <izvorni_sadrzaj> ADRIA WINCH d.o.o. za proizvodnju, projektiranje, promet i usluge, OIB 95307107404, Mostine 11 B, 21000 Split</izvorni_sadrzaj>
    <derivirana_varijabla naziv="DomainObject.Predmet.StrankaFormatedWithAdressOIB_1"> ADRIA WINCH d.o.o. za proizvodnju, projektiranje, promet i usluge, OIB 95307107404, Mostine 11 B, 21000 Split</derivirana_varijabla>
  </DomainObject.Predmet.StrankaFormatedWithAdressOIB>
  <DomainObject.Predmet.StrankaWithAdress>
    <izvorni_sadrzaj>ADRIA WINCH d.o.o. za proizvodnju, projektiranje, promet i usluge Mostine 11 B,21000 Split</izvorni_sadrzaj>
    <derivirana_varijabla naziv="DomainObject.Predmet.StrankaWithAdress_1">ADRIA WINCH d.o.o. za proizvodnju, projektiranje, promet i usluge Mostine 11 B,21000 Split</derivirana_varijabla>
  </DomainObject.Predmet.StrankaWithAdress>
  <DomainObject.Predmet.StrankaWithAdressOIB>
    <izvorni_sadrzaj>ADRIA WINCH d.o.o. za proizvodnju, projektiranje, promet i usluge, OIB 95307107404, Mostine 11 B,21000 Split</izvorni_sadrzaj>
    <derivirana_varijabla naziv="DomainObject.Predmet.StrankaWithAdressOIB_1">ADRIA WINCH d.o.o. za proizvodnju, projektiranje, promet i usluge, OIB 95307107404, Mostine 11 B,21000 Split</derivirana_varijabla>
  </DomainObject.Predmet.StrankaWithAdressOIB>
  <DomainObject.Predmet.StrankaNazivFormated>
    <izvorni_sadrzaj>ADRIA WINCH d.o.o. za proizvodnju, projektiranje, promet i usluge</izvorni_sadrzaj>
    <derivirana_varijabla naziv="DomainObject.Predmet.StrankaNazivFormated_1">ADRIA WINCH d.o.o. za proizvodnju, projektiranje, promet i usluge</derivirana_varijabla>
  </DomainObject.Predmet.StrankaNazivFormated>
  <DomainObject.Predmet.StrankaNazivFormatedOIB>
    <izvorni_sadrzaj>ADRIA WINCH d.o.o. za proizvodnju, projektiranje, promet i usluge, OIB 95307107404</izvorni_sadrzaj>
    <derivirana_varijabla naziv="DomainObject.Predmet.StrankaNazivFormatedOIB_1">ADRIA WINCH d.o.o. za proizvodnju, projektiranje, promet i usluge, OIB 95307107404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ADRIA WINCH d.o.o. za proizvodnju, projektiranje, promet i usluge</item>
    </izvorni_sadrzaj>
    <derivirana_varijabla naziv="DomainObject.Predmet.StrankaListFormated_1">
      <item>ADRIA WINCH d.o.o. za proizvodnju, projektiranje, promet i usluge</item>
    </derivirana_varijabla>
  </DomainObject.Predmet.StrankaListFormated>
  <DomainObject.Predmet.StrankaListFormatedOIB>
    <izvorni_sadrzaj>
      <item>ADRIA WINCH d.o.o. za proizvodnju, projektiranje, promet i usluge, OIB 95307107404</item>
    </izvorni_sadrzaj>
    <derivirana_varijabla naziv="DomainObject.Predmet.StrankaListFormatedOIB_1">
      <item>ADRIA WINCH d.o.o. za proizvodnju, projektiranje, promet i usluge, OIB 95307107404</item>
    </derivirana_varijabla>
  </DomainObject.Predmet.StrankaListFormatedOIB>
  <DomainObject.Predmet.StrankaListFormatedWithAdress>
    <izvorni_sadrzaj>
      <item>ADRIA WINCH d.o.o. za proizvodnju, projektiranje, promet i usluge, Mostine 11 B, 21000 Split</item>
    </izvorni_sadrzaj>
    <derivirana_varijabla naziv="DomainObject.Predmet.StrankaListFormatedWithAdress_1">
      <item>ADRIA WINCH d.o.o. za proizvodnju, projektiranje, promet i usluge, Mostine 11 B, 21000 Split</item>
    </derivirana_varijabla>
  </DomainObject.Predmet.StrankaListFormatedWithAdress>
  <DomainObject.Predmet.StrankaListFormatedWithAdressOIB>
    <izvorni_sadrzaj>
      <item>ADRIA WINCH d.o.o. za proizvodnju, projektiranje, promet i usluge, OIB 95307107404, Mostine 11 B, 21000 Split</item>
    </izvorni_sadrzaj>
    <derivirana_varijabla naziv="DomainObject.Predmet.StrankaListFormatedWithAdressOIB_1">
      <item>ADRIA WINCH d.o.o. za proizvodnju, projektiranje, promet i usluge, OIB 95307107404, Mostine 11 B, 21000 Split</item>
    </derivirana_varijabla>
  </DomainObject.Predmet.StrankaListFormatedWithAdressOIB>
  <DomainObject.Predmet.StrankaListNazivFormated>
    <izvorni_sadrzaj>
      <item>ADRIA WINCH d.o.o. za proizvodnju, projektiranje, promet i usluge</item>
    </izvorni_sadrzaj>
    <derivirana_varijabla naziv="DomainObject.Predmet.StrankaListNazivFormated_1">
      <item>ADRIA WINCH d.o.o. za proizvodnju, projektiranje, promet i usluge</item>
    </derivirana_varijabla>
  </DomainObject.Predmet.StrankaListNazivFormated>
  <DomainObject.Predmet.StrankaListNazivFormatedOIB>
    <izvorni_sadrzaj>
      <item>ADRIA WINCH d.o.o. za proizvodnju, projektiranje, promet i usluge, OIB 95307107404</item>
    </izvorni_sadrzaj>
    <derivirana_varijabla naziv="DomainObject.Predmet.StrankaListNazivFormatedOIB_1">
      <item>ADRIA WINCH d.o.o. za proizvodnju, projektiranje, promet i usluge, OIB 95307107404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PINTSCH BUBENZER Gmbh</item>
      <item>Marko Praljak</item>
    </izvorni_sadrzaj>
    <derivirana_varijabla naziv="DomainObject.Predmet.OstaliListFormated_1">
      <item>PINTSCH BUBENZER Gmbh</item>
      <item>Marko Praljak</item>
    </derivirana_varijabla>
  </DomainObject.Predmet.OstaliListFormated>
  <DomainObject.Predmet.OstaliListFormatedOIB>
    <izvorni_sadrzaj>
      <item>PINTSCH BUBENZER Gmbh, OIB 17237922876</item>
      <item>Marko Praljak, OIB 23673585807</item>
    </izvorni_sadrzaj>
    <derivirana_varijabla naziv="DomainObject.Predmet.OstaliListFormatedOIB_1">
      <item>PINTSCH BUBENZER Gmbh, OIB 17237922876</item>
      <item>Marko Praljak, OIB 23673585807</item>
    </derivirana_varijabla>
  </DomainObject.Predmet.OstaliListFormatedOIB>
  <DomainObject.Predmet.OstaliListFormatedWithAdress>
    <izvorni_sadrzaj>
      <item>PINTSCH BUBENZER Gmbh, Friedrichshuttenstr.1, 57548 Kirchen(Sieg)</item>
      <item>Marko Praljak, Radnička cesta 37 b, 10000 Zagreb</item>
    </izvorni_sadrzaj>
    <derivirana_varijabla naziv="DomainObject.Predmet.OstaliListFormatedWithAdress_1">
      <item>PINTSCH BUBENZER Gmbh, Friedrichshuttenstr.1, 57548 Kirchen(Sieg)</item>
      <item>Marko Praljak, Radnička cesta 37 b, 10000 Zagreb</item>
    </derivirana_varijabla>
  </DomainObject.Predmet.OstaliListFormatedWithAdress>
  <DomainObject.Predmet.OstaliListFormatedWithAdressOIB>
    <izvorni_sadrzaj>
      <item>PINTSCH BUBENZER Gmbh, OIB 17237922876, Friedrichshuttenstr.1, 57548 Kirchen(Sieg)</item>
      <item>Marko Praljak, OIB 23673585807, Radnička cesta 37 b, 10000 Zagreb</item>
    </izvorni_sadrzaj>
    <derivirana_varijabla naziv="DomainObject.Predmet.OstaliListFormatedWithAdressOIB_1">
      <item>PINTSCH BUBENZER Gmbh, OIB 17237922876, Friedrichshuttenstr.1, 57548 Kirchen(Sieg)</item>
      <item>Marko Praljak, OIB 23673585807, Radnička cesta 37 b, 10000 Zagreb</item>
    </derivirana_varijabla>
  </DomainObject.Predmet.OstaliListFormatedWithAdressOIB>
  <DomainObject.Predmet.OstaliListNazivFormated>
    <izvorni_sadrzaj>
      <item>PINTSCH BUBENZER Gmbh</item>
      <item>Marko Praljak</item>
    </izvorni_sadrzaj>
    <derivirana_varijabla naziv="DomainObject.Predmet.OstaliListNazivFormated_1">
      <item>PINTSCH BUBENZER Gmbh</item>
      <item>Marko Praljak</item>
    </derivirana_varijabla>
  </DomainObject.Predmet.OstaliListNazivFormated>
  <DomainObject.Predmet.OstaliListNazivFormatedOIB>
    <izvorni_sadrzaj>
      <item>PINTSCH BUBENZER Gmbh, OIB 17237922876</item>
      <item>Marko Praljak, OIB 23673585807</item>
    </izvorni_sadrzaj>
    <derivirana_varijabla naziv="DomainObject.Predmet.OstaliListNazivFormatedOIB_1">
      <item>PINTSCH BUBENZER Gmbh, OIB 17237922876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>St-112/2019-19</izvorni_sadrzaj>
    <derivirana_varijabla naziv="DomainObject.PoslovniBrojDokumenta_1">St-112/2019-19</derivirana_varijabla>
  </DomainObject.PoslovniBrojDokumenta>
  <DomainObject.Predmet.StrankaIDrugi>
    <izvorni_sadrzaj>ADRIA WINCH d.o.o. za proizvodnju, projektiranje, promet i usluge</izvorni_sadrzaj>
    <derivirana_varijabla naziv="DomainObject.Predmet.StrankaIDrugi_1">ADRIA WINCH d.o.o. za proizvodnju, projektiranje,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 WINCH d.o.o. za proizvodnju, projektiranje, promet i usluge, OIB 95307107404, Mostine 11 B, 21000 Split</izvorni_sadrzaj>
    <derivirana_varijabla naziv="DomainObject.Predmet.StrankaIDrugiAdressOIB_1">ADRIA WINCH d.o.o. za proizvodnju, projektiranje, promet i usluge, OIB 95307107404, Mostine 11 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WINCH d.o.o. za proizvodnju, projektiranje, promet i usluge</item>
      <item>PINTSCH BUBENZER Gmbh</item>
      <item>Marko Praljak</item>
    </izvorni_sadrzaj>
    <derivirana_varijabla naziv="DomainObject.Predmet.SudioniciListNaziv_1">
      <item>ADRIA WINCH d.o.o. za proizvodnju, projektiranje, promet i usluge</item>
      <item>PINTSCH BUBENZER Gmbh</item>
      <item>Marko Praljak</item>
    </derivirana_varijabla>
  </DomainObject.Predmet.SudioniciListNaziv>
  <DomainObject.Predmet.SudioniciListAdressOIB>
    <izvorni_sadrzaj>
      <item>ADRIA WINCH d.o.o. za proizvodnju, projektiranje, promet i usluge, OIB 95307107404, Mostine 11 B,21000 Split</item>
      <item>PINTSCH BUBENZER Gmbh, OIB 17237922876, Friedrichshuttenstr.1,57548 Kirchen(Sieg)</item>
      <item>Marko Praljak, OIB 23673585807, Radnička cesta 37 b,10000 Zagreb</item>
    </izvorni_sadrzaj>
    <derivirana_varijabla naziv="DomainObject.Predmet.SudioniciListAdressOIB_1">
      <item>ADRIA WINCH d.o.o. za proizvodnju, projektiranje, promet i usluge, OIB 95307107404, Mostine 11 B,21000 Split</item>
      <item>PINTSCH BUBENZER Gmbh, OIB 17237922876, Friedrichshuttenstr.1,57548 Kirchen(Sieg)</item>
      <item>Marko Praljak, OIB 23673585807, Radnička cesta 37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95307107404</item>
      <item>, OIB 17237922876</item>
      <item>, OIB 23673585807</item>
    </izvorni_sadrzaj>
    <derivirana_varijabla naziv="DomainObject.Predmet.SudioniciListNazivOIB_1">
      <item>, OIB 95307107404</item>
      <item>, OIB 17237922876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19</properties:Pages>
  <properties:Words>8686</properties:Words>
  <properties:Characters>49435</properties:Characters>
  <properties:Lines>912</properties:Lines>
  <properties:Paragraphs>302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2019-06-28T07:51:00Z</dcterms:created>
  <dc:creator>Velimir Vuković</dc:creator>
  <cp:lastModifiedBy>Marija Elez</cp:lastModifiedBy>
  <cp:lastPrinted>2019-06-28T07:56:00Z</cp:lastPrinted>
  <dcterms:modified xmlns:xsi="http://www.w3.org/2001/XMLSchema-instance" xsi:type="dcterms:W3CDTF">2019-06-28T10:04:00Z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St-112/2019-19 / Zapisnik - Ročište radi ispitivanja tražbina (st-112-19 tražbine zapisnik_.docx)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