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d11b" w14:paraId="28bd11b" w:rsidRDefault="00937FF9" w:rsidP="00995811" w:rsidR="00995811" w:rsidRPr="00995811">
      <w:pPr>
        <w:pStyle w:val="SudNaziv"/>
        <w15:collapsed w:val="false"/>
        <w:rPr>
          <w:rFonts w:cs="Times New Roman" w:eastAsia="SimSun"/>
          <w:lang w:eastAsia="zh-CN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5811" w:rsidP="00995811" w:rsidR="00995811" w:rsidRPr="00995811">
      <w:pPr>
        <w:spacing w:after="0"/>
        <w:jc w:val="right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lang w:eastAsia="zh-CN"/>
        </w:rPr>
        <w:t>6. St-669/2016-5</w:t>
      </w:r>
    </w:p>
    <w:p w:rsidRDefault="00995811" w:rsidP="00995811" w:rsidR="00995811" w:rsidRPr="00995811">
      <w:pPr>
        <w:spacing w:after="0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jc w:val="center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lang w:eastAsia="zh-CN"/>
        </w:rPr>
        <w:t>U    I M E   R E P U B L I K E   H R V A T S K E</w:t>
      </w:r>
    </w:p>
    <w:p w:rsidRDefault="00995811" w:rsidP="00995811" w:rsidR="00995811" w:rsidRPr="00995811">
      <w:pPr>
        <w:spacing w:after="0"/>
        <w:jc w:val="center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jc w:val="center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lang w:eastAsia="zh-CN"/>
        </w:rPr>
        <w:t>R J E Š E N J E</w:t>
      </w:r>
    </w:p>
    <w:p w:rsidRDefault="00995811" w:rsidP="00995811" w:rsidR="00995811" w:rsidRPr="00995811">
      <w:pPr>
        <w:spacing w:after="0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lang w:eastAsia="zh-CN"/>
        </w:rPr>
        <w:tab/>
        <w:t xml:space="preserve">TRGOVAČKI SUD U BJELOVARU, po sucu Mariji Petrina </w:t>
      </w:r>
      <w:proofErr w:type="spellStart"/>
      <w:r w:rsidRPr="00995811">
        <w:rPr>
          <w:rFonts w:cs="Times New Roman" w:eastAsia="SimSun"/>
          <w:lang w:eastAsia="zh-CN"/>
        </w:rPr>
        <w:t>Kubica</w:t>
      </w:r>
      <w:proofErr w:type="spellEnd"/>
      <w:r w:rsidRPr="00995811">
        <w:rPr>
          <w:rFonts w:cs="Times New Roman" w:eastAsia="SimSun"/>
          <w:lang w:eastAsia="zh-CN"/>
        </w:rPr>
        <w:t xml:space="preserve"> kao sucu pojedincu, na prijedlog višeg sudskog savjetnika Siniši </w:t>
      </w:r>
      <w:proofErr w:type="spellStart"/>
      <w:r w:rsidRPr="00995811">
        <w:rPr>
          <w:rFonts w:cs="Times New Roman" w:eastAsia="SimSun"/>
          <w:lang w:eastAsia="zh-CN"/>
        </w:rPr>
        <w:t>Rajnoviću</w:t>
      </w:r>
      <w:proofErr w:type="spellEnd"/>
      <w:r w:rsidRPr="00995811">
        <w:rPr>
          <w:rFonts w:cs="Times New Roman" w:eastAsia="SimSun"/>
          <w:lang w:eastAsia="zh-CN"/>
        </w:rPr>
        <w:t>, u skraćenom stečajnom postupku nad dužnikom SLOGA Obrtnička proizvodno uslužna zadruga, Sisak, S. i A. Radića 8/a, MBS: 080394334, OIB: 58543236789, kojeg zastupa punomoćnica Martina Radovan, odvjetnica u Zagrebu, 6. veljače 2017.</w:t>
      </w: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jc w:val="center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lang w:eastAsia="zh-CN"/>
        </w:rPr>
        <w:t>r i j e š i o   j e</w:t>
      </w:r>
    </w:p>
    <w:p w:rsidRDefault="00995811" w:rsidP="00995811" w:rsidR="00995811" w:rsidRPr="00995811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b/>
          <w:lang w:eastAsia="zh-CN"/>
        </w:rPr>
        <w:tab/>
      </w:r>
      <w:r w:rsidRPr="00995811">
        <w:rPr>
          <w:rFonts w:cs="Times New Roman" w:eastAsia="SimSun"/>
          <w:lang w:eastAsia="zh-CN"/>
        </w:rPr>
        <w:t>Obustavlja se skraćeni stečajni postupak.</w:t>
      </w: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lang w:eastAsia="zh-CN"/>
        </w:rPr>
        <w:tab/>
      </w:r>
      <w:r w:rsidRPr="00995811">
        <w:rPr>
          <w:rFonts w:cs="Times New Roman" w:eastAsia="SimSun"/>
          <w:lang w:eastAsia="zh-CN"/>
        </w:rPr>
        <w:tab/>
      </w:r>
      <w:r w:rsidRPr="00995811">
        <w:rPr>
          <w:rFonts w:cs="Times New Roman" w:eastAsia="SimSun"/>
          <w:lang w:eastAsia="zh-CN"/>
        </w:rPr>
        <w:tab/>
      </w:r>
    </w:p>
    <w:p w:rsidRDefault="00995811" w:rsidP="00995811" w:rsidR="00995811" w:rsidRPr="00995811">
      <w:pPr>
        <w:spacing w:after="0"/>
        <w:jc w:val="center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lang w:eastAsia="zh-CN"/>
        </w:rPr>
        <w:t>Obrazloženje</w:t>
      </w:r>
    </w:p>
    <w:p w:rsidRDefault="00995811" w:rsidP="00995811" w:rsidR="00995811" w:rsidRPr="00995811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b/>
          <w:lang w:eastAsia="zh-CN"/>
        </w:rPr>
        <w:tab/>
      </w:r>
      <w:r w:rsidRPr="00995811">
        <w:rPr>
          <w:rFonts w:cs="Times New Roman" w:eastAsia="SimSun"/>
          <w:lang w:eastAsia="zh-CN"/>
        </w:rPr>
        <w:t xml:space="preserve">U skraćenom stečajnom postupku nad dužnikom, Trgovački sud u Bjelovaru je oglasom broj St-669/2016-2 od 1. lipnja 2016., koji je objavljen na mrežnoj stranici e-Oglasna ploča sudova 1. lipnja 2016.,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lang w:eastAsia="zh-CN"/>
        </w:rPr>
        <w:tab/>
        <w:t>22. srpnja 2016. osoba ovlaštena za zastupanje dužnika predala je sudu Potvrdu o blokadi računa i novčanih sredstava dužnika na dan 7. srpnja 2016. iz čijeg sadržaja proizlazi da dužnik na dan izdavanja potvrde nema u Očevidniku redoslijeda osnova za plaćanje evidentirane neizvršene osnove za plaćanje.</w:t>
      </w: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lang w:eastAsia="zh-CN"/>
        </w:rPr>
        <w:tab/>
      </w:r>
    </w:p>
    <w:p w:rsidRDefault="00995811" w:rsidP="00995811" w:rsidR="00995811" w:rsidRPr="00995811">
      <w:pPr>
        <w:spacing w:after="0"/>
        <w:jc w:val="center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lang w:eastAsia="zh-CN"/>
        </w:rPr>
        <w:t>U Bjelovaru 6. veljače 2017.</w:t>
      </w:r>
    </w:p>
    <w:p w:rsidRDefault="00995811" w:rsidP="00995811" w:rsidR="00995811" w:rsidRPr="00995811">
      <w:pPr>
        <w:spacing w:after="0"/>
        <w:jc w:val="both"/>
        <w:rPr>
          <w:rFonts w:cs="Times New Roman" w:eastAsia="SimSun"/>
          <w:b/>
          <w:lang w:eastAsia="zh-CN"/>
        </w:rPr>
      </w:pPr>
      <w:r w:rsidRPr="00995811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</w:t>
      </w:r>
      <w:r w:rsidRPr="00995811">
        <w:rPr>
          <w:rFonts w:cs="Times New Roman" w:eastAsia="SimSun"/>
          <w:lang w:eastAsia="zh-CN"/>
        </w:rPr>
        <w:t>S U D A C</w:t>
      </w: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lang w:eastAsia="zh-CN"/>
        </w:rPr>
        <w:t xml:space="preserve">                                                                                           MARIJA PETRINA KUBICA v.r.</w:t>
      </w: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lang w:eastAsia="zh-CN"/>
        </w:rPr>
        <w:tab/>
      </w:r>
      <w:r w:rsidRPr="00995811">
        <w:rPr>
          <w:rFonts w:cs="Times New Roman" w:eastAsia="SimSun"/>
          <w:lang w:eastAsia="zh-CN"/>
        </w:rPr>
        <w:tab/>
      </w:r>
      <w:r w:rsidRPr="00995811">
        <w:rPr>
          <w:rFonts w:cs="Times New Roman" w:eastAsia="SimSun"/>
          <w:lang w:eastAsia="zh-CN"/>
        </w:rPr>
        <w:tab/>
      </w:r>
      <w:r w:rsidRPr="00995811">
        <w:rPr>
          <w:rFonts w:cs="Times New Roman" w:eastAsia="SimSun"/>
          <w:lang w:eastAsia="zh-CN"/>
        </w:rPr>
        <w:tab/>
      </w:r>
      <w:r w:rsidRPr="00995811">
        <w:rPr>
          <w:rFonts w:cs="Times New Roman" w:eastAsia="SimSun"/>
          <w:lang w:eastAsia="zh-CN"/>
        </w:rPr>
        <w:tab/>
      </w:r>
      <w:r w:rsidRPr="00995811">
        <w:rPr>
          <w:rFonts w:cs="Times New Roman" w:eastAsia="SimSun"/>
          <w:lang w:eastAsia="zh-CN"/>
        </w:rPr>
        <w:tab/>
      </w:r>
      <w:r w:rsidRPr="00995811">
        <w:rPr>
          <w:rFonts w:cs="Times New Roman" w:eastAsia="SimSun"/>
          <w:lang w:eastAsia="zh-CN"/>
        </w:rPr>
        <w:tab/>
        <w:t xml:space="preserve">    Za točnost </w:t>
      </w:r>
      <w:proofErr w:type="spellStart"/>
      <w:r w:rsidRPr="00995811">
        <w:rPr>
          <w:rFonts w:cs="Times New Roman" w:eastAsia="SimSun"/>
          <w:lang w:eastAsia="zh-CN"/>
        </w:rPr>
        <w:t>otpravka</w:t>
      </w:r>
      <w:proofErr w:type="spellEnd"/>
      <w:r w:rsidRPr="00995811">
        <w:rPr>
          <w:rFonts w:cs="Times New Roman" w:eastAsia="SimSun"/>
          <w:lang w:eastAsia="zh-CN"/>
        </w:rPr>
        <w:t xml:space="preserve">-ovlašteni službenik     </w:t>
      </w:r>
    </w:p>
    <w:p w:rsidRDefault="00995811" w:rsidP="00995811" w:rsidR="00995811">
      <w:pPr>
        <w:spacing w:after="0"/>
        <w:jc w:val="both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lang w:eastAsia="zh-CN"/>
        </w:rPr>
        <w:tab/>
      </w:r>
      <w:r w:rsidRPr="00995811">
        <w:rPr>
          <w:rFonts w:cs="Times New Roman" w:eastAsia="SimSun"/>
          <w:lang w:eastAsia="zh-CN"/>
        </w:rPr>
        <w:tab/>
      </w:r>
      <w:r w:rsidRPr="00995811">
        <w:rPr>
          <w:rFonts w:cs="Times New Roman" w:eastAsia="SimSun"/>
          <w:lang w:eastAsia="zh-CN"/>
        </w:rPr>
        <w:tab/>
      </w:r>
      <w:r w:rsidRPr="00995811">
        <w:rPr>
          <w:rFonts w:cs="Times New Roman" w:eastAsia="SimSun"/>
          <w:lang w:eastAsia="zh-CN"/>
        </w:rPr>
        <w:tab/>
      </w:r>
      <w:r w:rsidRPr="00995811">
        <w:rPr>
          <w:rFonts w:cs="Times New Roman" w:eastAsia="SimSun"/>
          <w:lang w:eastAsia="zh-CN"/>
        </w:rPr>
        <w:tab/>
      </w:r>
      <w:r w:rsidRPr="00995811">
        <w:rPr>
          <w:rFonts w:cs="Times New Roman" w:eastAsia="SimSun"/>
          <w:lang w:eastAsia="zh-CN"/>
        </w:rPr>
        <w:tab/>
      </w:r>
      <w:r w:rsidRPr="00995811">
        <w:rPr>
          <w:rFonts w:cs="Times New Roman" w:eastAsia="SimSun"/>
          <w:lang w:eastAsia="zh-CN"/>
        </w:rPr>
        <w:tab/>
      </w:r>
      <w:r w:rsidRPr="00995811">
        <w:rPr>
          <w:rFonts w:cs="Times New Roman" w:eastAsia="SimSun"/>
          <w:lang w:eastAsia="zh-CN"/>
        </w:rPr>
        <w:tab/>
      </w:r>
      <w:r w:rsidRPr="00995811">
        <w:rPr>
          <w:rFonts w:cs="Times New Roman" w:eastAsia="SimSun"/>
          <w:lang w:eastAsia="zh-CN"/>
        </w:rPr>
        <w:tab/>
        <w:t>Suzana Sabljić</w:t>
      </w: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lang w:eastAsia="zh-CN"/>
        </w:rPr>
        <w:lastRenderedPageBreak/>
        <w:t>POUKA O PRAVNOM LIJEKU:</w:t>
      </w: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  <w:r w:rsidRPr="00995811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</w:p>
    <w:p w:rsidRDefault="00995811" w:rsidP="00995811" w:rsidR="00995811" w:rsidRPr="00995811">
      <w:pPr>
        <w:spacing w:after="0"/>
        <w:jc w:val="both"/>
        <w:rPr>
          <w:rFonts w:cs="Times New Roman" w:eastAsia="SimSun"/>
          <w:lang w:eastAsia="zh-CN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5811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912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St-669/2016-5</izvorni_sadrzaj>
    <derivirana_varijabla naziv="DomainObject.Oznaka_1">St-669/2016-5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669</izvorni_sadrzaj>
    <derivirana_varijabla naziv="DomainObject.Predmet.Broj_1">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St-669/2016</izvorni_sadrzaj>
    <derivirana_varijabla naziv="DomainObject.Predmet.OznakaBroj_1">St-669/2016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SLOGA Obrtnička proizvodno uslužna zadruga</izvorni_sadrzaj>
    <derivirana_varijabla naziv="DomainObject.Predmet.ProtustrankaFormated_1">  SLOGA Obrtnička proizvodno uslužna zadruga</derivirana_varijabla>
  </DomainObject.Predmet.ProtustrankaFormated>
  <DomainObject.Predmet.ProtustrankaFormatedOIB>
    <izvorni_sadrzaj>  SLOGA Obrtnička proizvodno uslužna zadruga, OIB 58543236789</izvorni_sadrzaj>
    <derivirana_varijabla naziv="DomainObject.Predmet.ProtustrankaFormatedOIB_1">  SLOGA Obrtnička proizvodno uslužna zadruga, OIB 58543236789</derivirana_varijabla>
  </DomainObject.Predmet.ProtustrankaFormatedOIB>
  <DomainObject.Predmet.ProtustrankaFormatedWithAdress>
    <izvorni_sadrzaj> SLOGA Obrtnička proizvodno uslužna zadruga, S. i A. Radića 8/a, 44000 Sisak</izvorni_sadrzaj>
    <derivirana_varijabla naziv="DomainObject.Predmet.ProtustrankaFormatedWithAdress_1"> SLOGA Obrtnička proizvodno uslužna zadruga, S. i A. Radića 8/a, 44000 Sisak</derivirana_varijabla>
  </DomainObject.Predmet.ProtustrankaFormatedWithAdress>
  <DomainObject.Predmet.ProtustrankaFormatedWithAdressOIB>
    <izvorni_sadrzaj> SLOGA Obrtnička proizvodno uslužna zadruga, OIB 58543236789, S. i A. Radića 8/a, 44000 Sisak</izvorni_sadrzaj>
    <derivirana_varijabla naziv="DomainObject.Predmet.ProtustrankaFormatedWithAdressOIB_1"> SLOGA Obrtnička proizvodno uslužna zadruga, OIB 58543236789, S. i A. Radića 8/a, 44000 Sisak</derivirana_varijabla>
  </DomainObject.Predmet.ProtustrankaFormatedWithAdressOIB>
  <DomainObject.Predmet.ProtustrankaWithAdress>
    <izvorni_sadrzaj>SLOGA Obrtnička proizvodno uslužna zadruga S. i A. Radića 8/a, 44000 Sisak</izvorni_sadrzaj>
    <derivirana_varijabla naziv="DomainObject.Predmet.ProtustrankaWithAdress_1">SLOGA Obrtnička proizvodno uslužna zadruga S. i A. Radića 8/a, 44000 Sisak</derivirana_varijabla>
  </DomainObject.Predmet.ProtustrankaWithAdress>
  <DomainObject.Predmet.ProtustrankaWithAdressOIB>
    <izvorni_sadrzaj>SLOGA Obrtnička proizvodno uslužna zadruga, OIB 58543236789, S. i A. Radića 8/a, 44000 Sisak</izvorni_sadrzaj>
    <derivirana_varijabla naziv="DomainObject.Predmet.ProtustrankaWithAdressOIB_1">SLOGA Obrtnička proizvodno uslužna zadruga, OIB 58543236789, S. i A. Radića 8/a, 44000 Sisak</derivirana_varijabla>
  </DomainObject.Predmet.ProtustrankaWithAdressOIB>
  <DomainObject.Predmet.ProtustrankaNazivFormated>
    <izvorni_sadrzaj>SLOGA Obrtnička proizvodno uslužna zadruga</izvorni_sadrzaj>
    <derivirana_varijabla naziv="DomainObject.Predmet.ProtustrankaNazivFormated_1">SLOGA Obrtnička proizvodno uslužna zadruga</derivirana_varijabla>
  </DomainObject.Predmet.ProtustrankaNazivFormated>
  <DomainObject.Predmet.ProtustrankaNazivFormatedOIB>
    <izvorni_sadrzaj>SLOGA Obrtnička proizvodno uslužna zadruga, OIB 58543236789</izvorni_sadrzaj>
    <derivirana_varijabla naziv="DomainObject.Predmet.ProtustrankaNazivFormatedOIB_1">SLOGA Obrtnička proizvodno uslužna zadruga, OIB 58543236789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SLOGA Obrtnička proizvodno uslužna zadruga</item>
    </izvorni_sadrzaj>
    <derivirana_varijabla naziv="DomainObject.Predmet.ProtuStrankaListFormated_1">
      <item>SLOGA Obrtnička proizvodno uslužna zadruga</item>
    </derivirana_varijabla>
  </DomainObject.Predmet.ProtuStrankaListFormated>
  <DomainObject.Predmet.ProtuStrankaListFormatedOIB>
    <izvorni_sadrzaj>
      <item>SLOGA Obrtnička proizvodno uslužna zadruga, OIB 58543236789</item>
    </izvorni_sadrzaj>
    <derivirana_varijabla naziv="DomainObject.Predmet.ProtuStrankaListFormatedOIB_1">
      <item>SLOGA Obrtnička proizvodno uslužna zadruga, OIB 58543236789</item>
    </derivirana_varijabla>
  </DomainObject.Predmet.ProtuStrankaListFormatedOIB>
  <DomainObject.Predmet.ProtuStrankaListFormatedWithAdress>
    <izvorni_sadrzaj>
      <item>SLOGA Obrtnička proizvodno uslužna zadruga, S. i A. Radića 8/a, 44000 Sisak</item>
    </izvorni_sadrzaj>
    <derivirana_varijabla naziv="DomainObject.Predmet.ProtuStrankaListFormatedWithAdress_1">
      <item>SLOGA Obrtnička proizvodno uslužna zadruga, S. i A. Radića 8/a, 44000 Sisak</item>
    </derivirana_varijabla>
  </DomainObject.Predmet.ProtuStrankaListFormatedWithAdress>
  <DomainObject.Predmet.ProtuStrankaListFormatedWithAdressOIB>
    <izvorni_sadrzaj>
      <item>SLOGA Obrtnička proizvodno uslužna zadruga, OIB 58543236789, S. i A. Radića 8/a, 44000 Sisak</item>
    </izvorni_sadrzaj>
    <derivirana_varijabla naziv="DomainObject.Predmet.ProtuStrankaListFormatedWithAdressOIB_1">
      <item>SLOGA Obrtnička proizvodno uslužna zadruga, OIB 58543236789, S. i A. Radića 8/a, 44000 Sisak</item>
    </derivirana_varijabla>
  </DomainObject.Predmet.ProtuStrankaListFormatedWithAdressOIB>
  <DomainObject.Predmet.ProtuStrankaListNazivFormated>
    <izvorni_sadrzaj>
      <item>SLOGA Obrtnička proizvodno uslužna zadruga</item>
    </izvorni_sadrzaj>
    <derivirana_varijabla naziv="DomainObject.Predmet.ProtuStrankaListNazivFormated_1">
      <item>SLOGA Obrtnička proizvodno uslužna zadruga</item>
    </derivirana_varijabla>
  </DomainObject.Predmet.ProtuStrankaListNazivFormated>
  <DomainObject.Predmet.ProtuStrankaListNazivFormatedOIB>
    <izvorni_sadrzaj>
      <item>SLOGA Obrtnička proizvodno uslužna zadruga, OIB 58543236789</item>
    </izvorni_sadrzaj>
    <derivirana_varijabla naziv="DomainObject.Predmet.ProtuStrankaListNazivFormatedOIB_1">
      <item>SLOGA Obrtnička proizvodno uslužna zadruga, OIB 58543236789</item>
    </derivirana_varijabla>
  </DomainObject.Predmet.ProtuStrankaListNazivFormatedOIB>
  <DomainObject.Predmet.OstaliListFormated>
    <izvorni_sadrzaj>
      <item>STJEPAN MARIĆ</item>
    </izvorni_sadrzaj>
    <derivirana_varijabla naziv="DomainObject.Predmet.OstaliListFormated_1">
      <item>STJEPAN MARIĆ</item>
    </derivirana_varijabla>
  </DomainObject.Predmet.OstaliListFormated>
  <DomainObject.Predmet.OstaliListFormatedOIB>
    <izvorni_sadrzaj>
      <item>STJEPAN MARIĆ, OIB 32598005464</item>
    </izvorni_sadrzaj>
    <derivirana_varijabla naziv="DomainObject.Predmet.OstaliListFormatedOIB_1">
      <item>STJEPAN MARIĆ, OIB 32598005464</item>
    </derivirana_varijabla>
  </DomainObject.Predmet.OstaliListFormatedOIB>
  <DomainObject.Predmet.OstaliListFormatedWithAdress>
    <izvorni_sadrzaj>
      <item>STJEPAN MARIĆ, Lađarska 29, 44000 Sisak</item>
    </izvorni_sadrzaj>
    <derivirana_varijabla naziv="DomainObject.Predmet.OstaliListFormatedWithAdress_1">
      <item>STJEPAN MARIĆ, Lađarska 29, 44000 Sisak</item>
    </derivirana_varijabla>
  </DomainObject.Predmet.OstaliListFormatedWithAdress>
  <DomainObject.Predmet.OstaliListFormatedWithAdressOIB>
    <izvorni_sadrzaj>
      <item>STJEPAN MARIĆ, OIB 32598005464, Lađarska 29, 44000 Sisak</item>
    </izvorni_sadrzaj>
    <derivirana_varijabla naziv="DomainObject.Predmet.OstaliListFormatedWithAdressOIB_1">
      <item>STJEPAN MARIĆ, OIB 32598005464, Lađarska 29, 44000 Sisak</item>
    </derivirana_varijabla>
  </DomainObject.Predmet.OstaliListFormatedWithAdressOIB>
  <DomainObject.Predmet.OstaliListNazivFormated>
    <izvorni_sadrzaj>
      <item>STJEPAN MARIĆ</item>
    </izvorni_sadrzaj>
    <derivirana_varijabla naziv="DomainObject.Predmet.OstaliListNazivFormated_1">
      <item>STJEPAN MARIĆ</item>
    </derivirana_varijabla>
  </DomainObject.Predmet.OstaliListNazivFormated>
  <DomainObject.Predmet.OstaliListNazivFormatedOIB>
    <izvorni_sadrzaj>
      <item>STJEPAN MARIĆ, OIB 32598005464</item>
    </izvorni_sadrzaj>
    <derivirana_varijabla naziv="DomainObject.Predmet.OstaliListNazivFormatedOIB_1">
      <item>STJEPAN MARIĆ, OIB 32598005464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St-669/2016-5</izvorni_sadrzaj>
    <derivirana_varijabla naziv="DomainObject.PoslovniBrojDokumenta_1">St-669/2016-5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SLOGA Obrtnička proizvodno uslužna zadruga</izvorni_sadrzaj>
    <derivirana_varijabla naziv="DomainObject.Predmet.ProtustrankaIDrugi_1">SLOGA Obrtnička proizvodno uslužna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SLOGA Obrtnička proizvodno uslužna zadruga, OIB 58543236789, S. i A. Radića 8/a, 44000 Sisak</izvorni_sadrzaj>
    <derivirana_varijabla naziv="DomainObject.Predmet.ProtustrankaIDrugiAdressOIB_1">SLOGA Obrtnička proizvodno uslužna zadruga, OIB 58543236789, S. i A. Radića 8/a,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SLOGA Obrtnička proizvodno uslužna zadruga</item>
      <item>FINA Regionalni centar Zagreb</item>
      <item>STJEPAN MARIĆ</item>
    </izvorni_sadrzaj>
    <derivirana_varijabla naziv="DomainObject.Predmet.SudioniciListNaziv_1">
      <item>SLOGA Obrtnička proizvodno uslužna zadruga</item>
      <item>FINA Regionalni centar Zagreb</item>
      <item>STJEPAN MARIĆ</item>
    </derivirana_varijabla>
  </DomainObject.Predmet.SudioniciListNaziv>
  <DomainObject.Predmet.SudioniciListAdressOIB>
    <izvorni_sadrzaj>
      <item>SLOGA Obrtnička proizvodno uslužna zadruga, OIB 58543236789, S. i A. Radića 8/a,44000 Sisak</item>
      <item>FINA Regionalni centar Zagreb, OIB 85821130368, Trg svibanjskih žrtava 1995. 1,10000 Zagreb</item>
      <item>STJEPAN MARIĆ, OIB 32598005464, Lađarska 29,44000 Sisak</item>
    </izvorni_sadrzaj>
    <derivirana_varijabla naziv="DomainObject.Predmet.SudioniciListAdressOIB_1">
      <item>SLOGA Obrtnička proizvodno uslužna zadruga, OIB 58543236789, S. i A. Radića 8/a,44000 Sisak</item>
      <item>FINA Regionalni centar Zagreb, OIB 85821130368, Trg svibanjskih žrtava 1995. 1,10000 Zagreb</item>
      <item>STJEPAN MARIĆ, OIB 32598005464, Lađarska 29,44000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0DC236-8E20-41E1-B8C5-464452556A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322</properties:Words>
  <properties:Characters>1674</properties:Characters>
  <properties:Lines>63</properties:Lines>
  <properties:Paragraphs>17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2017-02-06T11:44:00Z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St-669/2016-5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