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4841" w14:paraId="d73484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1254" w:rsidP="00741254" w:rsidR="0074125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741254" w:rsidP="00741254" w:rsidR="0074125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741254" w:rsidP="00741254" w:rsidR="0074125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741254" w:rsidP="00741254" w:rsidR="0074125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741254" w:rsidP="00741254" w:rsidR="00741254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741254" w:rsidP="00741254" w:rsidR="00741254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741254" w:rsidP="00741254" w:rsidR="00741254">
      <w:pPr>
        <w:spacing w:after="0"/>
        <w:jc w:val="right"/>
        <w:rPr>
          <w:rFonts w:cs="Times New Roman" w:eastAsia="Times New Roman"/>
          <w:b/>
          <w:color w:themeColor="accent1" w:val="4F81BD"/>
          <w:sz w:val="28"/>
          <w:szCs w:val="28"/>
          <w:lang w:eastAsia="hr-HR"/>
        </w:rPr>
      </w:pPr>
    </w:p>
    <w:p w:rsidRDefault="00741254" w:rsidP="00741254" w:rsidR="00741254">
      <w:pPr>
        <w:spacing w:after="0"/>
        <w:jc w:val="center"/>
        <w:rPr>
          <w:rFonts w:cs="Times New Roman" w:eastAsia="Times New Roman"/>
          <w:b/>
          <w:color w:themeColor="accent1" w:val="4F81BD"/>
          <w:sz w:val="28"/>
          <w:szCs w:val="28"/>
          <w:lang w:eastAsia="hr-HR"/>
        </w:rPr>
      </w:pPr>
      <w:r>
        <w:rPr>
          <w:rFonts w:cs="Times New Roman" w:eastAsia="Times New Roman"/>
          <w:b/>
          <w:color w:themeColor="accent1" w:val="4F81BD"/>
          <w:sz w:val="28"/>
          <w:szCs w:val="28"/>
          <w:lang w:eastAsia="hr-HR"/>
        </w:rPr>
        <w:t>POPIS TRAŽBINA RADNIKA</w:t>
      </w:r>
    </w:p>
    <w:p w:rsidRDefault="00741254" w:rsidP="00741254" w:rsidR="00741254">
      <w:pPr>
        <w:spacing w:after="0"/>
        <w:rPr>
          <w:rFonts w:cs="Times New Roman"/>
        </w:rPr>
      </w:pPr>
    </w:p>
    <w:tbl>
      <w:tblPr>
        <w:tblW w:type="dxa" w:w="8151"/>
        <w:jc w:val="center"/>
        <w:tblLook w:val="04A0" w:noVBand="1" w:noHBand="0" w:lastColumn="0" w:firstColumn="1" w:lastRow="0" w:firstRow="1"/>
      </w:tblPr>
      <w:tblGrid>
        <w:gridCol w:w="816"/>
        <w:gridCol w:w="1701"/>
        <w:gridCol w:w="3969"/>
        <w:gridCol w:w="1665"/>
      </w:tblGrid>
      <w:tr w:rsidTr="00741254" w:rsidR="00741254">
        <w:trPr>
          <w:trHeight w:val="565"/>
          <w:jc w:val="center"/>
        </w:trPr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RB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OIB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Ime</w:t>
            </w:r>
            <w:proofErr w:type="spellEnd"/>
            <w:r>
              <w:rPr>
                <w:rFonts w:cs="Times New Roman" w:eastAsia="Times New Roman"/>
                <w:b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b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prezime</w:t>
            </w:r>
            <w:proofErr w:type="spellEnd"/>
            <w:r>
              <w:rPr>
                <w:rFonts w:cs="Times New Roman" w:eastAsia="Times New Roman"/>
                <w:b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radnika</w:t>
            </w:r>
            <w:proofErr w:type="spellEnd"/>
          </w:p>
        </w:tc>
        <w:tc>
          <w:tcPr>
            <w:tcW w:type="dxa" w:w="16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Iznos</w:t>
            </w:r>
            <w:proofErr w:type="spellEnd"/>
            <w:r>
              <w:rPr>
                <w:rFonts w:cs="Times New Roman" w:eastAsia="Times New Roman"/>
                <w:b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obveze</w:t>
            </w:r>
            <w:proofErr w:type="spellEnd"/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54810755137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AFRIĆ ANDI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789,36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10572722449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BLAŽEVIĆ SMILJA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41.251,57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05434034564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BOŽIĆ MIRJANA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13.116,16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44176824787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CIRKOVIĆ NEVEN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27.364,07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53543964280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DOBRILA DUŠAN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3.927,14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34201801214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DRAGIČEVIĆ DAVID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471,00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34199969873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GORAN VRKIĆ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298.530,73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37233457263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GRKOVIĆ NIKOLINA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52,27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42636957345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IVANČIĆ KRUNOSLAV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1.447,59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18376300223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JELAČIĆ KRŠUL PATRICIJA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67.596,42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37814024158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JELAČIĆ VALTER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70.182,79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35283280814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JELAČIĆ VILIM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308.770,53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77413866975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KARDUM JADRANKA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3.521,57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48785923302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KOŽUL KRISITIJAN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2.179,19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60334964275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KRALJ KRISITIJAN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2.217,19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64511468891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KUĆEL NEDA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39.506,25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02779065595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LAZAR EDI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2.575,27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50536609507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LIDIJA VRKIĆ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82.890,76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69851642965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LONČARIĆ SREĆKO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12.105,66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62478713475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MLINAR KSENIJA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204,29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70372550322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MARIČIĆ MARKO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6.934,69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45840597453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MERDANOVIĆ DINO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12.298,18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lastRenderedPageBreak/>
              <w:t>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99626973044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MEZGA ŽELJKO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373,23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37662858728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MIŠKULIN NEVENKA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1.217,69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06765998002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PAVEŠIĆ IVICA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942,00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27346051223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PAVLOVIĆ DAVORKA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2.698,96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00210627523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MAREVIĆ DRAGICA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8.376,67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32127748376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RADIŠIĆ ANTE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60.733,09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62458981044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RUŽIĆ MARIN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3.903,60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28009175598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SIMČIĆ VALTER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751,60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54167633904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DANIJELA BATELKA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1.623,43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97686789942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ŠIPUŠ MELITA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249.457,44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22354792974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ŠTEMBERGER DANIJEL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60.500,93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75324044734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VLAJNIĆ VELIBOR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942,00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71326766866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VRANEK DAMIR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1.263,60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30070279397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ZMAJLA DANIJELA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5.690,55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21753068169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ŽANA OPREŠNIK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2.159,94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88232558448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PEZELJ NIKICA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1.749,17</w:t>
            </w:r>
          </w:p>
        </w:tc>
      </w:tr>
      <w:tr w:rsidTr="00741254" w:rsidR="00741254">
        <w:trPr>
          <w:trHeight w:val="280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92115681540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ŠEPIĆ ALEN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11.042,46</w:t>
            </w:r>
          </w:p>
        </w:tc>
      </w:tr>
      <w:tr w:rsidTr="00741254" w:rsidR="00741254">
        <w:trPr>
          <w:trHeight w:val="555"/>
          <w:jc w:val="center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 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lang w:eastAsia="en-GB" w:val="en-GB"/>
              </w:rPr>
              <w:t>Ukupno</w:t>
            </w:r>
            <w:proofErr w:type="spellEnd"/>
            <w:r>
              <w:rPr>
                <w:rFonts w:cs="Times New Roman" w:eastAsia="Times New Roman"/>
                <w:b/>
                <w:lang w:eastAsia="en-GB" w:val="en-GB"/>
              </w:rPr>
              <w:t>: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741254" w:rsidR="00741254">
            <w:pPr>
              <w:spacing w:after="0"/>
              <w:jc w:val="right"/>
              <w:rPr>
                <w:rFonts w:cs="Times New Roman" w:eastAsia="Times New Roman"/>
                <w:b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1.411.359,04</w:t>
            </w:r>
          </w:p>
        </w:tc>
      </w:tr>
    </w:tbl>
    <w:p w:rsidRDefault="00741254" w:rsidP="00741254" w:rsidR="00741254">
      <w:pPr>
        <w:spacing w:lineRule="auto" w:line="360" w:after="0"/>
        <w:rPr>
          <w:rStyle w:val="tabletextfield"/>
          <w:sz w:val="22"/>
          <w:szCs w:val="22"/>
        </w:rPr>
      </w:pPr>
    </w:p>
    <w:p w:rsidRDefault="00741254" w:rsidP="00741254" w:rsidR="00741254">
      <w:pPr>
        <w:spacing w:lineRule="auto" w:line="360" w:after="0"/>
        <w:rPr>
          <w:rStyle w:val="tabletextfield"/>
        </w:rPr>
      </w:pPr>
    </w:p>
    <w:p w:rsidRDefault="00741254" w:rsidP="00741254" w:rsidR="00741254">
      <w:pPr>
        <w:spacing w:lineRule="auto" w:line="360" w:after="0"/>
        <w:rPr>
          <w:rFonts w:cs="Times New Roman"/>
        </w:rPr>
      </w:pPr>
      <w:r>
        <w:rPr>
          <w:rFonts w:cs="Times New Roman"/>
        </w:rPr>
        <w:t xml:space="preserve">U Bjelovaru, 05.06.2017. </w:t>
      </w:r>
    </w:p>
    <w:p w:rsidRDefault="00741254" w:rsidP="00741254" w:rsidR="00741254">
      <w:pPr>
        <w:spacing w:lineRule="auto" w:line="360" w:after="0"/>
        <w:rPr>
          <w:rStyle w:val="tabletextfield"/>
        </w:rPr>
      </w:pPr>
    </w:p>
    <w:p w:rsidRDefault="00741254" w:rsidP="00741254" w:rsidR="00741254">
      <w:pPr>
        <w:tabs>
          <w:tab w:pos="3879" w:val="left"/>
        </w:tabs>
        <w:spacing w:lineRule="auto" w:line="360"/>
        <w:ind w:left="5664"/>
        <w:contextualSpacing/>
        <w:jc w:val="center"/>
        <w:rPr>
          <w:b/>
          <w:lang w:val="hr-BA"/>
        </w:rPr>
      </w:pPr>
      <w:r>
        <w:rPr>
          <w:b/>
          <w:lang w:val="hr-BA"/>
        </w:rPr>
        <w:t>CODE PAK d.o.o.</w:t>
      </w:r>
    </w:p>
    <w:p w:rsidRDefault="00741254" w:rsidP="00741254" w:rsidR="00741254">
      <w:pPr>
        <w:tabs>
          <w:tab w:pos="3879" w:val="left"/>
        </w:tabs>
        <w:spacing w:lineRule="auto" w:line="360"/>
        <w:ind w:left="5664"/>
        <w:contextualSpacing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741254" w:rsidP="00741254" w:rsidR="00741254">
      <w:pPr>
        <w:spacing w:lineRule="auto" w:line="360" w:after="0"/>
        <w:ind w:left="5664"/>
        <w:jc w:val="center"/>
      </w:pPr>
    </w:p>
    <w:p w:rsidRDefault="00741254" w:rsidP="00741254" w:rsidR="00741254">
      <w:pPr>
        <w:tabs>
          <w:tab w:pos="3879" w:val="left"/>
        </w:tabs>
        <w:spacing w:lineRule="auto" w:line="360" w:after="0"/>
        <w:ind w:left="5664"/>
        <w:jc w:val="center"/>
      </w:pPr>
      <w:r>
        <w:t>________________________</w:t>
      </w:r>
    </w:p>
    <w:p w:rsidRDefault="00741254" w:rsidP="00741254" w:rsidR="00741254">
      <w:pPr>
        <w:spacing w:lineRule="auto" w:line="360" w:after="0"/>
        <w:jc w:val="center"/>
        <w:rPr>
          <w:rStyle w:val="tabletextfield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254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74125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74125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96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St-291/2017-16</izvorni_sadrzaj>
    <derivirana_varijabla naziv="DomainObject.Oznaka_1">St-291/2017-16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St-291/2017-16</izvorni_sadrzaj>
    <derivirana_varijabla naziv="DomainObject.PoslovniBrojDokumenta_1">St-291/2017-16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CF8C7-9793-48E3-9A7B-2521B0A51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1595</properties:Characters>
  <properties:Lines>185</properties:Lines>
  <properties:Paragraphs>173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