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5380" w14:paraId="adb5380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D1734F">
        <w:t>St-6450</w:t>
      </w:r>
      <w:r>
        <w:t>/2016</w:t>
      </w:r>
    </w:p>
    <w:p w:rsidRDefault="00912715" w:rsidP="00912715" w:rsidR="00912715">
      <w:pPr>
        <w:jc w:val="both"/>
      </w:pPr>
      <w:r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1C38BA" w:rsidP="00912715" w:rsidR="000326E1">
      <w:pPr>
        <w:jc w:val="both"/>
      </w:pPr>
      <w:r w:rsidRPr="001C38BA">
        <w:t xml:space="preserve">Trgovački sud u Zagrebu, po sucu Maji Jurovicki, u stečajnom postupku u povodu prijedloga predlagatelja FINANCIJSKE AGENCIJE, Zagreb, Ulica grada Vukovara 70, OIB: 85821130368, za otvaranje stečajnog postupka nad dužnikom NATURA ANĐELIĆ j.d.o.o., OIB: 96800991991, Zagreb, Jordanovac 11, dana </w:t>
      </w:r>
      <w:r w:rsidR="00963A54">
        <w:t>22</w:t>
      </w:r>
      <w:r w:rsidR="00912715">
        <w:t>. ožujka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1C38BA" w:rsidP="000E4567" w:rsidR="001C38BA">
      <w:pPr>
        <w:jc w:val="both"/>
      </w:pPr>
      <w:r>
        <w:t>I</w:t>
      </w:r>
      <w:r w:rsidR="00B03FD5">
        <w:t>.</w:t>
      </w:r>
      <w:r>
        <w:t xml:space="preserve">   </w:t>
      </w:r>
      <w:r w:rsidR="00DB441F">
        <w:t xml:space="preserve">Otvara se stečajni postupak nad dužnikom </w:t>
      </w:r>
      <w:r w:rsidRPr="001C38BA">
        <w:t>NATURA ANĐELIĆ j.d.o.o., OIB: 96800991991, Zagreb, Jordanovac 1</w:t>
      </w:r>
      <w:r>
        <w:t>1</w:t>
      </w:r>
    </w:p>
    <w:p w:rsidRDefault="00DB441F" w:rsidP="000E4567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6060B2">
        <w:t>22.ožujka 2018. u 15,00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Pavao Mrkonjić, OIB: 50443048410</w:t>
      </w:r>
      <w:r w:rsidR="00BD7D99" w:rsidRPr="00BD7D99">
        <w:t>, iz Zagreba,</w:t>
      </w:r>
      <w:r w:rsidR="001B73F3">
        <w:t xml:space="preserve"> Ante Topić Mimare 24</w:t>
      </w:r>
      <w:r w:rsidR="00BD7D99">
        <w:t>.</w:t>
      </w:r>
    </w:p>
    <w:p w:rsidRDefault="00833A14" w:rsidP="00833A14" w:rsidR="00833A14">
      <w:pPr>
        <w:jc w:val="both"/>
      </w:pPr>
    </w:p>
    <w:p w:rsidRDefault="00DB441F" w:rsidP="00152F9B" w:rsidR="00BD7D99">
      <w:pPr>
        <w:jc w:val="both"/>
      </w:pPr>
      <w:r>
        <w:t xml:space="preserve">III. Zaključuje se stečajni postupak nad dužnikom </w:t>
      </w:r>
      <w:r w:rsidR="001C38BA" w:rsidRPr="001C38BA">
        <w:t>NATURA ANĐELIĆ j.d.o.o., OIB: 96800991991, Zagreb, Jordanovac 1</w:t>
      </w:r>
      <w:r w:rsidR="001C38BA">
        <w:t>1.</w:t>
      </w:r>
    </w:p>
    <w:p w:rsidRDefault="001C38BA" w:rsidP="00152F9B" w:rsidR="001C38BA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0E4567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6A6354" w:rsidRPr="006A6354">
        <w:t>NATURA ANĐELIĆ j.d.o.o., OIB: 96800991991, Zagreb, Jordanovac 1</w:t>
      </w:r>
      <w:r w:rsidR="006A6354">
        <w:t>1.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CA6649" w:rsidP="00C1210B" w:rsidR="00C1210B" w:rsidRPr="00C1210B">
      <w:pPr>
        <w:jc w:val="both"/>
      </w:pPr>
      <w:r>
        <w:t xml:space="preserve">         </w:t>
      </w:r>
      <w:r w:rsidR="006A6354" w:rsidRPr="006A6354">
        <w:t xml:space="preserve">Financijska agencija, kao predlagatelj, navela je u prijedlogu za otvaranje stečajnog postupka kako dužnik na dan 21.10.2016. u Očevidniku redoslijeda osnova za plaćanje ima evidentirane neizvršene osnove za plaćanje u neprekinutom razdoblju od 120 dana, u ukupnom iznosu od 35.643,81 kn, kao i da dužnik ima 1 zaposlenog. S obzirom na to da predlagatelj vodi Očevidnik redoslijeda osnova za plaćanje, sud je prihvatio predlagateljeve </w:t>
      </w:r>
      <w:r w:rsidR="006A6354" w:rsidRPr="006A6354">
        <w:lastRenderedPageBreak/>
        <w:t>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A77E9">
        <w:t xml:space="preserve">od 28.12.2017. </w:t>
      </w:r>
      <w:r>
        <w:t xml:space="preserve">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0E4567">
      <w:pPr>
        <w:jc w:val="both"/>
      </w:pPr>
      <w:r>
        <w:t xml:space="preserve">       </w:t>
      </w:r>
      <w:r w:rsidR="00555EEF">
        <w:t xml:space="preserve">    Uvidom u podnesak FINE od 28.12.2017</w:t>
      </w:r>
      <w:r>
        <w:t xml:space="preserve">. sud je </w:t>
      </w:r>
      <w:r w:rsidR="00555EEF">
        <w:t>utvrdio kako je dužnik na dan 21.10</w:t>
      </w:r>
      <w:r>
        <w:t xml:space="preserve">.2016. u Očevidniku redoslijeda osnova za plaćanje imao neizvršene osnove za plaćanje u neprekinutom razdoblju od 120 dana u ukupnom iznosu od </w:t>
      </w:r>
      <w:r w:rsidR="00C20C7B">
        <w:t xml:space="preserve">35.643,81 </w:t>
      </w:r>
      <w:r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C20C7B">
        <w:t xml:space="preserve">          Sud je rješenjem od 15</w:t>
      </w:r>
      <w:r w:rsidR="002261F5">
        <w:t>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C20C7B">
        <w:t>15</w:t>
      </w:r>
      <w:r w:rsidR="002261F5" w:rsidRPr="002261F5">
        <w:t>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FD048D">
        <w:t>22</w:t>
      </w:r>
      <w:r w:rsidR="00A82154">
        <w:t xml:space="preserve">. ožujka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C26DA2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C26DA2" w:rsidP="004F5146" w:rsidR="00C26DA2">
      <w:pPr>
        <w:jc w:val="right"/>
      </w:pPr>
      <w:r>
        <w:t>za točnost otpravka-ovlašteni službenik</w:t>
      </w:r>
    </w:p>
    <w:p w:rsidRDefault="00C26DA2" w:rsidP="004F5146" w:rsidR="00C26DA2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C26DA2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6A6354">
          <w:t>6450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7CA3"/>
    <w:rsid w:val="000A6636"/>
    <w:rsid w:val="000A77E9"/>
    <w:rsid w:val="000B4CD8"/>
    <w:rsid w:val="000C5D82"/>
    <w:rsid w:val="000E1465"/>
    <w:rsid w:val="000E4567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E60"/>
    <w:rsid w:val="005C7C4C"/>
    <w:rsid w:val="005D3DE4"/>
    <w:rsid w:val="005E50D0"/>
    <w:rsid w:val="005F7440"/>
    <w:rsid w:val="00603A21"/>
    <w:rsid w:val="006060B2"/>
    <w:rsid w:val="00616F59"/>
    <w:rsid w:val="00665971"/>
    <w:rsid w:val="006671E6"/>
    <w:rsid w:val="00682D9E"/>
    <w:rsid w:val="006A2246"/>
    <w:rsid w:val="006A3354"/>
    <w:rsid w:val="006A6354"/>
    <w:rsid w:val="006B10DF"/>
    <w:rsid w:val="006C3CCF"/>
    <w:rsid w:val="006C5196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E23BB"/>
    <w:rsid w:val="009E4E4C"/>
    <w:rsid w:val="009F1F7C"/>
    <w:rsid w:val="00A05D6C"/>
    <w:rsid w:val="00A22B7B"/>
    <w:rsid w:val="00A2463E"/>
    <w:rsid w:val="00A618D3"/>
    <w:rsid w:val="00A67262"/>
    <w:rsid w:val="00A75AF9"/>
    <w:rsid w:val="00A82154"/>
    <w:rsid w:val="00AA0442"/>
    <w:rsid w:val="00AA78A7"/>
    <w:rsid w:val="00AD35E7"/>
    <w:rsid w:val="00AE0E35"/>
    <w:rsid w:val="00AE7439"/>
    <w:rsid w:val="00B03FD5"/>
    <w:rsid w:val="00B06231"/>
    <w:rsid w:val="00B143AE"/>
    <w:rsid w:val="00B221D4"/>
    <w:rsid w:val="00B22DAB"/>
    <w:rsid w:val="00B42A98"/>
    <w:rsid w:val="00B46603"/>
    <w:rsid w:val="00B7682A"/>
    <w:rsid w:val="00B8024A"/>
    <w:rsid w:val="00BB2CC0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26DA2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337EC"/>
    <w:rsid w:val="00E4038E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F41E27"/>
    <w:rsid w:val="00F42D40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6450</izvorni_sadrzaj>
    <derivirana_varijabla naziv="DomainObject.Predmet.Broj_1">6450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St-6450/2016</izvorni_sadrzaj>
    <derivirana_varijabla naziv="DomainObject.Predmet.OznakaBroj_1">St-6450/2016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ANĐELIĆ jednostavno društvo s ograničenom odgovornošću za trgovinu i usluge</izvorni_sadrzaj>
    <derivirana_varijabla naziv="DomainObject.Predmet.ProtustrankaFormated_1">  NATURA ANĐELIĆ jednostavno društvo s ograničenom odgovornošću za trgovinu i usluge</derivirana_varijabla>
  </DomainObject.Predmet.ProtustrankaFormated>
  <DomainObject.Predmet.ProtustrankaFormatedOIB>
    <izvorni_sadrzaj>  NATURA ANĐELIĆ jednostavno društvo s ograničenom odgovornošću za trgovinu i usluge, OIB 96800991991</izvorni_sadrzaj>
    <derivirana_varijabla naziv="DomainObject.Predmet.ProtustrankaFormatedOIB_1">  NATURA ANĐELIĆ jednostavno društvo s ograničenom odgovornošću za trgovinu i usluge, OIB 96800991991</derivirana_varijabla>
  </DomainObject.Predmet.ProtustrankaFormatedOIB>
  <DomainObject.Predmet.ProtustrankaFormatedWithAdress>
    <izvorni_sadrzaj> NATURA ANĐELIĆ jednostavno društvo s ograničenom odgovornošću za trgovinu i usluge, Jordanovac 11, 10000 Zagreb</izvorni_sadrzaj>
    <derivirana_varijabla naziv="DomainObject.Predmet.ProtustrankaFormatedWithAdress_1"> NATURA ANĐELIĆ jednostavno društvo s ograničenom odgovornošću za trgovinu i usluge, Jordanovac 11, 10000 Zagreb</derivirana_varijabla>
  </DomainObject.Predmet.ProtustrankaFormatedWithAdress>
  <DomainObject.Predmet.ProtustrankaFormatedWithAdressOIB>
    <izvorni_sadrzaj> NATURA ANĐELIĆ jednostavno društvo s ograničenom odgovornošću za trgovinu i usluge, OIB 96800991991, Jordanovac 11, 10000 Zagreb</izvorni_sadrzaj>
    <derivirana_varijabla naziv="DomainObject.Predmet.ProtustrankaFormatedWithAdressOIB_1"> NATURA ANĐELIĆ jednostavno društvo s ograničenom odgovornošću za trgovinu i usluge, OIB 96800991991, Jordanovac 11, 10000 Zagreb</derivirana_varijabla>
  </DomainObject.Predmet.ProtustrankaFormatedWithAdressOIB>
  <DomainObject.Predmet.ProtustrankaWithAdress>
    <izvorni_sadrzaj>NATURA ANĐELIĆ jednostavno društvo s ograničenom odgovornošću za trgovinu i usluge Jordanovac 11, 10000 Zagreb</izvorni_sadrzaj>
    <derivirana_varijabla naziv="DomainObject.Predmet.ProtustrankaWithAdress_1">NATURA ANĐELIĆ jednostavno društvo s ograničenom odgovornošću za trgovinu i usluge Jordanovac 11, 10000 Zagreb</derivirana_varijabla>
  </DomainObject.Predmet.ProtustrankaWithAdress>
  <DomainObject.Predmet.ProtustrankaWithAdressOIB>
    <izvorni_sadrzaj>NATURA ANĐELIĆ jednostavno društvo s ograničenom odgovornošću za trgovinu i usluge, OIB 96800991991, Jordanovac 11, 10000 Zagreb</izvorni_sadrzaj>
    <derivirana_varijabla naziv="DomainObject.Predmet.ProtustrankaWithAdressOIB_1">NATURA ANĐELIĆ jednostavno društvo s ograničenom odgovornošću za trgovinu i usluge, OIB 96800991991, Jordanovac 11, 10000 Zagreb</derivirana_varijabla>
  </DomainObject.Predmet.ProtustrankaWithAdressOIB>
  <DomainObject.Predmet.ProtustrankaNazivFormated>
    <izvorni_sadrzaj>NATURA ANĐELIĆ jednostavno društvo s ograničenom odgovornošću za trgovinu i usluge</izvorni_sadrzaj>
    <derivirana_varijabla naziv="DomainObject.Predmet.ProtustrankaNazivFormated_1">NATURA ANĐELIĆ jednostavno društvo s ograničenom odgovornošću za trgovinu i usluge</derivirana_varijabla>
  </DomainObject.Predmet.ProtustrankaNazivFormated>
  <DomainObject.Predmet.ProtustrankaNazivFormatedOIB>
    <izvorni_sadrzaj>NATURA ANĐELIĆ jednostavno društvo s ograničenom odgovornošću za trgovinu i usluge, OIB 96800991991</izvorni_sadrzaj>
    <derivirana_varijabla naziv="DomainObject.Predmet.ProtustrankaNazivFormatedOIB_1">NATURA ANĐELIĆ jednostavno društvo s ograničenom odgovornošću za trgovinu i usluge, OIB 96800991991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Anđelić</izvorni_sadrzaj>
    <derivirana_varijabla naziv="DomainObject.Predmet.StrankaFormated_1">  FINA Regionalni centar Zagreb; Krešo Anđelić</derivirana_varijabla>
  </DomainObject.Predmet.StrankaFormated>
  <DomainObject.Predmet.StrankaFormatedOIB>
    <izvorni_sadrzaj>  FINA Regionalni centar Zagreb, OIB 85821130368; Krešo Anđelić, OIB 62180612812</izvorni_sadrzaj>
    <derivirana_varijabla naziv="DomainObject.Predmet.StrankaFormatedOIB_1">  FINA Regionalni centar Zagreb, OIB 85821130368; Krešo Anđelić, OIB 62180612812</derivirana_varijabla>
  </DomainObject.Predmet.StrankaFormatedOIB>
  <DomainObject.Predmet.StrankaFormatedWithAdress>
    <izvorni_sadrzaj> FINA Regionalni centar Zagreb, Trg svibanjskih žrtava 1995. br. 1, 10000 Zagreb; Krešo Anđelić, Jordanovac 11, 10000 Zagreb</izvorni_sadrzaj>
    <derivirana_varijabla naziv="DomainObject.Predmet.StrankaFormatedWithAdress_1"> FINA Regionalni centar Zagreb, Trg svibanjskih žrtava 1995. br. 1, 10000 Zagreb; Krešo Anđelić, Jordanovac 11, 10000 Zagreb</derivirana_varijabla>
  </DomainObject.Predmet.StrankaFormatedWithAdress>
  <DomainObject.Predmet.StrankaFormatedWithAdressOIB>
    <izvorni_sadrzaj> FINA Regionalni centar Zagreb, OIB 85821130368, Trg svibanjskih žrtava 1995. br. 1, 10000 Zagreb; Krešo Anđelić, OIB 62180612812, Jordanovac 11, 10000 Zagreb</izvorni_sadrzaj>
    <derivirana_varijabla naziv="DomainObject.Predmet.StrankaFormatedWithAdressOIB_1"> FINA Regionalni centar Zagreb, OIB 85821130368, Trg svibanjskih žrtava 1995. br. 1, 10000 Zagreb; Krešo Anđelić, OIB 62180612812, Jordanovac 11, 10000 Zagreb</derivirana_varijabla>
  </DomainObject.Predmet.StrankaFormatedWithAdressOIB>
  <DomainObject.Predmet.StrankaWithAdress>
    <izvorni_sadrzaj>FINA Regionalni centar Zagreb Trg svibanjskih žrtava 1995. br. 1,10000 Zagreb,Krešo Anđelić Jordanovac 11,10000 Zagreb</izvorni_sadrzaj>
    <derivirana_varijabla naziv="DomainObject.Predmet.StrankaWithAdress_1">FINA Regionalni centar Zagreb Trg svibanjskih žrtava 1995. br. 1,10000 Zagreb,Krešo Anđelić Jordanovac 11,10000 Zagreb</derivirana_varijabla>
  </DomainObject.Predmet.StrankaWithAdress>
  <DomainObject.Predmet.StrankaWithAdressOIB>
    <izvorni_sadrzaj>FINA Regionalni centar Zagreb, OIB 85821130368, Trg svibanjskih žrtava 1995. br. 1,10000 Zagreb,Krešo Anđelić, OIB 62180612812, Jordanovac 11,10000 Zagreb</izvorni_sadrzaj>
    <derivirana_varijabla naziv="DomainObject.Predmet.StrankaWithAdressOIB_1">FINA Regionalni centar Zagreb, OIB 85821130368, Trg svibanjskih žrtava 1995. br. 1,10000 Zagreb,Krešo Anđelić, OIB 62180612812, Jordanovac 11,10000 Zagreb</derivirana_varijabla>
  </DomainObject.Predmet.StrankaWithAdressOIB>
  <DomainObject.Predmet.StrankaNazivFormated>
    <izvorni_sadrzaj>FINA Regionalni centar Zagreb,Krešo Anđelić</izvorni_sadrzaj>
    <derivirana_varijabla naziv="DomainObject.Predmet.StrankaNazivFormated_1">FINA Regionalni centar Zagreb,Krešo Anđelić</derivirana_varijabla>
  </DomainObject.Predmet.StrankaNazivFormated>
  <DomainObject.Predmet.StrankaNazivFormatedOIB>
    <izvorni_sadrzaj>FINA Regionalni centar Zagreb, OIB 85821130368,Krešo Anđelić, OIB 62180612812</izvorni_sadrzaj>
    <derivirana_varijabla naziv="DomainObject.Predmet.StrankaNazivFormatedOIB_1">FINA Regionalni centar Zagreb, OIB 85821130368,Krešo Anđelić, OIB 62180612812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Krešo Anđelić</item>
    </izvorni_sadrzaj>
    <derivirana_varijabla naziv="DomainObject.Predmet.StrankaListFormated_1">
      <item>FINA Regionalni centar Zagreb</item>
      <item>Krešo Anđelić</item>
    </derivirana_varijabla>
  </DomainObject.Predmet.StrankaListFormated>
  <DomainObject.Predmet.StrankaListFormatedOIB>
    <izvorni_sadrzaj>
      <item>FINA Regionalni centar Zagreb, OIB 85821130368</item>
      <item>Krešo Anđelić, OIB 62180612812</item>
    </izvorni_sadrzaj>
    <derivirana_varijabla naziv="DomainObject.Predmet.StrankaListFormatedOIB_1">
      <item>FINA Regionalni centar Zagreb, OIB 85821130368</item>
      <item>Krešo Anđelić, OIB 62180612812</item>
    </derivirana_varijabla>
  </DomainObject.Predmet.StrankaListFormatedOIB>
  <DomainObject.Predmet.StrankaListFormatedWithAdress>
    <izvorni_sadrzaj>
      <item>FINA Regionalni centar Zagreb, Trg svibanjskih žrtava 1995. br. 1, 10000 Zagreb</item>
      <item>Krešo Anđelić, Jordanovac 11, 10000 Zagreb</item>
    </izvorni_sadrzaj>
    <derivirana_varijabla naziv="DomainObject.Predmet.StrankaListFormatedWithAdress_1">
      <item>FINA Regionalni centar Zagreb, Trg svibanjskih žrtava 1995. br. 1, 10000 Zagreb</item>
      <item>Krešo Anđelić, Jordanovac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Krešo Anđelić, OIB 62180612812, Jordanovac 11, 10000 Zagreb</item>
    </izvorni_sadrzaj>
    <derivirana_varijabla naziv="DomainObject.Predmet.StrankaListFormatedWithAdressOIB_1">
      <item>FINA Regionalni centar Zagreb, OIB 85821130368, Trg svibanjskih žrtava 1995. br. 1, 10000 Zagreb</item>
      <item>Krešo Anđelić, OIB 62180612812, Jordanovac 11, 10000 Zagreb</item>
    </derivirana_varijabla>
  </DomainObject.Predmet.StrankaListFormatedWithAdressOIB>
  <DomainObject.Predmet.StrankaListNazivFormated>
    <izvorni_sadrzaj>
      <item>FINA Regionalni centar Zagreb</item>
      <item>Krešo Anđelić</item>
    </izvorni_sadrzaj>
    <derivirana_varijabla naziv="DomainObject.Predmet.StrankaListNazivFormated_1">
      <item>FINA Regionalni centar Zagreb</item>
      <item>Krešo Anđelić</item>
    </derivirana_varijabla>
  </DomainObject.Predmet.StrankaListNazivFormated>
  <DomainObject.Predmet.StrankaListNazivFormatedOIB>
    <izvorni_sadrzaj>
      <item>FINA Regionalni centar Zagreb, OIB 85821130368</item>
      <item>Krešo Anđelić, OIB 62180612812</item>
    </izvorni_sadrzaj>
    <derivirana_varijabla naziv="DomainObject.Predmet.StrankaListNazivFormatedOIB_1">
      <item>FINA Regionalni centar Zagreb, OIB 85821130368</item>
      <item>Krešo Anđelić, OIB 62180612812</item>
    </derivirana_varijabla>
  </DomainObject.Predmet.StrankaListNazivFormatedOIB>
  <DomainObject.Predmet.ProtuStrankaListFormated>
    <izvorni_sadrzaj>
      <item>NATURA ANĐELIĆ jednostavno društvo s ograničenom odgovornošću za trgovinu i usluge</item>
    </izvorni_sadrzaj>
    <derivirana_varijabla naziv="DomainObject.Predmet.ProtuStrankaListFormated_1">
      <item>NATURA ANĐELIĆ jednostavno društvo s ograničenom odgovornošću za trgovinu i usluge</item>
    </derivirana_varijabla>
  </DomainObject.Predmet.ProtuStrankaListFormated>
  <DomainObject.Predmet.ProtuStrankaListFormatedOIB>
    <izvorni_sadrzaj>
      <item>NATURA ANĐELIĆ jednostavno društvo s ograničenom odgovornošću za trgovinu i usluge, OIB 96800991991</item>
    </izvorni_sadrzaj>
    <derivirana_varijabla naziv="DomainObject.Predmet.ProtuStrankaListFormatedOIB_1">
      <item>NATURA ANĐELIĆ jednostavno društvo s ograničenom odgovornošću za trgovinu i usluge, OIB 96800991991</item>
    </derivirana_varijabla>
  </DomainObject.Predmet.ProtuStrankaListFormatedOIB>
  <DomainObject.Predmet.ProtuStrankaListFormatedWithAdress>
    <izvorni_sadrzaj>
      <item>NATURA ANĐELIĆ jednostavno društvo s ograničenom odgovornošću za trgovinu i usluge, Jordanovac 11, 10000 Zagreb</item>
    </izvorni_sadrzaj>
    <derivirana_varijabla naziv="DomainObject.Predmet.ProtuStrankaListFormatedWithAdress_1">
      <item>NATURA ANĐELIĆ jednostavno društvo s ograničenom odgovornošću za trgovinu i usluge, Jordanovac 11, 10000 Zagreb</item>
    </derivirana_varijabla>
  </DomainObject.Predmet.ProtuStrankaListFormatedWithAdress>
  <DomainObject.Predmet.ProtuStrankaListFormatedWithAdressOIB>
    <izvorni_sadrzaj>
      <item>NATURA ANĐELIĆ jednostavno društvo s ograničenom odgovornošću za trgovinu i usluge, OIB 96800991991, Jordanovac 11, 10000 Zagreb</item>
    </izvorni_sadrzaj>
    <derivirana_varijabla naziv="DomainObject.Predmet.ProtuStrankaListFormatedWithAdressOIB_1">
      <item>NATURA ANĐELIĆ jednostavno društvo s ograničenom odgovornošću za trgovinu i usluge, OIB 96800991991, Jordanovac 11, 10000 Zagreb</item>
    </derivirana_varijabla>
  </DomainObject.Predmet.ProtuStrankaListFormatedWithAdressOIB>
  <DomainObject.Predmet.ProtuStrankaListNazivFormated>
    <izvorni_sadrzaj>
      <item>NATURA ANĐELIĆ jednostavno društvo s ograničenom odgovornošću za trgovinu i usluge</item>
    </izvorni_sadrzaj>
    <derivirana_varijabla naziv="DomainObject.Predmet.ProtuStrankaListNazivFormated_1">
      <item>NATURA ANĐELIĆ jednostavno društvo s ograničenom odgovornošću za trgovinu i usluge</item>
    </derivirana_varijabla>
  </DomainObject.Predmet.ProtuStrankaListNazivFormated>
  <DomainObject.Predmet.ProtuStrankaListNazivFormatedOIB>
    <izvorni_sadrzaj>
      <item>NATURA ANĐELIĆ jednostavno društvo s ograničenom odgovornošću za trgovinu i usluge, OIB 96800991991</item>
    </izvorni_sadrzaj>
    <derivirana_varijabla naziv="DomainObject.Predmet.ProtuStrankaListNazivFormatedOIB_1">
      <item>NATURA ANĐELIĆ jednostavno društvo s ograničenom odgovornošću za trgovinu i usluge, OIB 96800991991</item>
    </derivirana_varijabla>
  </DomainObject.Predmet.ProtuStrankaListNazivFormatedOIB>
  <DomainObject.Predmet.OstaliListFormated>
    <izvorni_sadrzaj>
      <item>Krešo Anđelić</item>
    </izvorni_sadrzaj>
    <derivirana_varijabla naziv="DomainObject.Predmet.OstaliListFormated_1">
      <item>Krešo Anđelić</item>
    </derivirana_varijabla>
  </DomainObject.Predmet.OstaliListFormated>
  <DomainObject.Predmet.OstaliListFormatedOIB>
    <izvorni_sadrzaj>
      <item>Krešo Anđelić, OIB 62180612812</item>
    </izvorni_sadrzaj>
    <derivirana_varijabla naziv="DomainObject.Predmet.OstaliListFormatedOIB_1">
      <item>Krešo Anđelić, OIB 62180612812</item>
    </derivirana_varijabla>
  </DomainObject.Predmet.OstaliListFormatedOIB>
  <DomainObject.Predmet.OstaliListFormatedWithAdress>
    <izvorni_sadrzaj>
      <item>Krešo Anđelić, Jordanovac 11, 10000 Zagreb</item>
    </izvorni_sadrzaj>
    <derivirana_varijabla naziv="DomainObject.Predmet.OstaliListFormatedWithAdress_1">
      <item>Krešo Anđelić, Jordanovac 11, 10000 Zagreb</item>
    </derivirana_varijabla>
  </DomainObject.Predmet.OstaliListFormatedWithAdress>
  <DomainObject.Predmet.OstaliListFormatedWithAdressOIB>
    <izvorni_sadrzaj>
      <item>Krešo Anđelić, OIB 62180612812, Jordanovac 11, 10000 Zagreb</item>
    </izvorni_sadrzaj>
    <derivirana_varijabla naziv="DomainObject.Predmet.OstaliListFormatedWithAdressOIB_1">
      <item>Krešo Anđelić, OIB 62180612812, Jordanovac 11, 10000 Zagreb</item>
    </derivirana_varijabla>
  </DomainObject.Predmet.OstaliListFormatedWithAdressOIB>
  <DomainObject.Predmet.OstaliListNazivFormated>
    <izvorni_sadrzaj>
      <item>Krešo Anđelić</item>
    </izvorni_sadrzaj>
    <derivirana_varijabla naziv="DomainObject.Predmet.OstaliListNazivFormated_1">
      <item>Krešo Anđelić</item>
    </derivirana_varijabla>
  </DomainObject.Predmet.OstaliListNazivFormated>
  <DomainObject.Predmet.OstaliListNazivFormatedOIB>
    <izvorni_sadrzaj>
      <item>Krešo Anđelić, OIB 62180612812</item>
    </izvorni_sadrzaj>
    <derivirana_varijabla naziv="DomainObject.Predmet.OstaliListNazivFormatedOIB_1">
      <item>Krešo Anđelić, OIB 62180612812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NATURA ANĐELIĆ jednostavno društvo s ograničenom odgovornošću za trgovinu i usluge</izvorni_sadrzaj>
    <derivirana_varijabla naziv="DomainObject.Predmet.ProtustrankaIDrugi_1">NATURA ANĐELIĆ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NATURA ANĐELIĆ jednostavno društvo s ograničenom odgovornošću za trgovinu i usluge, OIB 96800991991, Jordanovac 11, 10000 Zagreb</izvorni_sadrzaj>
    <derivirana_varijabla naziv="DomainObject.Predmet.ProtustrankaIDrugiAdressOIB_1">NATURA ANĐELIĆ jednostavno društvo s ograničenom odgovornošću za trgovinu i usluge, OIB 96800991991, Jordanovac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ANĐELIĆ jednostavno društvo s ograničenom odgovornošću za trgovinu i usluge</item>
      <item>Krešo Anđelić</item>
      <item>Krešo Anđelić</item>
    </izvorni_sadrzaj>
    <derivirana_varijabla naziv="DomainObject.Predmet.SudioniciListNaziv_1">
      <item>FINA Regionalni centar Zagreb</item>
      <item>NATURA ANĐELIĆ jednostavno društvo s ograničenom odgovornošću za trgovinu i usluge</item>
      <item>Krešo Anđelić</item>
      <item>Krešo Anđelić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NATURA ANĐELIĆ jednostavno društvo s ograničenom odgovornošću za trgovinu i usluge, OIB 96800991991, Jordanovac 11,10000 Zagreb</item>
      <item>Krešo Anđelić, OIB 62180612812, Jordanovac 11,10000 Zagreb</item>
      <item>Krešo Anđelić, OIB 62180612812, Jordanovac 11,10000 Zagreb</item>
    </izvorni_sadrzaj>
    <derivirana_varijabla naziv="DomainObject.Predmet.SudioniciListAdressOIB_1">
      <item>FINA Regionalni centar Zagreb, OIB 85821130368, Trg svibanjskih žrtava 1995. br. 1,10000 Zagreb</item>
      <item>NATURA ANĐELIĆ jednostavno društvo s ograničenom odgovornošću za trgovinu i usluge, OIB 96800991991, Jordanovac 11,10000 Zagreb</item>
      <item>Krešo Anđelić, OIB 62180612812, Jordanovac 11,10000 Zagreb</item>
      <item>Krešo Anđelić, OIB 62180612812, Jordanovac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96800991991</item>
      <item>, OIB 62180612812</item>
      <item>, OIB 62180612812</item>
    </izvorni_sadrzaj>
    <derivirana_varijabla naziv="DomainObject.Predmet.SudioniciListNazivOIB_1">
      <item>, OIB 85821130368</item>
      <item>, OIB 96800991991</item>
      <item>, OIB 62180612812</item>
      <item>, OIB 62180612812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93302-8569-4B63-A72B-120FE90C5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809</properties:Words>
  <properties:Characters>4545</properties:Characters>
  <properties:Lines>106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2018-03-22T10:24:00Z</dcterms:created>
  <dc:creator>gzubak</dc:creator>
  <cp:lastModifiedBy>Mirjana Gašparić</cp:lastModifiedBy>
  <cp:lastPrinted>2017-06-13T08:54:00Z</cp:lastPrinted>
  <dcterms:modified xmlns:xsi="http://www.w3.org/2001/XMLSchema-instance" xsi:type="dcterms:W3CDTF">2018-03-22T12:15:00Z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(St-6450-16 OTVORI  ZAKLJUČI - čl. 110. MRKONJIĆ.docx)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