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1cf7" w14:paraId="d2d1cf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907D0">
        <w:rPr>
          <w:rStyle w:val="Naglaeno"/>
          <w:b w:val="false"/>
        </w:rPr>
        <w:t>1098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6907D0">
        <w:t>MP-PROJEKT d.o.o. za građevinarstvo i trgovinu, Zagreb, Žlebec 47, MBS: 070110092, OIB: 36204954573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6907D0">
        <w:t>MP-PROJEKT d.o.o. za građevinarstvo i trgovinu, Zagreb, Žlebec 47, MBS: 070110092, OIB: 36204954573</w:t>
      </w:r>
      <w:r w:rsidRPr="00542288">
        <w:t xml:space="preserve">, iznosi </w:t>
      </w:r>
      <w:r w:rsidR="00A50A89">
        <w:t>78.465,98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A50A89">
        <w:t>Mladen Peričević, OIB: 51648802774, Jakovlje, Jakovljanska ulica 30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50A89">
        <w:t>1098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5208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16D7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380D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96FC2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1869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07D0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446DD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0A89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C2084"/>
    <w:rsid w:val="00BC2B27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07C12"/>
    <w:rsid w:val="00C111D8"/>
    <w:rsid w:val="00C118EE"/>
    <w:rsid w:val="00C2016D"/>
    <w:rsid w:val="00C27FAA"/>
    <w:rsid w:val="00C36AFE"/>
    <w:rsid w:val="00C401F2"/>
    <w:rsid w:val="00C43CDA"/>
    <w:rsid w:val="00C51B2A"/>
    <w:rsid w:val="00C56925"/>
    <w:rsid w:val="00C66216"/>
    <w:rsid w:val="00C73AF0"/>
    <w:rsid w:val="00C75AC9"/>
    <w:rsid w:val="00C831D9"/>
    <w:rsid w:val="00C8590C"/>
    <w:rsid w:val="00C92F97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25B1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St-1098/2017</izvorni_sadrzaj>
    <derivirana_varijabla naziv="DomainObject.Predmet.OznakaBroj_1">St-1098/2017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mp-projekt d.o.o.</izvorni_sadrzaj>
    <derivirana_varijabla naziv="DomainObject.Predmet.ProtustrankaFormated_1">  mp-projekt d.o.o.</derivirana_varijabla>
  </DomainObject.Predmet.ProtustrankaFormated>
  <DomainObject.Predmet.ProtustrankaFormatedOIB>
    <izvorni_sadrzaj>  mp-projekt d.o.o., OIB 36204954573</izvorni_sadrzaj>
    <derivirana_varijabla naziv="DomainObject.Predmet.ProtustrankaFormatedOIB_1">  mp-projekt d.o.o., OIB 36204954573</derivirana_varijabla>
  </DomainObject.Predmet.ProtustrankaFormatedOIB>
  <DomainObject.Predmet.ProtustrankaFormatedWithAdress>
    <izvorni_sadrzaj> mp-projekt d.o.o., Žlebec 47, 10000 Zagreb</izvorni_sadrzaj>
    <derivirana_varijabla naziv="DomainObject.Predmet.ProtustrankaFormatedWithAdress_1"> mp-projekt d.o.o., Žlebec 47, 10000 Zagreb</derivirana_varijabla>
  </DomainObject.Predmet.ProtustrankaFormatedWithAdress>
  <DomainObject.Predmet.ProtustrankaFormatedWithAdressOIB>
    <izvorni_sadrzaj> mp-projekt d.o.o., OIB 36204954573, Žlebec 47, 10000 Zagreb</izvorni_sadrzaj>
    <derivirana_varijabla naziv="DomainObject.Predmet.ProtustrankaFormatedWithAdressOIB_1"> mp-projekt d.o.o., OIB 36204954573, Žlebec 47, 10000 Zagreb</derivirana_varijabla>
  </DomainObject.Predmet.ProtustrankaFormatedWithAdressOIB>
  <DomainObject.Predmet.ProtustrankaWithAdress>
    <izvorni_sadrzaj>mp-projekt d.o.o. Žlebec 47, 10000 Zagreb</izvorni_sadrzaj>
    <derivirana_varijabla naziv="DomainObject.Predmet.ProtustrankaWithAdress_1">mp-projekt d.o.o. Žlebec 47, 10000 Zagreb</derivirana_varijabla>
  </DomainObject.Predmet.ProtustrankaWithAdress>
  <DomainObject.Predmet.ProtustrankaWithAdressOIB>
    <izvorni_sadrzaj>mp-projekt d.o.o., OIB 36204954573, Žlebec 47, 10000 Zagreb</izvorni_sadrzaj>
    <derivirana_varijabla naziv="DomainObject.Predmet.ProtustrankaWithAdressOIB_1">mp-projekt d.o.o., OIB 36204954573, Žlebec 47, 10000 Zagreb</derivirana_varijabla>
  </DomainObject.Predmet.ProtustrankaWithAdressOIB>
  <DomainObject.Predmet.ProtustrankaNazivFormated>
    <izvorni_sadrzaj>mp-projekt d.o.o.</izvorni_sadrzaj>
    <derivirana_varijabla naziv="DomainObject.Predmet.ProtustrankaNazivFormated_1">mp-projekt d.o.o.</derivirana_varijabla>
  </DomainObject.Predmet.ProtustrankaNazivFormated>
  <DomainObject.Predmet.ProtustrankaNazivFormatedOIB>
    <izvorni_sadrzaj>mp-projekt d.o.o., OIB 36204954573</izvorni_sadrzaj>
    <derivirana_varijabla naziv="DomainObject.Predmet.ProtustrankaNazivFormatedOIB_1">mp-projekt d.o.o., OIB 36204954573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mp-projekt d.o.o.</item>
    </izvorni_sadrzaj>
    <derivirana_varijabla naziv="DomainObject.Predmet.ProtuStrankaListFormated_1">
      <item>mp-projekt d.o.o.</item>
    </derivirana_varijabla>
  </DomainObject.Predmet.ProtuStrankaListFormated>
  <DomainObject.Predmet.ProtuStrankaListFormatedOIB>
    <izvorni_sadrzaj>
      <item>mp-projekt d.o.o., OIB 36204954573</item>
    </izvorni_sadrzaj>
    <derivirana_varijabla naziv="DomainObject.Predmet.ProtuStrankaListFormatedOIB_1">
      <item>mp-projekt d.o.o., OIB 36204954573</item>
    </derivirana_varijabla>
  </DomainObject.Predmet.ProtuStrankaListFormatedOIB>
  <DomainObject.Predmet.ProtuStrankaListFormatedWithAdress>
    <izvorni_sadrzaj>
      <item>mp-projekt d.o.o., Žlebec 47, 10000 Zagreb</item>
    </izvorni_sadrzaj>
    <derivirana_varijabla naziv="DomainObject.Predmet.ProtuStrankaListFormatedWithAdress_1">
      <item>mp-projekt d.o.o., Žlebec 47, 10000 Zagreb</item>
    </derivirana_varijabla>
  </DomainObject.Predmet.ProtuStrankaListFormatedWithAdress>
  <DomainObject.Predmet.ProtuStrankaListFormatedWithAdressOIB>
    <izvorni_sadrzaj>
      <item>mp-projekt d.o.o., OIB 36204954573, Žlebec 47, 10000 Zagreb</item>
    </izvorni_sadrzaj>
    <derivirana_varijabla naziv="DomainObject.Predmet.ProtuStrankaListFormatedWithAdressOIB_1">
      <item>mp-projekt d.o.o., OIB 36204954573, Žlebec 47, 10000 Zagreb</item>
    </derivirana_varijabla>
  </DomainObject.Predmet.ProtuStrankaListFormatedWithAdressOIB>
  <DomainObject.Predmet.ProtuStrankaListNazivFormated>
    <izvorni_sadrzaj>
      <item>mp-projekt d.o.o.</item>
    </izvorni_sadrzaj>
    <derivirana_varijabla naziv="DomainObject.Predmet.ProtuStrankaListNazivFormated_1">
      <item>mp-projekt d.o.o.</item>
    </derivirana_varijabla>
  </DomainObject.Predmet.ProtuStrankaListNazivFormated>
  <DomainObject.Predmet.ProtuStrankaListNazivFormatedOIB>
    <izvorni_sadrzaj>
      <item>mp-projekt d.o.o., OIB 36204954573</item>
    </izvorni_sadrzaj>
    <derivirana_varijabla naziv="DomainObject.Predmet.ProtuStrankaListNazivFormatedOIB_1">
      <item>mp-projekt d.o.o., OIB 36204954573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mp-projekt d.o.o.</izvorni_sadrzaj>
    <derivirana_varijabla naziv="DomainObject.Predmet.ProtustrankaIDrugi_1">mp-projekt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mp-projekt d.o.o., OIB 36204954573, Žlebec 47, 10000 Zagreb</izvorni_sadrzaj>
    <derivirana_varijabla naziv="DomainObject.Predmet.ProtustrankaIDrugiAdressOIB_1">mp-projekt d.o.o., OIB 36204954573, Žlebec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mp-projekt d.o.o.</item>
      <item>FINA Regionalni centar Zagreb</item>
    </izvorni_sadrzaj>
    <derivirana_varijabla naziv="DomainObject.Predmet.SudioniciListNaziv_1">
      <item>mp-projekt d.o.o.</item>
      <item>FINA Regionalni centar Zagreb</item>
    </derivirana_varijabla>
  </DomainObject.Predmet.SudioniciListNaziv>
  <DomainObject.Predmet.SudioniciListAdressOIB>
    <izvorni_sadrzaj>
      <item>mp-projekt d.o.o., OIB 36204954573, Žlebec 47,10000 Zagreb</item>
      <item>FINA Regionalni centar Zagreb, OIB 85821130368, Trg svibanjskih žrtava 1995. 1,10000 Zagreb</item>
    </izvorni_sadrzaj>
    <derivirana_varijabla naziv="DomainObject.Predmet.SudioniciListAdressOIB_1">
      <item>mp-projekt d.o.o., OIB 36204954573, Žlebec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36204954573</item>
    </izvorni_sadrzaj>
    <derivirana_varijabla naziv="DomainObject.Predmet.SudioniciListNazivOIB_1">
      <item>, OIB 85821130368</item>
      <item>, OIB 36204954573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E8D7D-0881-4EAD-ADFF-FD361B8DDA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1984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2017-08-14T10:02:00Z</dcterms:created>
  <dc:creator>Korisnik</dc:creator>
  <cp:lastModifiedBy>Žana Bem</cp:lastModifiedBy>
  <cp:lastPrinted>2017-08-14T09:58:00Z</cp:lastPrinted>
  <dcterms:modified xmlns:xsi="http://www.w3.org/2001/XMLSchema-instance" xsi:type="dcterms:W3CDTF">2017-08-14T10:02:00Z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