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ab7400" w14:paraId="4ab740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42EF6">
        <w:rPr>
          <w:rFonts w:hAnsi="Times New Roman" w:ascii="Times New Roman"/>
          <w:b/>
          <w:sz w:val="24"/>
          <w:szCs w:val="24"/>
        </w:rPr>
        <w:t>1547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E42EF6">
        <w:rPr>
          <w:rFonts w:hAnsi="Times New Roman" w:ascii="Times New Roman"/>
          <w:sz w:val="24"/>
          <w:szCs w:val="24"/>
        </w:rPr>
        <w:t>1547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42EF6" w:rsidRPr="00E42EF6">
        <w:rPr>
          <w:rFonts w:hAnsi="Times New Roman" w:ascii="Times New Roman"/>
          <w:sz w:val="24"/>
          <w:szCs w:val="24"/>
        </w:rPr>
        <w:t>DONINA MARIJA d.o.o.</w:t>
      </w:r>
      <w:r w:rsidR="00E42EF6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E42EF6">
        <w:rPr>
          <w:rFonts w:hAnsi="Times New Roman" w:ascii="Times New Roman"/>
          <w:sz w:val="24"/>
          <w:szCs w:val="24"/>
        </w:rPr>
        <w:t>Odre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42EF6" w:rsidRPr="00E42EF6">
        <w:rPr>
          <w:rFonts w:hAnsi="Times New Roman" w:ascii="Times New Roman"/>
          <w:sz w:val="24"/>
          <w:szCs w:val="24"/>
        </w:rPr>
        <w:t>74771970283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E3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1B64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B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1B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1B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1B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B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1B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1B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1B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St-1547/2016</izvorni_sadrzaj>
    <derivirana_varijabla naziv="DomainObject.Predmet.OznakaBroj_1">St-1547/2016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DONINA MARIJA d.o.o. za trgovinu i usluge zastupanog po punomoćniku Damir Fučkala; Carmen Fučkala</izvorni_sadrzaj>
    <derivirana_varijabla naziv="DomainObject.Predmet.ProtustrankaFormated_1">  DONINA MARIJA d.o.o. za trgovinu i usluge zastupanog po punomoćniku Damir Fučkala; Carmen Fučkala</derivirana_varijabla>
  </DomainObject.Predmet.ProtustrankaFormated>
  <DomainObject.Predmet.ProtustrankaFormatedOIB>
    <izvorni_sadrzaj>  DONINA MARIJA d.o.o. za trgovinu i usluge, OIB 74771970283 zastupanog po punomoćniku Damir Fučkala; Carmen Fučkala</izvorni_sadrzaj>
    <derivirana_varijabla naziv="DomainObject.Predmet.ProtustrankaFormatedOIB_1">  DONINA MARIJA d.o.o. za trgovinu i usluge, OIB 74771970283 zastupanog po punomoćniku Damir Fučkala; Carmen Fučkala</derivirana_varijabla>
  </DomainObject.Predmet.ProtustrankaFormatedOIB>
  <DomainObject.Predmet.ProtustrankaFormatedWithAdress>
    <izvorni_sadrzaj> DONINA MARIJA d.o.o. za trgovinu i usluge, Odranska zavrtnica 23, 10020 Odra zastupanog po punomoćniku Damir Fučkala; Carmen Fučkala</izvorni_sadrzaj>
    <derivirana_varijabla naziv="DomainObject.Predmet.ProtustrankaFormatedWithAdress_1"> DONINA MARIJA d.o.o. za trgovinu i usluge, Odranska zavrtnica 23, 10020 Odra zastupanog po punomoćniku Damir Fučkala; Carmen Fučkala</derivirana_varijabla>
  </DomainObject.Predmet.ProtustrankaFormatedWithAdress>
  <DomainObject.Predmet.ProtustrankaFormatedWithAdressOIB>
    <izvorni_sadrzaj> DONINA MARIJA d.o.o. za trgovinu i usluge, OIB 74771970283, Odranska zavrtnica 23, 10020 Odra zastupanog po punomoćniku Damir Fučkala; Carmen Fučkala</izvorni_sadrzaj>
    <derivirana_varijabla naziv="DomainObject.Predmet.ProtustrankaFormatedWithAdressOIB_1"> DONINA MARIJA d.o.o. za trgovinu i usluge, OIB 74771970283, Odranska zavrtnica 23, 10020 Odra zastupanog po punomoćniku Damir Fučkala; Carmen Fučkala</derivirana_varijabla>
  </DomainObject.Predmet.ProtustrankaFormatedWithAdressOIB>
  <DomainObject.Predmet.ProtustrankaWithAdress>
    <izvorni_sadrzaj>DONINA MARIJA d.o.o. za trgovinu i usluge Odranska zavrtnica 23, 10020 Odra</izvorni_sadrzaj>
    <derivirana_varijabla naziv="DomainObject.Predmet.ProtustrankaWithAdress_1">DONINA MARIJA d.o.o. za trgovinu i usluge Odranska zavrtnica 23, 10020 Odra</derivirana_varijabla>
  </DomainObject.Predmet.ProtustrankaWithAdress>
  <DomainObject.Predmet.ProtustrankaWithAdressOIB>
    <izvorni_sadrzaj>DONINA MARIJA d.o.o. za trgovinu i usluge, OIB 74771970283, Odranska zavrtnica 23, 10020 Odra</izvorni_sadrzaj>
    <derivirana_varijabla naziv="DomainObject.Predmet.ProtustrankaWithAdressOIB_1">DONINA MARIJA d.o.o. za trgovinu i usluge, OIB 74771970283, Odranska zavrtnica 23, 10020 Odra</derivirana_varijabla>
  </DomainObject.Predmet.ProtustrankaWithAdressOIB>
  <DomainObject.Predmet.ProtustrankaNazivFormated>
    <izvorni_sadrzaj>DONINA MARIJA d.o.o. za trgovinu i usluge</izvorni_sadrzaj>
    <derivirana_varijabla naziv="DomainObject.Predmet.ProtustrankaNazivFormated_1">DONINA MARIJA d.o.o. za trgovinu i usluge</derivirana_varijabla>
  </DomainObject.Predmet.ProtustrankaNazivFormated>
  <DomainObject.Predmet.ProtustrankaNazivFormatedOIB>
    <izvorni_sadrzaj>DONINA MARIJA d.o.o. za trgovinu i usluge, OIB 74771970283</izvorni_sadrzaj>
    <derivirana_varijabla naziv="DomainObject.Predmet.ProtustrankaNazivFormatedOIB_1">DONINA MARIJA d.o.o. za trgovinu i usluge, OIB 74771970283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DONINA MARIJA d.o.o. za trgovinu i usluge zastupanog po punomoćniku Damir Fučkala; Carmen Fučkala</item>
    </izvorni_sadrzaj>
    <derivirana_varijabla naziv="DomainObject.Predmet.ProtuStrankaListFormated_1">
      <item>DONINA MARIJA d.o.o. za trgovinu i usluge zastupanog po punomoćniku Damir Fučkala; Carmen Fučkala</item>
    </derivirana_varijabla>
  </DomainObject.Predmet.ProtuStrankaListFormated>
  <DomainObject.Predmet.ProtuStrankaListFormatedOIB>
    <izvorni_sadrzaj>
      <item>DONINA MARIJA d.o.o. za trgovinu i usluge, OIB 74771970283 zastupanog po punomoćniku Damir Fučkala; Carmen Fučkala</item>
    </izvorni_sadrzaj>
    <derivirana_varijabla naziv="DomainObject.Predmet.ProtuStrankaListFormatedOIB_1">
      <item>DONINA MARIJA d.o.o. za trgovinu i usluge, OIB 74771970283 zastupanog po punomoćniku Damir Fučkala; Carmen Fučkala</item>
    </derivirana_varijabla>
  </DomainObject.Predmet.ProtuStrankaListFormatedOIB>
  <DomainObject.Predmet.ProtuStrankaListFormatedWithAdress>
    <izvorni_sadrzaj>
      <item>DONINA MARIJA d.o.o. za trgovinu i usluge, Odranska zavrtnica 23, 10020 Odra zastupanog po punomoćniku Damir Fučkala; Carmen Fučkala</item>
    </izvorni_sadrzaj>
    <derivirana_varijabla naziv="DomainObject.Predmet.ProtuStrankaListFormatedWithAdress_1">
      <item>DONINA MARIJA d.o.o. za trgovinu i usluge, Odranska zavrtnica 23, 10020 Odra zastupanog po punomoćniku Damir Fučkala; Carmen Fučkala</item>
    </derivirana_varijabla>
  </DomainObject.Predmet.ProtuStrankaListFormatedWithAdress>
  <DomainObject.Predmet.ProtuStrankaListFormatedWithAdressOIB>
    <izvorni_sadrzaj>
      <item>DONINA MARIJA d.o.o. za trgovinu i usluge, OIB 74771970283, Odranska zavrtnica 23, 10020 Odra zastupanog po punomoćniku Damir Fučkala; Carmen Fučkala</item>
    </izvorni_sadrzaj>
    <derivirana_varijabla naziv="DomainObject.Predmet.ProtuStrankaListFormatedWithAdressOIB_1">
      <item>DONINA MARIJA d.o.o. za trgovinu i usluge, OIB 74771970283, Odranska zavrtnica 23, 10020 Odra zastupanog po punomoćniku Damir Fučkala; Carmen Fučkala</item>
    </derivirana_varijabla>
  </DomainObject.Predmet.ProtuStrankaListFormatedWithAdressOIB>
  <DomainObject.Predmet.ProtuStrankaListNazivFormated>
    <izvorni_sadrzaj>
      <item>DONINA MARIJA d.o.o. za trgovinu i usluge</item>
    </izvorni_sadrzaj>
    <derivirana_varijabla naziv="DomainObject.Predmet.ProtuStrankaListNazivFormated_1">
      <item>DONINA MARIJA d.o.o. za trgovinu i usluge</item>
    </derivirana_varijabla>
  </DomainObject.Predmet.ProtuStrankaListNazivFormated>
  <DomainObject.Predmet.ProtuStrankaListNazivFormatedOIB>
    <izvorni_sadrzaj>
      <item>DONINA MARIJA d.o.o. za trgovinu i usluge, OIB 74771970283</item>
    </izvorni_sadrzaj>
    <derivirana_varijabla naziv="DomainObject.Predmet.ProtuStrankaListNazivFormatedOIB_1">
      <item>DONINA MARIJA d.o.o. za trgovinu i usluge, OIB 74771970283</item>
    </derivirana_varijabla>
  </DomainObject.Predmet.ProtuStrankaListNazivFormatedOIB>
  <DomainObject.Predmet.OstaliListFormated>
    <izvorni_sadrzaj>
      <item>Damir Fučkala punomoćnik sudionika u postupku DONINA MARIJA d.o.o. za trgovinu i usluge</item>
      <item>Carmen Fučkala punomoćnik sudionika u postupku DONINA MARIJA d.o.o. za trgovinu i usluge</item>
    </izvorni_sadrzaj>
    <derivirana_varijabla naziv="DomainObject.Predmet.OstaliListFormated_1">
      <item>Damir Fučkala punomoćnik sudionika u postupku DONINA MARIJA d.o.o. za trgovinu i usluge</item>
      <item>Carmen Fučkala punomoćnik sudionika u postupku DONINA MARIJA d.o.o. za trgovinu i usluge</item>
    </derivirana_varijabla>
  </DomainObject.Predmet.OstaliListFormated>
  <DomainObject.Predmet.OstaliListFormatedOIB>
    <izvorni_sadrzaj>
      <item>Damir Fučkala, OIB 23922931712 punomoćnik sudionika u postupku DONINA MARIJA d.o.o. za trgovinu i usluge</item>
      <item>Carmen Fučkala, OIB 62858674487 punomoćnik sudionika u postupku DONINA MARIJA d.o.o. za trgovinu i usluge</item>
    </izvorni_sadrzaj>
    <derivirana_varijabla naziv="DomainObject.Predmet.OstaliListFormatedOIB_1">
      <item>Damir Fučkala, OIB 23922931712 punomoćnik sudionika u postupku DONINA MARIJA d.o.o. za trgovinu i usluge</item>
      <item>Carmen Fučkala, OIB 62858674487 punomoćnik sudionika u postupku DONINA MARIJA d.o.o. za trgovinu i usluge</item>
    </derivirana_varijabla>
  </DomainObject.Predmet.OstaliListFormatedOIB>
  <DomainObject.Predmet.OstaliListFormatedWithAdress>
    <izvorni_sadrzaj>
      <item>Damir Fučkala, Odranska Zavrtnica 23, 10020 Odra punomoćnik sudionika u postupku DONINA MARIJA d.o.o. za trgovinu i usluge</item>
      <item>Carmen Fučkala, Odranska Zavrtnica 23, 10000 Zagreb punomoćnik sudionika u postupku DONINA MARIJA d.o.o. za trgovinu i usluge</item>
    </izvorni_sadrzaj>
    <derivirana_varijabla naziv="DomainObject.Predmet.OstaliListFormatedWithAdress_1">
      <item>Damir Fučkala, Odranska Zavrtnica 23, 10020 Odra punomoćnik sudionika u postupku DONINA MARIJA d.o.o. za trgovinu i usluge</item>
      <item>Carmen Fučkala, Odranska Zavrtnica 23, 10000 Zagreb punomoćnik sudionika u postupku DONINA MARIJA d.o.o. za trgovinu i usluge</item>
    </derivirana_varijabla>
  </DomainObject.Predmet.OstaliListFormatedWithAdress>
  <DomainObject.Predmet.OstaliListFormatedWithAdressOIB>
    <izvorni_sadrzaj>
      <item>Damir Fučkala, OIB 23922931712, Odranska Zavrtnica 23, 10020 Odra punomoćnik sudionika u postupku DONINA MARIJA d.o.o. za trgovinu i usluge</item>
      <item>Carmen Fučkala, OIB 62858674487, Odranska Zavrtnica 23, 10000 Zagreb punomoćnik sudionika u postupku DONINA MARIJA d.o.o. za trgovinu i usluge</item>
    </izvorni_sadrzaj>
    <derivirana_varijabla naziv="DomainObject.Predmet.OstaliListFormatedWithAdressOIB_1">
      <item>Damir Fučkala, OIB 23922931712, Odranska Zavrtnica 23, 10020 Odra punomoćnik sudionika u postupku DONINA MARIJA d.o.o. za trgovinu i usluge</item>
      <item>Carmen Fučkala, OIB 62858674487, Odranska Zavrtnica 23, 10000 Zagreb punomoćnik sudionika u postupku DONINA MARIJA d.o.o. za trgovinu i usluge</item>
    </derivirana_varijabla>
  </DomainObject.Predmet.OstaliListFormatedWithAdressOIB>
  <DomainObject.Predmet.OstaliListNazivFormated>
    <izvorni_sadrzaj>
      <item>Damir Fučkala</item>
      <item>Carmen Fučkala</item>
    </izvorni_sadrzaj>
    <derivirana_varijabla naziv="DomainObject.Predmet.OstaliListNazivFormated_1">
      <item>Damir Fučkala</item>
      <item>Carmen Fučkala</item>
    </derivirana_varijabla>
  </DomainObject.Predmet.OstaliListNazivFormated>
  <DomainObject.Predmet.OstaliListNazivFormatedOIB>
    <izvorni_sadrzaj>
      <item>Damir Fučkala, OIB 23922931712</item>
      <item>Carmen Fučkala, OIB 62858674487</item>
    </izvorni_sadrzaj>
    <derivirana_varijabla naziv="DomainObject.Predmet.OstaliListNazivFormatedOIB_1">
      <item>Damir Fučkala, OIB 23922931712</item>
      <item>Carmen Fučkala, OIB 62858674487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DONINA MARIJA d.o.o. za trgovinu i usluge</izvorni_sadrzaj>
    <derivirana_varijabla naziv="DomainObject.Predmet.ProtustrankaIDrugi_1">DONINA MARIJA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DONINA MARIJA d.o.o. za trgovinu i usluge, OIB 74771970283, Odranska zavrtnica 23, 10020 Odra</izvorni_sadrzaj>
    <derivirana_varijabla naziv="DomainObject.Predmet.ProtustrankaIDrugiAdressOIB_1">DONINA MARIJA d.o.o. za trgovinu i usluge, OIB 74771970283, Odranska zavrtnica 23,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DONINA MARIJA d.o.o. za trgovinu i usluge</item>
      <item>Damir Fučkala</item>
      <item>Carmen Fučkala</item>
    </izvorni_sadrzaj>
    <derivirana_varijabla naziv="DomainObject.Predmet.SudioniciListNaziv_1">
      <item>FINA Regionalni centar Zagreb</item>
      <item>DONINA MARIJA d.o.o. za trgovinu i usluge</item>
      <item>Damir Fučkala</item>
      <item>Carmen Fučkala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DONINA MARIJA d.o.o. za trgovinu i usluge, OIB 74771970283, Odranska zavrtnica 23,10020 Odra</item>
      <item>Damir Fučkala, OIB 23922931712, Odranska Zavrtnica 23,10020 Odra</item>
      <item>Carmen Fučkala, OIB 62858674487, Odranska Zavrtnica 23,10000 Zagreb</item>
    </izvorni_sadrzaj>
    <derivirana_varijabla naziv="DomainObject.Predmet.SudioniciListAdressOIB_1">
      <item>FINA Regionalni centar Zagreb, OIB 85821130368, Trg svibanjskih žrtava 1995. br. 1,10000 Zagreb</item>
      <item>DONINA MARIJA d.o.o. za trgovinu i usluge, OIB 74771970283, Odranska zavrtnica 23,10020 Odra</item>
      <item>Damir Fučkala, OIB 23922931712, Odranska Zavrtnica 23,10020 Odra</item>
      <item>Carmen Fučkala, OIB 62858674487, Odranska Zavrtnica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74771970283</item>
      <item>, OIB 23922931712</item>
      <item>, OIB 62858674487</item>
    </izvorni_sadrzaj>
    <derivirana_varijabla naziv="DomainObject.Predmet.SudioniciListNazivOIB_1">
      <item>, OIB 85821130368</item>
      <item>, OIB 74771970283</item>
      <item>, OIB 23922931712</item>
      <item>, OIB 62858674487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599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2016-04-18T11:20:00Z</cp:lastPrinted>
  <dcterms:modified xmlns:xsi="http://www.w3.org/2001/XMLSchema-instance" xsi:type="dcterms:W3CDTF">2016-04-18T11:21:00Z</dcterms:modified>
  <cp:revision>274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