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1a30" w14:paraId="ead1a3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357C4">
        <w:t>ELEKTRO E.M. d.o.o., Put Svete Mande 8, Split, OIB: 67343565679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57C4">
        <w:t xml:space="preserve">ELEKTRO E.M. d.o.o., Put Svete Mande 8, Split, OIB: 67343565679 </w:t>
      </w:r>
      <w:r w:rsidR="00420E5B">
        <w:t xml:space="preserve">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1357C4">
        <w:rPr>
          <w:lang w:val="hr-HR"/>
        </w:rPr>
        <w:t>30.295,03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D736A" w:rsidR="00473132">
    <w:pPr>
      <w:pStyle w:val="Zaglavlje"/>
      <w:jc w:val="center"/>
    </w:pPr>
  </w:p>
  <w:p w:rsidRDefault="007D736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357C4">
      <w:t>816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652A6"/>
    <w:rsid w:val="00394F80"/>
    <w:rsid w:val="003C2F22"/>
    <w:rsid w:val="00417EA6"/>
    <w:rsid w:val="00420E5B"/>
    <w:rsid w:val="00431459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D736A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7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7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E.M. d.o.o. za inženjering, trgovinu i zastupanje</izvorni_sadrzaj>
    <derivirana_varijabla naziv="DomainObject.Predmet.ProtustrankaFormated_1">  ELEKTRO E.M. d.o.o. za inženjering, trgovinu i zastupanje</derivirana_varijabla>
  </DomainObject.Predmet.ProtustrankaFormated>
  <DomainObject.Predmet.ProtustrankaFormatedOIB>
    <izvorni_sadrzaj>  ELEKTRO E.M. d.o.o. za inženjering, trgovinu i zastupanje, OIB 67343565679</izvorni_sadrzaj>
    <derivirana_varijabla naziv="DomainObject.Predmet.ProtustrankaFormatedOIB_1">  ELEKTRO E.M. d.o.o. za inženjering, trgovinu i zastupanje, OIB 67343565679</derivirana_varijabla>
  </DomainObject.Predmet.ProtustrankaFormatedOIB>
  <DomainObject.Predmet.ProtustrankaFormatedWithAdress>
    <izvorni_sadrzaj> ELEKTRO E.M. d.o.o. za inženjering, trgovinu i zastupanje, Put Svete Mande 8, 21000 Split</izvorni_sadrzaj>
    <derivirana_varijabla naziv="DomainObject.Predmet.ProtustrankaFormatedWithAdress_1"> ELEKTRO E.M. d.o.o. za inženjering, trgovinu i zastupanje, Put Svete Mande 8, 21000 Split</derivirana_varijabla>
  </DomainObject.Predmet.ProtustrankaFormatedWithAdress>
  <DomainObject.Predmet.ProtustrankaFormatedWithAdressOIB>
    <izvorni_sadrzaj> ELEKTRO E.M. d.o.o. za inženjering, trgovinu i zastupanje, OIB 67343565679, Put Svete Mande 8, 21000 Split</izvorni_sadrzaj>
    <derivirana_varijabla naziv="DomainObject.Predmet.ProtustrankaFormatedWithAdressOIB_1"> ELEKTRO E.M. d.o.o. za inženjering, trgovinu i zastupanje, OIB 67343565679, Put Svete Mande 8, 21000 Split</derivirana_varijabla>
  </DomainObject.Predmet.ProtustrankaFormatedWithAdressOIB>
  <DomainObject.Predmet.ProtustrankaWithAdress>
    <izvorni_sadrzaj>ELEKTRO E.M. d.o.o. za inženjering, trgovinu i zastupanje Put Svete Mande 8, 21000 Split</izvorni_sadrzaj>
    <derivirana_varijabla naziv="DomainObject.Predmet.ProtustrankaWithAdress_1">ELEKTRO E.M. d.o.o. za inženjering, trgovinu i zastupanje Put Svete Mande 8, 21000 Split</derivirana_varijabla>
  </DomainObject.Predmet.ProtustrankaWithAdress>
  <DomainObject.Predmet.ProtustrankaWithAdressOIB>
    <izvorni_sadrzaj>ELEKTRO E.M. d.o.o. za inženjering, trgovinu i zastupanje, OIB 67343565679, Put Svete Mande 8, 21000 Split</izvorni_sadrzaj>
    <derivirana_varijabla naziv="DomainObject.Predmet.ProtustrankaWithAdressOIB_1">ELEKTRO E.M. d.o.o. za inženjering, trgovinu i zastupanje, OIB 67343565679, Put Svete Mande 8, 21000 Split</derivirana_varijabla>
  </DomainObject.Predmet.ProtustrankaWithAdressOIB>
  <DomainObject.Predmet.ProtustrankaNazivFormated>
    <izvorni_sadrzaj>ELEKTRO E.M. d.o.o. za inženjering, trgovinu i zastupanje</izvorni_sadrzaj>
    <derivirana_varijabla naziv="DomainObject.Predmet.ProtustrankaNazivFormated_1">ELEKTRO E.M. d.o.o. za inženjering, trgovinu i zastupanje</derivirana_varijabla>
  </DomainObject.Predmet.ProtustrankaNazivFormated>
  <DomainObject.Predmet.ProtustrankaNazivFormatedOIB>
    <izvorni_sadrzaj>ELEKTRO E.M. d.o.o. za inženjering, trgovinu i zastupanje, OIB 67343565679</izvorni_sadrzaj>
    <derivirana_varijabla naziv="DomainObject.Predmet.ProtustrankaNazivFormatedOIB_1">ELEKTRO E.M. d.o.o. za inženjering, trgovinu i zastupanje, OIB 67343565679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30295.03</izvorni_sadrzaj>
    <derivirana_varijabla naziv="DomainObject.Predmet.TrenutnaVrijednost_1">30295.03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 E.M. d.o.o. za inženjering, trgovinu i zastupanje</item>
    </izvorni_sadrzaj>
    <derivirana_varijabla naziv="DomainObject.Predmet.ProtuStrankaListFormated_1">
      <item>ELEKTRO E.M. d.o.o. za inženjering, trgovinu i zastupanje</item>
    </derivirana_varijabla>
  </DomainObject.Predmet.ProtuStrankaListFormated>
  <DomainObject.Predmet.ProtuStrankaListFormatedOIB>
    <izvorni_sadrzaj>
      <item>ELEKTRO E.M. d.o.o. za inženjering, trgovinu i zastupanje, OIB 67343565679</item>
    </izvorni_sadrzaj>
    <derivirana_varijabla naziv="DomainObject.Predmet.ProtuStrankaListFormatedOIB_1">
      <item>ELEKTRO E.M. d.o.o. za inženjering, trgovinu i zastupanje, OIB 67343565679</item>
    </derivirana_varijabla>
  </DomainObject.Predmet.ProtuStrankaListFormatedOIB>
  <DomainObject.Predmet.ProtuStrankaListFormatedWithAdress>
    <izvorni_sadrzaj>
      <item>ELEKTRO E.M. d.o.o. za inženjering, trgovinu i zastupanje, Put Svete Mande 8, 21000 Split</item>
    </izvorni_sadrzaj>
    <derivirana_varijabla naziv="DomainObject.Predmet.ProtuStrankaListFormatedWithAdress_1">
      <item>ELEKTRO E.M. d.o.o. za inženjering, trgovinu i zastupanje, Put Svete Mande 8, 21000 Split</item>
    </derivirana_varijabla>
  </DomainObject.Predmet.ProtuStrankaListFormatedWithAdress>
  <DomainObject.Predmet.ProtuStrankaListFormatedWithAdressOIB>
    <izvorni_sadrzaj>
      <item>ELEKTRO E.M. d.o.o. za inženjering, trgovinu i zastupanje, OIB 67343565679, Put Svete Mande 8, 21000 Split</item>
    </izvorni_sadrzaj>
    <derivirana_varijabla naziv="DomainObject.Predmet.ProtuStrankaListFormatedWithAdressOIB_1">
      <item>ELEKTRO E.M. d.o.o. za inženjering, trgovinu i zastupanje, OIB 67343565679, Put Svete Mande 8, 21000 Split</item>
    </derivirana_varijabla>
  </DomainObject.Predmet.ProtuStrankaListFormatedWithAdressOIB>
  <DomainObject.Predmet.ProtuStrankaListNazivFormated>
    <izvorni_sadrzaj>
      <item>ELEKTRO E.M. d.o.o. za inženjering, trgovinu i zastupanje</item>
    </izvorni_sadrzaj>
    <derivirana_varijabla naziv="DomainObject.Predmet.ProtuStrankaListNazivFormated_1">
      <item>ELEKTRO E.M. d.o.o. za inženjering, trgovinu i zastupanje</item>
    </derivirana_varijabla>
  </DomainObject.Predmet.ProtuStrankaListNazivFormated>
  <DomainObject.Predmet.ProtuStrankaListNazivFormatedOIB>
    <izvorni_sadrzaj>
      <item>ELEKTRO E.M. d.o.o. za inženjering, trgovinu i zastupanje, OIB 67343565679</item>
    </izvorni_sadrzaj>
    <derivirana_varijabla naziv="DomainObject.Predmet.ProtuStrankaListNazivFormatedOIB_1">
      <item>ELEKTRO E.M. d.o.o. za inženjering, trgovinu i zastupanje, OIB 67343565679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 E.M. d.o.o. za inženjering, trgovinu i zastupanje</izvorni_sadrzaj>
    <derivirana_varijabla naziv="DomainObject.Predmet.ProtustrankaIDrugi_1">ELEKTRO E.M. d.o.o. za inženjering, trgovinu i zastupanje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 E.M. d.o.o. za inženjering, trgovinu i zastupanje, OIB 67343565679, Put Svete Mande 8, 21000 Split</izvorni_sadrzaj>
    <derivirana_varijabla naziv="DomainObject.Predmet.ProtustrankaIDrugiAdressOIB_1">ELEKTRO E.M. d.o.o. za inženjering, trgovinu i zastupanje, OIB 67343565679, Put Svete Mande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E.M. d.o.o. za inženjering, trgovinu i zastupanje</item>
      <item>FINANCIJSKA AGENCIJA, RC SPLIT</item>
    </izvorni_sadrzaj>
    <derivirana_varijabla naziv="DomainObject.Predmet.SudioniciListNaziv_1">
      <item>ELEKTRO E.M. d.o.o. za inženjering, trgovinu i zastupanje</item>
      <item>FINANCIJSKA AGENCIJA, RC SPLIT</item>
    </derivirana_varijabla>
  </DomainObject.Predmet.SudioniciListNaziv>
  <DomainObject.Predmet.SudioniciListAdressOIB>
    <izvorni_sadrzaj>
      <item>ELEKTRO E.M. d.o.o. za inženjering, trgovinu i zastupanje, OIB 67343565679, Put Svete Mande 8,21000 Split</item>
      <item>FINANCIJSKA AGENCIJA, RC SPLIT, OIB 85821130368, Mažuranićevo šetalište 24 b,21000 Split</item>
    </izvorni_sadrzaj>
    <derivirana_varijabla naziv="DomainObject.Predmet.SudioniciListAdressOIB_1">
      <item>ELEKTRO E.M. d.o.o. za inženjering, trgovinu i zastupanje, OIB 67343565679, Put Svete Mande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67343565679</item>
      <item>, OIB 85821130368</item>
    </izvorni_sadrzaj>
    <derivirana_varijabla naziv="DomainObject.Predmet.SudioniciListNazivOIB_1">
      <item>, OIB 67343565679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1732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2016-03-18T08:42:00Z</cp:lastPrinted>
  <dcterms:modified xmlns:xsi="http://www.w3.org/2001/XMLSchema-instance" xsi:type="dcterms:W3CDTF">2016-03-21T08:37:00Z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