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7534b" w14:paraId="b97534b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D27C52">
        <w:t>4278/16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EE7331" w:rsidP="00C40A44" w:rsidR="000B22E7" w:rsidRPr="00B9015B">
      <w:pPr>
        <w:ind w:firstLine="708"/>
        <w:jc w:val="both"/>
      </w:pPr>
      <w:r w:rsidRPr="00055989">
        <w:rPr>
          <w:lang w:val="pt-BR"/>
        </w:rPr>
        <w:t xml:space="preserve">Trgovački sud u Zagrebu, po sucu mr.sc. Ivani Koštarić Fegeš, u stečajnom postupku u povodu prijedloga predlagatelja </w:t>
      </w:r>
      <w:r w:rsidRPr="00055989">
        <w:t>Financijske agencije, Zagreb, Ulica grada Vukovara 70, OIB: 85821130368,</w:t>
      </w:r>
      <w:r>
        <w:t xml:space="preserve"> za otvaranje stečajnog postupka</w:t>
      </w:r>
      <w:r w:rsidRPr="00055989">
        <w:t xml:space="preserve"> </w:t>
      </w:r>
      <w:r w:rsidRPr="00055989">
        <w:rPr>
          <w:lang w:val="pt-BR"/>
        </w:rPr>
        <w:t xml:space="preserve">nad dužnikom </w:t>
      </w:r>
      <w:r>
        <w:rPr>
          <w:lang w:val="pt-BR"/>
        </w:rPr>
        <w:t xml:space="preserve">MAKRO 5 PROJEKT d.o.o., Zagreb, Trnjanska 37, OIB: </w:t>
      </w:r>
      <w:r w:rsidRPr="00B845B8">
        <w:t>17028057903</w:t>
      </w:r>
      <w:r w:rsidR="00CA7EBD">
        <w:rPr>
          <w:lang w:val="pt-BR"/>
        </w:rPr>
        <w:t xml:space="preserve">, </w:t>
      </w:r>
      <w:r w:rsidR="00B87951">
        <w:rPr>
          <w:lang w:val="pt-BR"/>
        </w:rPr>
        <w:t>27. travnja 2018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E6709">
        <w:rPr>
          <w:lang w:val="pt-BR"/>
        </w:rPr>
        <w:t xml:space="preserve">MAKRO 5 PROJEKT d.o.o., Zagreb, Trnjanska 37, OIB: </w:t>
      </w:r>
      <w:r w:rsidR="00CE6709" w:rsidRPr="00B845B8">
        <w:t>17028057903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8E0A5D">
        <w:rPr>
          <w:lang w:val="pt-BR"/>
        </w:rPr>
        <w:t xml:space="preserve">u roku 15 dana 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27C52">
        <w:t>4278</w:t>
      </w:r>
      <w:r w:rsidR="00535D8E" w:rsidRPr="00B9015B">
        <w:t>-</w:t>
      </w:r>
      <w:r w:rsidR="00A446AE">
        <w:t>1</w:t>
      </w:r>
      <w:r w:rsidR="00D27C52">
        <w:t>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BE66AF">
        <w:rPr>
          <w:lang w:val="pt-BR"/>
        </w:rPr>
        <w:t xml:space="preserve">MAKRO 5 PROJEKT d.o.o., Zagreb, Trnjanska 37, OIB: </w:t>
      </w:r>
      <w:r w:rsidR="00BE66AF" w:rsidRPr="00B845B8">
        <w:t>17028057903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E66AF" w:rsidP="00BE66AF" w:rsidR="00BE66AF" w:rsidRPr="00FF68DA">
      <w:pPr>
        <w:ind w:firstLine="720"/>
        <w:jc w:val="both"/>
        <w:rPr>
          <w:rFonts w:cs="Arial" w:hAnsi="Arial" w:ascii="Arial"/>
          <w:sz w:val="22"/>
          <w:szCs w:val="22"/>
        </w:rPr>
      </w:pPr>
      <w:r w:rsidRPr="003E745D">
        <w:t>Financijska agencija podnijela je</w:t>
      </w:r>
      <w:r>
        <w:t xml:space="preserve">, 11. svibnja 2016. prijedlog za pokretanje stečajnog postupka nad dužnikom </w:t>
      </w:r>
      <w:r>
        <w:rPr>
          <w:lang w:val="pt-BR"/>
        </w:rPr>
        <w:t xml:space="preserve">MAKRO 5 PROJEKT d.o.o., Zagreb, Trnjanska 37, OIB: </w:t>
      </w:r>
      <w:r w:rsidRPr="00B845B8">
        <w:t>17028057903</w:t>
      </w:r>
      <w:r>
        <w:t xml:space="preserve">. Prijedlog je podnesen na temelju odredbe čl. 27. st. 5. Zakona o financijskom poslovanju i predstečajoj nagodbi </w:t>
      </w:r>
      <w:r w:rsidRPr="00B15B5E">
        <w:t>(„Narodne novine“ broj 108/12, 144/12, 81/13 i 112/13, dalje</w:t>
      </w:r>
      <w:r>
        <w:t xml:space="preserve">: </w:t>
      </w:r>
      <w:r w:rsidRPr="00B15B5E">
        <w:t xml:space="preserve"> ZFPPN)</w:t>
      </w:r>
      <w:r>
        <w:t xml:space="preserve"> uz obrazloženje, u bitnome, kako je (izvršnim) rješenjem od 18. travnja 2016. (klasa: UP-I/110/07/15-01/8744, Ur.br.: 04-06-16-8774-36) nagodbeno vijeće ZG05 obustavilo postupak predstečajne nagodbe nad dužnikom, dok u konkretnom slučaju postoji razlog za otvaranje stečajnog postupka nad dužnikom jer dužnik ima evidentirane neizvršene osnove za plaćanje u razdoblju dužem od 60 dana. Uz navedeni prijedlog Financijska agencija je dostavila potvrdu Financijske agencije od 19. travnja 2016. o tome da je </w:t>
      </w:r>
      <w:r w:rsidRPr="009666E4">
        <w:t xml:space="preserve">dužnik nesposoban za plaćanje (list </w:t>
      </w:r>
      <w:r>
        <w:t>8.</w:t>
      </w:r>
      <w:r w:rsidRPr="009666E4">
        <w:t xml:space="preserve"> spisa),</w:t>
      </w:r>
      <w:r>
        <w:t xml:space="preserve"> (izvršno) rješenje od 18. travnja 2016. (klasa: UP-I/110/07/15-01/8744, Ur.br.: 04-06-16-8774-36; list 3.-5. spisa), </w:t>
      </w:r>
      <w:r w:rsidRPr="009666E4">
        <w:t>te spis predstečajne nagodbe</w:t>
      </w:r>
      <w:r>
        <w:rPr>
          <w:rFonts w:cs="Arial" w:hAnsi="Arial" w:ascii="Arial"/>
          <w:sz w:val="22"/>
          <w:szCs w:val="22"/>
        </w:rPr>
        <w:t>.</w:t>
      </w: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r w:rsidR="002B6D0F">
        <w:t>28</w:t>
      </w:r>
      <w:r w:rsidR="00BE66AF">
        <w:t xml:space="preserve">. veljače 2018.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2B6D0F">
        <w:t xml:space="preserve">28. ožujka 2018. </w:t>
      </w:r>
      <w:r w:rsidR="008019C2">
        <w:t>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7D5A75">
        <w:t xml:space="preserve">a </w:t>
      </w:r>
      <w:r w:rsidR="002B6D0F">
        <w:t xml:space="preserve">26. travnja 2018. </w:t>
      </w:r>
      <w:r>
        <w:t xml:space="preserve">ročište radi rasprave o pretpostavkama za otvaranje stečajnoga postupka. </w:t>
      </w:r>
    </w:p>
    <w:p w:rsidRDefault="0083257E" w:rsidP="0083257E" w:rsidR="001861A1">
      <w:pPr>
        <w:ind w:firstLine="708"/>
        <w:jc w:val="both"/>
      </w:pPr>
      <w:r>
        <w:lastRenderedPageBreak/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DD7A40">
        <w:t>309</w:t>
      </w:r>
      <w:r w:rsidR="00E757C5" w:rsidRPr="00E757C5">
        <w:t xml:space="preserve">. spisa) proizlazi </w:t>
      </w:r>
      <w:r w:rsidR="00322ECF">
        <w:t xml:space="preserve">kako je na dan </w:t>
      </w:r>
      <w:r w:rsidR="00DD7A40">
        <w:t xml:space="preserve">1. ožujka 2018. </w:t>
      </w:r>
      <w:r w:rsidR="00E757C5" w:rsidRPr="00E757C5">
        <w:t xml:space="preserve">dužnik </w:t>
      </w:r>
      <w:r w:rsidR="00322ECF">
        <w:t xml:space="preserve">u očevidniku redoslijeda osnova za plaćanje </w:t>
      </w:r>
      <w:r w:rsidR="00E757C5" w:rsidRPr="00E757C5">
        <w:t>ima</w:t>
      </w:r>
      <w:r w:rsidR="00322ECF">
        <w:t>o</w:t>
      </w:r>
      <w:r w:rsidR="00E757C5" w:rsidRPr="00E757C5">
        <w:t xml:space="preserve"> evidentirane neizvršene osnove za plaćanje u neprekinutom razdoblju od </w:t>
      </w:r>
      <w:r w:rsidR="00DD7A40">
        <w:t>315</w:t>
      </w:r>
      <w:r w:rsidR="00322ECF">
        <w:t xml:space="preserve"> dana. Dakle, </w:t>
      </w:r>
      <w:r w:rsidR="008019C2">
        <w:t xml:space="preserve">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92725E" w:rsidP="00B419EA" w:rsidR="00B419EA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Uvidom </w:t>
      </w:r>
      <w:r w:rsidR="0038640C">
        <w:rPr>
          <w:rFonts w:eastAsiaTheme="minorHAnsi"/>
          <w:lang w:eastAsia="en-US"/>
        </w:rPr>
        <w:t xml:space="preserve">u </w:t>
      </w:r>
      <w:r w:rsidR="00B419EA">
        <w:rPr>
          <w:rFonts w:eastAsiaTheme="minorHAnsi"/>
          <w:lang w:eastAsia="en-US"/>
        </w:rPr>
        <w:t xml:space="preserve">ispis iz zemljišnih knjiga </w:t>
      </w:r>
      <w:r w:rsidR="0038640C">
        <w:rPr>
          <w:rFonts w:eastAsiaTheme="minorHAnsi"/>
          <w:lang w:eastAsia="en-US"/>
        </w:rPr>
        <w:t xml:space="preserve">(list 313. spisa) utvrđeno je kako </w:t>
      </w:r>
      <w:r w:rsidR="00B419EA">
        <w:rPr>
          <w:rFonts w:eastAsiaTheme="minorHAnsi"/>
          <w:lang w:eastAsia="en-US"/>
        </w:rPr>
        <w:t>dužnik ni</w:t>
      </w:r>
      <w:r w:rsidR="0038640C">
        <w:rPr>
          <w:rFonts w:eastAsiaTheme="minorHAnsi"/>
          <w:lang w:eastAsia="en-US"/>
        </w:rPr>
        <w:t>je upisan kao vlasnik nekretnina.</w:t>
      </w:r>
      <w:r w:rsidR="00B419EA">
        <w:rPr>
          <w:rFonts w:eastAsiaTheme="minorHAnsi"/>
          <w:lang w:eastAsia="en-US"/>
        </w:rPr>
        <w:t xml:space="preserve"> </w:t>
      </w:r>
    </w:p>
    <w:p w:rsidRDefault="0038640C" w:rsidP="0038640C" w:rsidR="00B419EA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Uvidom u U</w:t>
      </w:r>
      <w:r w:rsidR="00B419EA">
        <w:rPr>
          <w:rFonts w:eastAsiaTheme="minorHAnsi"/>
          <w:lang w:eastAsia="en-US"/>
        </w:rPr>
        <w:t>vjerenje Stanice za tehnički pregled vozila (list 322</w:t>
      </w:r>
      <w:r>
        <w:rPr>
          <w:rFonts w:eastAsiaTheme="minorHAnsi"/>
          <w:lang w:eastAsia="en-US"/>
        </w:rPr>
        <w:t>.</w:t>
      </w:r>
      <w:r w:rsidR="00B419EA">
        <w:rPr>
          <w:rFonts w:eastAsiaTheme="minorHAnsi"/>
          <w:lang w:eastAsia="en-US"/>
        </w:rPr>
        <w:t xml:space="preserve"> spisa) </w:t>
      </w:r>
      <w:r>
        <w:rPr>
          <w:rFonts w:eastAsiaTheme="minorHAnsi"/>
          <w:lang w:eastAsia="en-US"/>
        </w:rPr>
        <w:t xml:space="preserve">utvrđeno je kako dužnik </w:t>
      </w:r>
      <w:r w:rsidR="00B419EA">
        <w:rPr>
          <w:rFonts w:eastAsiaTheme="minorHAnsi"/>
          <w:lang w:eastAsia="en-US"/>
        </w:rPr>
        <w:t>nije evidentiran kao vlasnik vozila.</w:t>
      </w:r>
    </w:p>
    <w:p w:rsidRDefault="00AA096F" w:rsidP="00B419EA" w:rsidR="00B419EA">
      <w:pPr>
        <w:ind w:firstLine="708"/>
        <w:jc w:val="both"/>
      </w:pPr>
      <w:r>
        <w:t>Uvidom u dužnikov podnesak od 9. travnja 2018. (list 363. spisa) utvrđeno je kako dužnik ima samo novčane tražbi</w:t>
      </w:r>
      <w:r w:rsidR="00B971A1">
        <w:t xml:space="preserve">ne prema trećoj osobi - društvu MAKRO 5 d.o.o., Zagreb, Trnjanska 37, OIB: 01296805435, u iznosu od 208.450,67 kn, te da osim navedene novčane tražbine dužnik nema nikakve materijalne imovine. U podnesku od 25. travnja 2018. (list 368. spisa), osobe ovlaštene za zastupanje dužnika su navele kako navedena novčana tražbina nije namirena, odnosno naplaćena. </w:t>
      </w:r>
    </w:p>
    <w:p w:rsidRDefault="00512673" w:rsidP="00F136B4" w:rsidR="00F136B4">
      <w:pPr>
        <w:ind w:firstLine="708"/>
        <w:jc w:val="both"/>
      </w:pPr>
      <w:r>
        <w:t>N</w:t>
      </w:r>
      <w:r w:rsidR="00F136B4">
        <w:t xml:space="preserve">enamirene, odnosno nenaplaćene novčane tražbine prema trećim osobama predstavljaju tek potencijalne tražbine. Naime, </w:t>
      </w:r>
      <w:r w:rsidR="00F136B4" w:rsidRPr="001536D9">
        <w:t>sve dok se te tražbine ne namire,</w:t>
      </w:r>
      <w:r w:rsidR="00F136B4">
        <w:t xml:space="preserve"> odnosno ne naplate, </w:t>
      </w:r>
      <w:r w:rsidR="00F136B4" w:rsidRPr="001536D9">
        <w:t>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</w:t>
      </w:r>
      <w:r w:rsidR="006F0D93">
        <w:t>rijavljene tražbine (ta</w:t>
      </w:r>
      <w:r w:rsidR="00CA39BC">
        <w:t>k</w:t>
      </w:r>
      <w:r w:rsidR="006F0D93">
        <w:t xml:space="preserve">o i Visoki trgovački sud Republike Hrvatske, Pž-6716/17 od 21. </w:t>
      </w:r>
      <w:r w:rsidR="00B33188">
        <w:t>studenoga</w:t>
      </w:r>
      <w:r w:rsidR="006F0D93">
        <w:t xml:space="preserve"> 2017.).</w:t>
      </w:r>
    </w:p>
    <w:p w:rsidRDefault="00F136B4" w:rsidP="00F136B4" w:rsidR="00F136B4" w:rsidRPr="00297F74">
      <w:pPr>
        <w:pStyle w:val="Tijeloteksta"/>
        <w:ind w:firstLine="708"/>
      </w:pPr>
      <w:r w:rsidRPr="00297F74">
        <w:t>S obzirom na to da osim naveden</w:t>
      </w:r>
      <w:r w:rsidR="006F0D93">
        <w:t>e</w:t>
      </w:r>
      <w:r w:rsidRPr="00297F74">
        <w:t xml:space="preserve"> novčan</w:t>
      </w:r>
      <w:r w:rsidR="006F0D93">
        <w:t>e</w:t>
      </w:r>
      <w:r w:rsidRPr="00297F74">
        <w:t xml:space="preserve"> tražbin</w:t>
      </w:r>
      <w:r w:rsidR="006F0D93">
        <w:t>e</w:t>
      </w:r>
      <w:r>
        <w:t xml:space="preserve"> prema treć</w:t>
      </w:r>
      <w:r w:rsidR="006F0D93">
        <w:t>oj</w:t>
      </w:r>
      <w:r>
        <w:t xml:space="preserve"> osob</w:t>
      </w:r>
      <w:r w:rsidR="006F0D93">
        <w:t>i</w:t>
      </w:r>
      <w:r w:rsidR="00B80B66">
        <w:t>, koja</w:t>
      </w:r>
      <w:r>
        <w:t xml:space="preserve"> do danas nesporno </w:t>
      </w:r>
      <w:r w:rsidR="006F0D93">
        <w:t>nije</w:t>
      </w:r>
      <w:r>
        <w:t xml:space="preserve"> namiren</w:t>
      </w:r>
      <w:r w:rsidR="006F0D93">
        <w:t>a</w:t>
      </w:r>
      <w:r>
        <w:t>, odnosno naplaćen</w:t>
      </w:r>
      <w:r w:rsidR="006F0D93">
        <w:t>a</w:t>
      </w:r>
      <w:r>
        <w:t xml:space="preserve">, </w:t>
      </w:r>
      <w:r w:rsidRPr="00297F74">
        <w:t xml:space="preserve">dužnik nema nikakve druge </w:t>
      </w:r>
      <w:r>
        <w:t xml:space="preserve">(materijalne) </w:t>
      </w:r>
      <w:r w:rsidRPr="00297F74">
        <w:t>imovine</w:t>
      </w:r>
      <w:r>
        <w:t>,</w:t>
      </w:r>
      <w:r w:rsidRPr="00297F74">
        <w:t xml:space="preserve"> to je, uzevši u obzir navedeno, sud utvrdio kako imovina dužnika koja bi ušla u stečajnu masu nije dovoljna ni za namirenje troškova stečajnoga postupka</w:t>
      </w:r>
      <w:r>
        <w:t xml:space="preserve">. Zbog toga su, </w:t>
      </w:r>
      <w:r w:rsidRPr="00297F74">
        <w:t>u skladu s odredbom čl. 132. st. 1. SZ-a, pozvane osobe koje imaju pravni interes za provedbom stečajnoga postupka nad dužnikom predujmiti troškove prethodnoga i otvorenoga stečajnog postupka u ukupnom iznosu 20.000,00 kn.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lastRenderedPageBreak/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87951">
        <w:rPr>
          <w:lang w:val="pt-BR"/>
        </w:rPr>
        <w:t>27. travnja 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4C4806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B87951">
        <w:rPr>
          <w:lang w:val="pl-PL"/>
        </w:rPr>
        <w:t xml:space="preserve"> Dostava se smatra obavljenom istekom osmoga dana od dana objave ovog rješenja na mrežnoj stranici e-oglasna ploča Trgovačkog suda u Zagrebu (čl. 12. st. 1. SZ).</w:t>
      </w:r>
    </w:p>
    <w:p w:rsidRDefault="00732F2C" w:rsidP="00065B42" w:rsidR="00732F2C"/>
    <w:p w:rsidRDefault="004C4806" w:rsidP="004C4806" w:rsidR="004C4806">
      <w:pPr>
        <w:autoSpaceDE w:val="false"/>
        <w:autoSpaceDN w:val="false"/>
        <w:adjustRightInd w:val="false"/>
        <w:jc w:val="both"/>
      </w:pPr>
      <w:r>
        <w:t>Za točnost otpravka-ovlašteni službenik</w:t>
      </w:r>
    </w:p>
    <w:p w:rsidRDefault="004C4806" w:rsidP="004C4806" w:rsidR="00F110C5" w:rsidRPr="00B9015B">
      <w:r>
        <w:t>Natalija Perković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A729A2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A729A2">
          <w:rPr>
            <w:sz w:val="24"/>
            <w:szCs w:val="24"/>
          </w:rPr>
          <w:fldChar w:fldCharType="begin"/>
        </w:r>
        <w:r w:rsidRPr="00A729A2">
          <w:rPr>
            <w:sz w:val="24"/>
            <w:szCs w:val="24"/>
          </w:rPr>
          <w:instrText>PAGE   \* MERGEFORMAT</w:instrText>
        </w:r>
        <w:r w:rsidRPr="00A729A2">
          <w:rPr>
            <w:sz w:val="24"/>
            <w:szCs w:val="24"/>
          </w:rPr>
          <w:fldChar w:fldCharType="separate"/>
        </w:r>
        <w:r w:rsidR="004C4806">
          <w:rPr>
            <w:noProof/>
            <w:sz w:val="24"/>
            <w:szCs w:val="24"/>
          </w:rPr>
          <w:t>3</w:t>
        </w:r>
        <w:r w:rsidRPr="00A729A2">
          <w:rPr>
            <w:sz w:val="24"/>
            <w:szCs w:val="24"/>
          </w:rPr>
          <w:fldChar w:fldCharType="end"/>
        </w:r>
      </w:sdtContent>
    </w:sdt>
    <w:r w:rsidRPr="00A729A2">
      <w:rPr>
        <w:sz w:val="24"/>
        <w:szCs w:val="24"/>
      </w:rPr>
      <w:tab/>
    </w:r>
    <w:r w:rsidR="00060193" w:rsidRPr="00A729A2">
      <w:rPr>
        <w:sz w:val="24"/>
        <w:szCs w:val="24"/>
      </w:rPr>
      <w:t>85</w:t>
    </w:r>
    <w:r w:rsidRPr="00A729A2">
      <w:rPr>
        <w:sz w:val="24"/>
        <w:szCs w:val="24"/>
      </w:rPr>
      <w:t>. St-</w:t>
    </w:r>
    <w:r w:rsidR="00D27C52">
      <w:rPr>
        <w:sz w:val="24"/>
        <w:szCs w:val="24"/>
      </w:rPr>
      <w:t>4278</w:t>
    </w:r>
    <w:r w:rsidRPr="00A729A2">
      <w:rPr>
        <w:sz w:val="24"/>
        <w:szCs w:val="24"/>
      </w:rPr>
      <w:t>/1</w:t>
    </w:r>
    <w:r w:rsidR="00D27C52">
      <w:rPr>
        <w:sz w:val="24"/>
        <w:szCs w:val="24"/>
      </w:rPr>
      <w:t>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EB13AF1"/>
    <w:multiLevelType w:val="hybridMultilevel"/>
    <w:tmpl w:val="9E2A20BA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A1696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861A1"/>
    <w:rsid w:val="001A762F"/>
    <w:rsid w:val="001E2FD2"/>
    <w:rsid w:val="001E4D3B"/>
    <w:rsid w:val="001F3E32"/>
    <w:rsid w:val="0021298E"/>
    <w:rsid w:val="002176DF"/>
    <w:rsid w:val="00225613"/>
    <w:rsid w:val="00233208"/>
    <w:rsid w:val="002400F3"/>
    <w:rsid w:val="00250A6E"/>
    <w:rsid w:val="00260C00"/>
    <w:rsid w:val="00263FC1"/>
    <w:rsid w:val="002817DE"/>
    <w:rsid w:val="00297908"/>
    <w:rsid w:val="002B6D0F"/>
    <w:rsid w:val="002C3072"/>
    <w:rsid w:val="002D5087"/>
    <w:rsid w:val="002D60CE"/>
    <w:rsid w:val="00302673"/>
    <w:rsid w:val="003225E3"/>
    <w:rsid w:val="00322ECF"/>
    <w:rsid w:val="0038640C"/>
    <w:rsid w:val="003903E8"/>
    <w:rsid w:val="003D0115"/>
    <w:rsid w:val="003D70DD"/>
    <w:rsid w:val="003F3702"/>
    <w:rsid w:val="004005AE"/>
    <w:rsid w:val="00400D27"/>
    <w:rsid w:val="004079DC"/>
    <w:rsid w:val="00412D47"/>
    <w:rsid w:val="0046518B"/>
    <w:rsid w:val="00490AD0"/>
    <w:rsid w:val="00496278"/>
    <w:rsid w:val="004C428C"/>
    <w:rsid w:val="004C4806"/>
    <w:rsid w:val="00501EBB"/>
    <w:rsid w:val="00510C83"/>
    <w:rsid w:val="0051267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F03BD"/>
    <w:rsid w:val="00606CC8"/>
    <w:rsid w:val="006335A2"/>
    <w:rsid w:val="00662884"/>
    <w:rsid w:val="00673BF2"/>
    <w:rsid w:val="006771C8"/>
    <w:rsid w:val="00681B1A"/>
    <w:rsid w:val="006C2447"/>
    <w:rsid w:val="006D72C2"/>
    <w:rsid w:val="006F0D93"/>
    <w:rsid w:val="00704DD0"/>
    <w:rsid w:val="007150E9"/>
    <w:rsid w:val="0073274A"/>
    <w:rsid w:val="00732F2C"/>
    <w:rsid w:val="00754CF2"/>
    <w:rsid w:val="007B068E"/>
    <w:rsid w:val="007D02E9"/>
    <w:rsid w:val="007D5510"/>
    <w:rsid w:val="007D5A75"/>
    <w:rsid w:val="007E6A6F"/>
    <w:rsid w:val="008019C2"/>
    <w:rsid w:val="008204DE"/>
    <w:rsid w:val="0083257E"/>
    <w:rsid w:val="00857AD7"/>
    <w:rsid w:val="0089151C"/>
    <w:rsid w:val="008A27DD"/>
    <w:rsid w:val="008B669A"/>
    <w:rsid w:val="008C2A21"/>
    <w:rsid w:val="008D5709"/>
    <w:rsid w:val="008E0A5D"/>
    <w:rsid w:val="008F656F"/>
    <w:rsid w:val="00901CFD"/>
    <w:rsid w:val="00923F98"/>
    <w:rsid w:val="0092725E"/>
    <w:rsid w:val="00937068"/>
    <w:rsid w:val="00947BCF"/>
    <w:rsid w:val="00973C2C"/>
    <w:rsid w:val="00991543"/>
    <w:rsid w:val="009B1748"/>
    <w:rsid w:val="009B3D51"/>
    <w:rsid w:val="009E0490"/>
    <w:rsid w:val="00A0793E"/>
    <w:rsid w:val="00A446AE"/>
    <w:rsid w:val="00A473F8"/>
    <w:rsid w:val="00A6064D"/>
    <w:rsid w:val="00A729A2"/>
    <w:rsid w:val="00A75EA1"/>
    <w:rsid w:val="00A75F17"/>
    <w:rsid w:val="00A773C7"/>
    <w:rsid w:val="00A851A3"/>
    <w:rsid w:val="00AA096F"/>
    <w:rsid w:val="00AA4086"/>
    <w:rsid w:val="00AB6275"/>
    <w:rsid w:val="00AC0FE4"/>
    <w:rsid w:val="00B07EF1"/>
    <w:rsid w:val="00B33188"/>
    <w:rsid w:val="00B419EA"/>
    <w:rsid w:val="00B62E90"/>
    <w:rsid w:val="00B77471"/>
    <w:rsid w:val="00B80B66"/>
    <w:rsid w:val="00B87951"/>
    <w:rsid w:val="00B9015B"/>
    <w:rsid w:val="00B971A1"/>
    <w:rsid w:val="00BC67EF"/>
    <w:rsid w:val="00BD0442"/>
    <w:rsid w:val="00BE2D6F"/>
    <w:rsid w:val="00BE5577"/>
    <w:rsid w:val="00BE66AF"/>
    <w:rsid w:val="00BF01D0"/>
    <w:rsid w:val="00BF0DDB"/>
    <w:rsid w:val="00BF16F5"/>
    <w:rsid w:val="00BF6A07"/>
    <w:rsid w:val="00C22E78"/>
    <w:rsid w:val="00C23ADD"/>
    <w:rsid w:val="00C40A44"/>
    <w:rsid w:val="00C411CD"/>
    <w:rsid w:val="00C63030"/>
    <w:rsid w:val="00C70464"/>
    <w:rsid w:val="00C70FDE"/>
    <w:rsid w:val="00C90682"/>
    <w:rsid w:val="00CA39BC"/>
    <w:rsid w:val="00CA7EBD"/>
    <w:rsid w:val="00CC17F9"/>
    <w:rsid w:val="00CE6709"/>
    <w:rsid w:val="00D01E10"/>
    <w:rsid w:val="00D04E2A"/>
    <w:rsid w:val="00D14B2B"/>
    <w:rsid w:val="00D23C1F"/>
    <w:rsid w:val="00D24310"/>
    <w:rsid w:val="00D25AAD"/>
    <w:rsid w:val="00D27C52"/>
    <w:rsid w:val="00D302B2"/>
    <w:rsid w:val="00D346E6"/>
    <w:rsid w:val="00D677F7"/>
    <w:rsid w:val="00D803A5"/>
    <w:rsid w:val="00D92741"/>
    <w:rsid w:val="00DD5222"/>
    <w:rsid w:val="00DD7A40"/>
    <w:rsid w:val="00DE0F86"/>
    <w:rsid w:val="00E0682D"/>
    <w:rsid w:val="00E24B5E"/>
    <w:rsid w:val="00E375B5"/>
    <w:rsid w:val="00E444EA"/>
    <w:rsid w:val="00E50DB1"/>
    <w:rsid w:val="00E757C5"/>
    <w:rsid w:val="00EC0DD2"/>
    <w:rsid w:val="00EE7331"/>
    <w:rsid w:val="00EF3D26"/>
    <w:rsid w:val="00F110C5"/>
    <w:rsid w:val="00F136B4"/>
    <w:rsid w:val="00F25A81"/>
    <w:rsid w:val="00F324F6"/>
    <w:rsid w:val="00F46EE9"/>
    <w:rsid w:val="00F60A6C"/>
    <w:rsid w:val="00F617D8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16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6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6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6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6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16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6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6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6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6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794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555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St-4278/2016-25</izvorni_sadrzaj>
    <derivirana_varijabla naziv="DomainObject.Oznaka_1">St-4278/2016-25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4278</izvorni_sadrzaj>
    <derivirana_varijabla naziv="DomainObject.Predmet.Broj_1">4278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St-4278/2016</izvorni_sadrzaj>
    <derivirana_varijabla naziv="DomainObject.Predmet.OznakaBroj_1">St-4278/2016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MAKRO 5 PROJEKT d.o.o.</izvorni_sadrzaj>
    <derivirana_varijabla naziv="DomainObject.Predmet.ProtustrankaFormated_1">  MAKRO 5 PROJEKT d.o.o.</derivirana_varijabla>
  </DomainObject.Predmet.ProtustrankaFormated>
  <DomainObject.Predmet.ProtustrankaFormatedOIB>
    <izvorni_sadrzaj>  MAKRO 5 PROJEKT d.o.o., OIB 17028057903</izvorni_sadrzaj>
    <derivirana_varijabla naziv="DomainObject.Predmet.ProtustrankaFormatedOIB_1">  MAKRO 5 PROJEKT d.o.o., OIB 17028057903</derivirana_varijabla>
  </DomainObject.Predmet.ProtustrankaFormatedOIB>
  <DomainObject.Predmet.ProtustrankaFormatedWithAdress>
    <izvorni_sadrzaj> MAKRO 5 PROJEKT d.o.o., Trnjanska 37, 10000 Zagreb</izvorni_sadrzaj>
    <derivirana_varijabla naziv="DomainObject.Predmet.ProtustrankaFormatedWithAdress_1"> MAKRO 5 PROJEKT d.o.o., Trnjanska 37, 10000 Zagreb</derivirana_varijabla>
  </DomainObject.Predmet.ProtustrankaFormatedWithAdress>
  <DomainObject.Predmet.ProtustrankaFormatedWithAdressOIB>
    <izvorni_sadrzaj> MAKRO 5 PROJEKT d.o.o., OIB 17028057903, Trnjanska 37, 10000 Zagreb</izvorni_sadrzaj>
    <derivirana_varijabla naziv="DomainObject.Predmet.ProtustrankaFormatedWithAdressOIB_1"> MAKRO 5 PROJEKT d.o.o., OIB 17028057903, Trnjanska 37, 10000 Zagreb</derivirana_varijabla>
  </DomainObject.Predmet.ProtustrankaFormatedWithAdressOIB>
  <DomainObject.Predmet.ProtustrankaWithAdress>
    <izvorni_sadrzaj>MAKRO 5 PROJEKT d.o.o. Trnjanska 37, 10000 Zagreb</izvorni_sadrzaj>
    <derivirana_varijabla naziv="DomainObject.Predmet.ProtustrankaWithAdress_1">MAKRO 5 PROJEKT d.o.o. Trnjanska 37, 10000 Zagreb</derivirana_varijabla>
  </DomainObject.Predmet.ProtustrankaWithAdress>
  <DomainObject.Predmet.ProtustrankaWithAdressOIB>
    <izvorni_sadrzaj>MAKRO 5 PROJEKT d.o.o., OIB 17028057903, Trnjanska 37, 10000 Zagreb</izvorni_sadrzaj>
    <derivirana_varijabla naziv="DomainObject.Predmet.ProtustrankaWithAdressOIB_1">MAKRO 5 PROJEKT d.o.o., OIB 17028057903, Trnjanska 37, 10000 Zagreb</derivirana_varijabla>
  </DomainObject.Predmet.ProtustrankaWithAdressOIB>
  <DomainObject.Predmet.ProtustrankaNazivFormated>
    <izvorni_sadrzaj>MAKRO 5 PROJEKT d.o.o.</izvorni_sadrzaj>
    <derivirana_varijabla naziv="DomainObject.Predmet.ProtustrankaNazivFormated_1">MAKRO 5 PROJEKT d.o.o.</derivirana_varijabla>
  </DomainObject.Predmet.ProtustrankaNazivFormated>
  <DomainObject.Predmet.ProtustrankaNazivFormatedOIB>
    <izvorni_sadrzaj>MAKRO 5 PROJEKT d.o.o., OIB 17028057903</izvorni_sadrzaj>
    <derivirana_varijabla naziv="DomainObject.Predmet.ProtustrankaNazivFormatedOIB_1">MAKRO 5 PROJEKT d.o.o., OIB 17028057903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MAKRO 5 PROJEKT d.o.o.</item>
    </izvorni_sadrzaj>
    <derivirana_varijabla naziv="DomainObject.Predmet.ProtuStrankaListFormated_1">
      <item>MAKRO 5 PROJEKT d.o.o.</item>
    </derivirana_varijabla>
  </DomainObject.Predmet.ProtuStrankaListFormated>
  <DomainObject.Predmet.ProtuStrankaListFormatedOIB>
    <izvorni_sadrzaj>
      <item>MAKRO 5 PROJEKT d.o.o., OIB 17028057903</item>
    </izvorni_sadrzaj>
    <derivirana_varijabla naziv="DomainObject.Predmet.ProtuStrankaListFormatedOIB_1">
      <item>MAKRO 5 PROJEKT d.o.o., OIB 17028057903</item>
    </derivirana_varijabla>
  </DomainObject.Predmet.ProtuStrankaListFormatedOIB>
  <DomainObject.Predmet.ProtuStrankaListFormatedWithAdress>
    <izvorni_sadrzaj>
      <item>MAKRO 5 PROJEKT d.o.o., Trnjanska 37, 10000 Zagreb</item>
    </izvorni_sadrzaj>
    <derivirana_varijabla naziv="DomainObject.Predmet.ProtuStrankaListFormatedWithAdress_1">
      <item>MAKRO 5 PROJEKT d.o.o., Trnjanska 37, 10000 Zagreb</item>
    </derivirana_varijabla>
  </DomainObject.Predmet.ProtuStrankaListFormatedWithAdress>
  <DomainObject.Predmet.ProtuStrankaListFormatedWithAdressOIB>
    <izvorni_sadrzaj>
      <item>MAKRO 5 PROJEKT d.o.o., OIB 17028057903, Trnjanska 37, 10000 Zagreb</item>
    </izvorni_sadrzaj>
    <derivirana_varijabla naziv="DomainObject.Predmet.ProtuStrankaListFormatedWithAdressOIB_1">
      <item>MAKRO 5 PROJEKT d.o.o., OIB 17028057903, Trnjanska 37, 10000 Zagreb</item>
    </derivirana_varijabla>
  </DomainObject.Predmet.ProtuStrankaListFormatedWithAdressOIB>
  <DomainObject.Predmet.ProtuStrankaListNazivFormated>
    <izvorni_sadrzaj>
      <item>MAKRO 5 PROJEKT d.o.o.</item>
    </izvorni_sadrzaj>
    <derivirana_varijabla naziv="DomainObject.Predmet.ProtuStrankaListNazivFormated_1">
      <item>MAKRO 5 PROJEKT d.o.o.</item>
    </derivirana_varijabla>
  </DomainObject.Predmet.ProtuStrankaListNazivFormated>
  <DomainObject.Predmet.ProtuStrankaListNazivFormatedOIB>
    <izvorni_sadrzaj>
      <item>MAKRO 5 PROJEKT d.o.o., OIB 17028057903</item>
    </izvorni_sadrzaj>
    <derivirana_varijabla naziv="DomainObject.Predmet.ProtuStrankaListNazivFormatedOIB_1">
      <item>MAKRO 5 PROJEKT d.o.o., OIB 17028057903</item>
    </derivirana_varijabla>
  </DomainObject.Predmet.ProtuStrankaListNazivFormatedOIB>
  <DomainObject.Predmet.OstaliListFormated>
    <izvorni_sadrzaj>
      <item>Slišković Ciril</item>
      <item>Anderluh Zvonko</item>
    </izvorni_sadrzaj>
    <derivirana_varijabla naziv="DomainObject.Predmet.OstaliListFormated_1">
      <item>Slišković Ciril</item>
      <item>Anderluh Zvonko</item>
    </derivirana_varijabla>
  </DomainObject.Predmet.OstaliListFormated>
  <DomainObject.Predmet.OstaliListFormatedOIB>
    <izvorni_sadrzaj>
      <item>Slišković Ciril, OIB 59675864044</item>
      <item>Anderluh Zvonko, OIB 71652811583</item>
    </izvorni_sadrzaj>
    <derivirana_varijabla naziv="DomainObject.Predmet.OstaliListFormatedOIB_1">
      <item>Slišković Ciril, OIB 59675864044</item>
      <item>Anderluh Zvonko, OIB 71652811583</item>
    </derivirana_varijabla>
  </DomainObject.Predmet.OstaliListFormatedOIB>
  <DomainObject.Predmet.OstaliListFormatedWithAdress>
    <izvorni_sadrzaj>
      <item>Slišković Ciril, Rostoharjeva 26 A, 8270 Krško</item>
      <item>Anderluh Zvonko, Merlada 9, 52470 Umag</item>
    </izvorni_sadrzaj>
    <derivirana_varijabla naziv="DomainObject.Predmet.OstaliListFormatedWithAdress_1">
      <item>Slišković Ciril, Rostoharjeva 26 A, 8270 Krško</item>
      <item>Anderluh Zvonko, Merlada 9, 52470 Umag</item>
    </derivirana_varijabla>
  </DomainObject.Predmet.OstaliListFormatedWithAdress>
  <DomainObject.Predmet.OstaliListFormatedWithAdressOIB>
    <izvorni_sadrzaj>
      <item>Slišković Ciril, OIB 59675864044, Rostoharjeva 26 A, 8270 Krško</item>
      <item>Anderluh Zvonko, OIB 71652811583, Merlada 9, 52470 Umag</item>
    </izvorni_sadrzaj>
    <derivirana_varijabla naziv="DomainObject.Predmet.OstaliListFormatedWithAdressOIB_1">
      <item>Slišković Ciril, OIB 59675864044, Rostoharjeva 26 A, 8270 Krško</item>
      <item>Anderluh Zvonko, OIB 71652811583, Merlada 9, 52470 Umag</item>
    </derivirana_varijabla>
  </DomainObject.Predmet.OstaliListFormatedWithAdressOIB>
  <DomainObject.Predmet.OstaliListNazivFormated>
    <izvorni_sadrzaj>
      <item>Slišković Ciril</item>
      <item>Anderluh Zvonko</item>
    </izvorni_sadrzaj>
    <derivirana_varijabla naziv="DomainObject.Predmet.OstaliListNazivFormated_1">
      <item>Slišković Ciril</item>
      <item>Anderluh Zvonko</item>
    </derivirana_varijabla>
  </DomainObject.Predmet.OstaliListNazivFormated>
  <DomainObject.Predmet.OstaliListNazivFormatedOIB>
    <izvorni_sadrzaj>
      <item>Slišković Ciril, OIB 59675864044</item>
      <item>Anderluh Zvonko, OIB 71652811583</item>
    </izvorni_sadrzaj>
    <derivirana_varijabla naziv="DomainObject.Predmet.OstaliListNazivFormatedOIB_1">
      <item>Slišković Ciril, OIB 59675864044</item>
      <item>Anderluh Zvonko, OIB 71652811583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St-4278/2016-25</izvorni_sadrzaj>
    <derivirana_varijabla naziv="DomainObject.PoslovniBrojDokumenta_1">St-4278/2016-25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MAKRO 5 PROJEKT d.o.o.</izvorni_sadrzaj>
    <derivirana_varijabla naziv="DomainObject.Predmet.ProtustrankaIDrugi_1">MAKRO 5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MAKRO 5 PROJEKT d.o.o., OIB 17028057903, Trnjanska 37, 10000 Zagreb</izvorni_sadrzaj>
    <derivirana_varijabla naziv="DomainObject.Predmet.ProtustrankaIDrugiAdressOIB_1">MAKRO 5 PROJEKT d.o.o., OIB 17028057903, Trnjanska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MAKRO 5 PROJEKT d.o.o.</item>
      <item>Slišković Ciril</item>
      <item>Anderluh Zvonko</item>
    </izvorni_sadrzaj>
    <derivirana_varijabla naziv="DomainObject.Predmet.SudioniciListNaziv_1">
      <item>FINA Regionalni centar Zagreb</item>
      <item>MAKRO 5 PROJEKT d.o.o.</item>
      <item>Slišković Ciril</item>
      <item>Anderluh Zvonko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MAKRO 5 PROJEKT d.o.o., OIB 17028057903, Trnjanska 37,10000 Zagreb</item>
      <item>Slišković Ciril, OIB 59675864044, Rostoharjeva 26 A,8270 Krško</item>
      <item>Anderluh Zvonko, OIB 71652811583, Merlada 9,52470 Umag</item>
    </izvorni_sadrzaj>
    <derivirana_varijabla naziv="DomainObject.Predmet.SudioniciListAdressOIB_1">
      <item>FINA Regionalni centar Zagreb, OIB 85821130368, Trg svibanjskih žrtava 1995. br. 1,10000 Zagreb</item>
      <item>MAKRO 5 PROJEKT d.o.o., OIB 17028057903, Trnjanska 37,10000 Zagreb</item>
      <item>Slišković Ciril, OIB 59675864044, Rostoharjeva 26 A,8270 Krško</item>
      <item>Anderluh Zvonko, OIB 71652811583, Merlada 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17028057903</item>
      <item>, OIB 59675864044</item>
      <item>, OIB 71652811583</item>
    </izvorni_sadrzaj>
    <derivirana_varijabla naziv="DomainObject.Predmet.SudioniciListNazivOIB_1">
      <item>, OIB 85821130368</item>
      <item>, OIB 17028057903</item>
      <item>, OIB 59675864044</item>
      <item>, OIB 71652811583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8BCA4D-767C-4F6D-8AEB-039F063825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1207</properties:Words>
  <properties:Characters>6663</properties:Characters>
  <properties:Lines>117</properties:Lines>
  <properties:Paragraphs>30</properties:Paragraphs>
  <properties:TotalTime>146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2018-04-27T12:21:00Z</cp:lastPrinted>
  <dcterms:modified xmlns:xsi="http://www.w3.org/2001/XMLSchema-instance" xsi:type="dcterms:W3CDTF">2018-04-27T12:35:00Z</dcterms:modified>
  <cp:revision>121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St-4278/2016-25 / Odluka - Rješenje (Poziv_vjerovnicima_PREDUJAM_čl._132.SZ.sz)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