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dxa" w:w="9000"/>
        <w:tblInd w:type="dxa" w:w="-252"/>
        <w:tblLayout w:type="fixed"/>
        <w:tblLook w:val="0000" w:noVBand="0" w:noHBand="0" w:lastColumn="0" w:firstColumn="0" w:lastRow="0" w:firstRow="0"/>
      </w:tblPr>
      <w:tblGrid>
        <w:gridCol w:w="538"/>
        <w:gridCol w:w="1807"/>
        <w:gridCol w:w="142"/>
        <w:gridCol w:w="932"/>
        <w:gridCol w:w="627"/>
        <w:gridCol w:w="142"/>
        <w:gridCol w:w="309"/>
        <w:gridCol w:w="430"/>
        <w:gridCol w:w="253"/>
        <w:gridCol w:w="142"/>
        <w:gridCol w:w="75"/>
        <w:gridCol w:w="8"/>
        <w:gridCol w:w="51"/>
        <w:gridCol w:w="543"/>
        <w:gridCol w:w="900"/>
        <w:gridCol w:w="2101"/>
      </w:tblGrid>
      <w:tr w:rsidTr="0018139F" w:rsidR="008B51C5" w:rsidRPr="00811C6E">
        <w:trPr>
          <w:cantSplit/>
          <w:trHeight w:val="1286"/>
        </w:trPr>
        <w:tc>
          <w:tcPr>
            <w:tcW w:type="dxa" w:w="9000"/>
            <w:gridSpan w:val="16"/>
          </w:tcPr>
          <w:p w:rsidRDefault="00FA3837" w:rsidP="002F559D" w:rsidR="008B51C5" w:rsidRPr="00811C6E">
            <w:pPr>
              <w:pStyle w:val="Naslov1"/>
              <w:spacing w:before="600"/>
              <w:jc w:val="left"/>
              <w:rPr>
                <w:rFonts w:cs="Times New Roman" w:hAnsi="Times New Roman" w:ascii="Times New Roman"/>
                <w:b/>
                <w:sz w:val="24"/>
              </w:rPr>
            </w:pPr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                        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92ECC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="000856C0" w:rsidRPr="00811C6E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40466E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C5FEB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E25C66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E0B21">
              <w:rPr>
                <w:rFonts w:cs="Times New Roman" w:hAnsi="Times New Roman" w:ascii="Times New Roman"/>
                <w:b/>
                <w:sz w:val="24"/>
              </w:rPr>
              <w:t xml:space="preserve">       </w:t>
            </w:r>
            <w:r w:rsidR="00BC1A53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8B51C5" w:rsidRPr="00811C6E">
              <w:rPr>
                <w:rFonts w:cs="Times New Roman" w:hAnsi="Times New Roman" w:ascii="Times New Roman"/>
                <w:b/>
                <w:sz w:val="24"/>
              </w:rPr>
              <w:t>Z  A  P  I  S  N  I  K</w:t>
            </w:r>
          </w:p>
        </w:tc>
      </w:tr>
      <w:tr w:rsidTr="0027235B" w:rsidR="008B51C5" w:rsidRPr="00811C6E">
        <w:trPr>
          <w:cantSplit/>
        </w:trPr>
        <w:tc>
          <w:tcPr>
            <w:tcW w:type="dxa" w:w="2487"/>
            <w:gridSpan w:val="3"/>
            <w:vAlign w:val="bottom"/>
          </w:tcPr>
          <w:p w:rsidRDefault="00A96E94" w:rsidP="000C3507" w:rsidR="008B51C5" w:rsidRPr="00811C6E">
            <w:pPr>
              <w:jc w:val="center"/>
            </w:pPr>
            <w:r>
              <w:t xml:space="preserve">           </w:t>
            </w:r>
            <w:r w:rsidR="000C3507" w:rsidRPr="00811C6E">
              <w:t xml:space="preserve">  </w:t>
            </w:r>
            <w:r w:rsidR="002A055A">
              <w:t xml:space="preserve"> </w:t>
            </w:r>
            <w:r w:rsidR="000C3507" w:rsidRPr="00811C6E">
              <w:t xml:space="preserve"> </w:t>
            </w:r>
            <w:r w:rsidR="008B51C5" w:rsidRPr="00811C6E">
              <w:t>od</w:t>
            </w:r>
          </w:p>
        </w:tc>
        <w:tc>
          <w:tcPr>
            <w:tcW w:type="dxa" w:w="2440"/>
            <w:gridSpan w:val="5"/>
            <w:tcBorders>
              <w:bottom w:space="0" w:sz="4" w:color="auto" w:val="dotted"/>
            </w:tcBorders>
            <w:vAlign w:val="bottom"/>
          </w:tcPr>
          <w:p w:rsidRDefault="000E0B21" w:rsidP="00E6761F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 </w:t>
            </w:r>
            <w:r w:rsidR="004E51B9">
              <w:t xml:space="preserve">  </w:t>
            </w:r>
            <w:r w:rsidR="00A96E94">
              <w:t xml:space="preserve"> </w:t>
            </w:r>
            <w:r w:rsidR="004C7038">
              <w:t xml:space="preserve"> </w:t>
            </w:r>
            <w:r w:rsidR="002A055A">
              <w:t xml:space="preserve"> </w:t>
            </w:r>
            <w:r w:rsidR="004E51B9">
              <w:t xml:space="preserve"> </w:t>
            </w:r>
            <w:r w:rsidR="002A055A">
              <w:t xml:space="preserve"> </w:t>
            </w:r>
            <w:r w:rsidR="00642B8D">
              <w:t xml:space="preserve"> </w:t>
            </w:r>
            <w:r w:rsidR="004E51B9">
              <w:t xml:space="preserve"> </w:t>
            </w:r>
            <w:r w:rsidR="00E6761F">
              <w:t>31</w:t>
            </w:r>
            <w:r w:rsidR="00C032BF" w:rsidRPr="00811C6E">
              <w:t xml:space="preserve">. </w:t>
            </w:r>
            <w:r w:rsidR="00E6761F">
              <w:t>listopad</w:t>
            </w:r>
            <w:r w:rsidR="00296C06">
              <w:t>a</w:t>
            </w:r>
          </w:p>
        </w:tc>
        <w:tc>
          <w:tcPr>
            <w:tcW w:type="dxa" w:w="529"/>
            <w:gridSpan w:val="5"/>
            <w:vAlign w:val="bottom"/>
          </w:tcPr>
          <w:p w:rsidRDefault="008B51C5" w:rsidP="000C3507" w:rsidR="008B51C5" w:rsidRPr="00811C6E">
            <w:pPr>
              <w:jc w:val="center"/>
            </w:pPr>
            <w:r w:rsidRPr="00811C6E">
              <w:t>20</w:t>
            </w:r>
          </w:p>
        </w:tc>
        <w:tc>
          <w:tcPr>
            <w:tcW w:type="dxa" w:w="543"/>
            <w:tcBorders>
              <w:bottom w:space="0" w:sz="4" w:color="auto" w:val="dotted"/>
            </w:tcBorders>
            <w:vAlign w:val="bottom"/>
          </w:tcPr>
          <w:p w:rsidRDefault="004E5930" w:rsidP="00296C06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  <w:r w:rsidRPr="00811C6E">
              <w:t>1</w:t>
            </w:r>
            <w:r w:rsidR="00296C06">
              <w:t>7</w:t>
            </w:r>
            <w:r w:rsidR="008B51C5" w:rsidRPr="00811C6E">
              <w:t>.</w:t>
            </w:r>
          </w:p>
        </w:tc>
        <w:tc>
          <w:tcPr>
            <w:tcW w:type="dxa" w:w="3001"/>
            <w:gridSpan w:val="2"/>
            <w:vAlign w:val="bottom"/>
          </w:tcPr>
          <w:p w:rsidRDefault="000C3507" w:rsidP="000C3507" w:rsidR="008B51C5" w:rsidRPr="00811C6E">
            <w:r w:rsidRPr="00811C6E">
              <w:t xml:space="preserve">   </w:t>
            </w:r>
            <w:r w:rsidR="004E51B9">
              <w:t xml:space="preserve"> </w:t>
            </w:r>
            <w:r w:rsidR="00BC1A53">
              <w:t xml:space="preserve"> </w:t>
            </w:r>
            <w:r w:rsidR="000E0B21">
              <w:t xml:space="preserve"> </w:t>
            </w:r>
            <w:r w:rsidR="008B51C5" w:rsidRPr="00811C6E">
              <w:t>godine</w:t>
            </w:r>
          </w:p>
        </w:tc>
      </w:tr>
      <w:tr w:rsidTr="0027235B" w:rsidR="008B51C5" w:rsidRPr="00811C6E">
        <w:trPr>
          <w:cantSplit/>
          <w:trHeight w:val="403"/>
        </w:trPr>
        <w:tc>
          <w:tcPr>
            <w:tcW w:type="dxa" w:w="2487"/>
            <w:gridSpan w:val="3"/>
            <w:vAlign w:val="bottom"/>
          </w:tcPr>
          <w:p w:rsidRDefault="000E0B21" w:rsidP="000C3507" w:rsidR="008B51C5" w:rsidRPr="00811C6E">
            <w:pPr>
              <w:jc w:val="center"/>
            </w:pPr>
            <w:r>
              <w:t xml:space="preserve">         </w:t>
            </w:r>
            <w:r w:rsidR="000C3507" w:rsidRPr="00811C6E">
              <w:t xml:space="preserve">    </w:t>
            </w:r>
            <w:r w:rsidR="001436C2" w:rsidRPr="00811C6E">
              <w:t xml:space="preserve">sastavljen </w:t>
            </w:r>
            <w:r w:rsidR="000421DA" w:rsidRPr="00811C6E">
              <w:t>k</w:t>
            </w:r>
            <w:r w:rsidR="008B51C5" w:rsidRPr="00811C6E">
              <w:t>od</w:t>
            </w: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BC0FF9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 w:rsidRPr="00811C6E">
              <w:t xml:space="preserve">        </w:t>
            </w:r>
            <w:r w:rsidR="00BC1A53">
              <w:t xml:space="preserve"> </w:t>
            </w:r>
            <w:r w:rsidRPr="00811C6E">
              <w:t xml:space="preserve"> </w:t>
            </w:r>
            <w:r w:rsidR="00E25C66" w:rsidRPr="00811C6E">
              <w:t xml:space="preserve"> </w:t>
            </w:r>
            <w:r w:rsidR="00BC1A53">
              <w:t xml:space="preserve"> </w:t>
            </w:r>
            <w:r w:rsidR="000C3507" w:rsidRPr="00811C6E">
              <w:t xml:space="preserve"> </w:t>
            </w:r>
            <w:r w:rsidR="008B51C5" w:rsidRPr="00811C6E">
              <w:t>Općinskog</w:t>
            </w:r>
          </w:p>
        </w:tc>
        <w:tc>
          <w:tcPr>
            <w:tcW w:type="dxa" w:w="900"/>
            <w:vAlign w:val="bottom"/>
          </w:tcPr>
          <w:p w:rsidRDefault="008B51C5" w:rsidP="004C7038" w:rsidR="008B51C5" w:rsidRPr="00811C6E">
            <w:r w:rsidRPr="00811C6E">
              <w:t>suda u</w:t>
            </w: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447284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</w:t>
            </w:r>
            <w:r w:rsidR="000E0B21">
              <w:t xml:space="preserve"> </w:t>
            </w:r>
            <w:r w:rsidR="00642B8D">
              <w:t xml:space="preserve"> </w:t>
            </w:r>
            <w:r w:rsidR="00302AFD" w:rsidRPr="00811C6E">
              <w:t xml:space="preserve">Rijeci, </w:t>
            </w:r>
          </w:p>
        </w:tc>
      </w:tr>
      <w:tr w:rsidTr="0027235B" w:rsidR="008B51C5" w:rsidRPr="00811C6E">
        <w:trPr>
          <w:cantSplit/>
          <w:trHeight w:val="413"/>
        </w:trPr>
        <w:tc>
          <w:tcPr>
            <w:tcW w:type="dxa" w:w="2487"/>
            <w:gridSpan w:val="3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2A055A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</w:t>
            </w:r>
            <w:r w:rsidR="000E0B21">
              <w:t xml:space="preserve"> </w:t>
            </w:r>
            <w:r w:rsidR="00302AFD" w:rsidRPr="00811C6E">
              <w:t xml:space="preserve">   </w:t>
            </w:r>
            <w:r w:rsidR="004C7038">
              <w:t xml:space="preserve"> </w:t>
            </w:r>
            <w:r w:rsidR="00302AFD" w:rsidRPr="00811C6E">
              <w:t xml:space="preserve">Stalna služba </w:t>
            </w:r>
            <w:r w:rsidR="000E0B21">
              <w:t xml:space="preserve">u </w:t>
            </w:r>
            <w:r w:rsidR="00302AFD" w:rsidRPr="00811C6E">
              <w:t>Crikvenic</w:t>
            </w:r>
            <w:r w:rsidR="000E0B21">
              <w:t>i</w:t>
            </w:r>
          </w:p>
        </w:tc>
        <w:tc>
          <w:tcPr>
            <w:tcW w:type="dxa" w:w="900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8B51C5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</w:p>
        </w:tc>
      </w:tr>
      <w:tr w:rsidTr="004E5930" w:rsidR="008B51C5" w:rsidRPr="00811C6E">
        <w:trPr>
          <w:cantSplit/>
          <w:trHeight w:val="1457"/>
        </w:trPr>
        <w:tc>
          <w:tcPr>
            <w:tcW w:type="dxa" w:w="3419"/>
            <w:gridSpan w:val="4"/>
          </w:tcPr>
          <w:p w:rsidRDefault="00797C15" w:rsidP="00AA57B2" w:rsidR="00797C1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C25ED0" w:rsidP="00224E59" w:rsidR="008B51C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 w:rsidRPr="00A96E94">
              <w:rPr>
                <w:b/>
                <w:sz w:val="22"/>
                <w:szCs w:val="22"/>
              </w:rPr>
              <w:t xml:space="preserve">  </w:t>
            </w:r>
            <w:r w:rsidR="006E134B">
              <w:rPr>
                <w:b/>
                <w:sz w:val="22"/>
                <w:szCs w:val="22"/>
              </w:rPr>
              <w:t xml:space="preserve"> </w:t>
            </w:r>
            <w:r w:rsidR="00FA3837" w:rsidRPr="00A96E94">
              <w:rPr>
                <w:b/>
                <w:sz w:val="22"/>
                <w:szCs w:val="22"/>
              </w:rPr>
              <w:t>PRISUTNI OD SUDA</w:t>
            </w:r>
            <w:r w:rsidR="00224E59" w:rsidRPr="00A96E94">
              <w:rPr>
                <w:b/>
                <w:sz w:val="22"/>
                <w:szCs w:val="22"/>
              </w:rPr>
              <w:t>:</w:t>
            </w:r>
          </w:p>
        </w:tc>
        <w:tc>
          <w:tcPr>
            <w:tcW w:type="dxa" w:w="769"/>
            <w:gridSpan w:val="2"/>
          </w:tcPr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24E59" w:rsidP="00AA57B2" w:rsidR="00224E59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022C23" w:rsidP="00AA57B2" w:rsidR="00022C23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8B51C5" w:rsidP="00AA57B2" w:rsidR="008B51C5" w:rsidRPr="00A96E9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4812"/>
            <w:gridSpan w:val="10"/>
          </w:tcPr>
          <w:p w:rsidRDefault="00316510" w:rsidP="00AA57B2" w:rsidR="00316510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9F3351" w:rsidP="00AA57B2" w:rsidR="002B22C1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IZVANPARNIČNI</w:t>
            </w:r>
            <w:r w:rsidR="00FA3837" w:rsidRPr="00A96E94">
              <w:rPr>
                <w:b/>
                <w:sz w:val="22"/>
                <w:szCs w:val="22"/>
              </w:rPr>
              <w:t xml:space="preserve"> PREDMET:</w:t>
            </w:r>
          </w:p>
        </w:tc>
      </w:tr>
      <w:tr w:rsidTr="0018139F" w:rsidR="008B51C5" w:rsidRPr="00811C6E">
        <w:trPr>
          <w:cantSplit/>
          <w:trHeight w:val="364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CE16F6" w:rsidP="00224E59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224E59">
              <w:t xml:space="preserve"> </w:t>
            </w:r>
            <w:r w:rsidR="00445DDA" w:rsidRPr="00811C6E">
              <w:t xml:space="preserve"> </w:t>
            </w:r>
            <w:r w:rsidR="00E74735">
              <w:t xml:space="preserve"> </w:t>
            </w:r>
            <w:r w:rsidR="00BC1A53">
              <w:t xml:space="preserve"> </w:t>
            </w:r>
            <w:r w:rsidR="009F3351">
              <w:t xml:space="preserve"> </w:t>
            </w:r>
            <w:r w:rsidR="008B51C5" w:rsidRPr="00811C6E">
              <w:t>Lucija Tomulić</w:t>
            </w:r>
          </w:p>
        </w:tc>
        <w:tc>
          <w:tcPr>
            <w:tcW w:type="dxa" w:w="1978"/>
            <w:gridSpan w:val="7"/>
            <w:vAlign w:val="bottom"/>
          </w:tcPr>
          <w:p w:rsidRDefault="002B22C1" w:rsidP="009F3351" w:rsidR="008B51C5" w:rsidRPr="00811C6E">
            <w:pPr>
              <w:jc w:val="both"/>
            </w:pPr>
            <w:r w:rsidRPr="00811C6E">
              <w:t xml:space="preserve">        </w:t>
            </w:r>
            <w:r w:rsidR="0040466E" w:rsidRPr="00811C6E">
              <w:t xml:space="preserve"> </w:t>
            </w:r>
            <w:r w:rsidRPr="00811C6E">
              <w:t xml:space="preserve"> </w:t>
            </w:r>
            <w:r w:rsidR="0040466E" w:rsidRPr="00811C6E">
              <w:t xml:space="preserve"> </w:t>
            </w:r>
            <w:r w:rsidR="00BC1A53">
              <w:t xml:space="preserve">                       </w:t>
            </w:r>
            <w:r w:rsidR="00447284">
              <w:t xml:space="preserve">  </w:t>
            </w:r>
            <w:r w:rsidR="00316510">
              <w:t xml:space="preserve"> </w:t>
            </w:r>
            <w:r w:rsidR="002A055A">
              <w:t xml:space="preserve">  </w:t>
            </w:r>
            <w:r w:rsidR="009F3351">
              <w:t xml:space="preserve">  Predlagatelj</w:t>
            </w:r>
            <w:r w:rsidR="00BC1A53">
              <w:t>:</w:t>
            </w:r>
          </w:p>
        </w:tc>
        <w:tc>
          <w:tcPr>
            <w:tcW w:type="dxa" w:w="3603"/>
            <w:gridSpan w:val="5"/>
            <w:tcBorders>
              <w:bottom w:space="0" w:sz="4" w:color="auto" w:val="dotted"/>
            </w:tcBorders>
            <w:vAlign w:val="bottom"/>
          </w:tcPr>
          <w:p w:rsidRDefault="00296C06" w:rsidP="00447284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MARINA RAGUŽ POPOVIĆ</w:t>
            </w:r>
          </w:p>
        </w:tc>
      </w:tr>
      <w:tr w:rsidTr="0018139F" w:rsidR="008B51C5" w:rsidRPr="00811C6E">
        <w:trPr>
          <w:cantSplit/>
        </w:trPr>
        <w:tc>
          <w:tcPr>
            <w:tcW w:type="dxa" w:w="3419"/>
            <w:gridSpan w:val="4"/>
            <w:tcBorders>
              <w:top w:space="0" w:sz="4" w:color="auto" w:val="dotted"/>
            </w:tcBorders>
          </w:tcPr>
          <w:p w:rsidRDefault="00224E59" w:rsidP="002A055A" w:rsidR="008B51C5" w:rsidRPr="00811C6E">
            <w:pPr>
              <w:jc w:val="both"/>
            </w:pPr>
            <w:r>
              <w:t xml:space="preserve">        </w:t>
            </w:r>
            <w:r w:rsidR="00A96E94">
              <w:t xml:space="preserve">  </w:t>
            </w:r>
            <w:r w:rsidR="00E74735">
              <w:t xml:space="preserve"> </w:t>
            </w:r>
            <w:r w:rsidR="00447284">
              <w:t xml:space="preserve"> </w:t>
            </w:r>
            <w:r w:rsidR="009F3351">
              <w:t xml:space="preserve"> </w:t>
            </w:r>
            <w:r w:rsidR="008B51C5" w:rsidRPr="00811C6E">
              <w:t xml:space="preserve">(Sudac) </w:t>
            </w:r>
          </w:p>
        </w:tc>
        <w:tc>
          <w:tcPr>
            <w:tcW w:type="dxa" w:w="5581"/>
            <w:gridSpan w:val="12"/>
          </w:tcPr>
          <w:p w:rsidRDefault="008B51C5" w:rsidP="00AA57B2" w:rsidR="008B51C5" w:rsidRPr="00811C6E">
            <w:pPr>
              <w:jc w:val="both"/>
            </w:pPr>
          </w:p>
        </w:tc>
      </w:tr>
      <w:tr w:rsidTr="00092ECC" w:rsidR="008B51C5" w:rsidRPr="00811C6E">
        <w:trPr>
          <w:cantSplit/>
          <w:trHeight w:val="429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224E59" w:rsidP="00802F4E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 </w:t>
            </w:r>
            <w:r w:rsidR="00447284">
              <w:t xml:space="preserve"> </w:t>
            </w:r>
            <w:r>
              <w:t xml:space="preserve">   </w:t>
            </w:r>
            <w:r w:rsidR="00447284">
              <w:t xml:space="preserve">  </w:t>
            </w:r>
            <w:r w:rsidR="00802F4E">
              <w:t>Barbara Butorac</w:t>
            </w:r>
          </w:p>
        </w:tc>
        <w:tc>
          <w:tcPr>
            <w:tcW w:type="dxa" w:w="1903"/>
            <w:gridSpan w:val="6"/>
            <w:vAlign w:val="bottom"/>
          </w:tcPr>
          <w:p w:rsidRDefault="009F3351" w:rsidP="00AA57B2" w:rsidR="008B51C5" w:rsidRPr="00811C6E">
            <w:pPr>
              <w:jc w:val="both"/>
            </w:pPr>
            <w:r>
              <w:t>Radi:</w:t>
            </w:r>
          </w:p>
        </w:tc>
        <w:tc>
          <w:tcPr>
            <w:tcW w:type="dxa" w:w="3678"/>
            <w:gridSpan w:val="6"/>
            <w:tcBorders>
              <w:bottom w:space="0" w:sz="4" w:color="auto" w:val="dotted"/>
            </w:tcBorders>
            <w:vAlign w:val="bottom"/>
          </w:tcPr>
          <w:p w:rsidRDefault="0058532D" w:rsidP="009F3351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9F3351">
              <w:t>stečaja potrošača</w:t>
            </w:r>
          </w:p>
        </w:tc>
      </w:tr>
      <w:tr w:rsidTr="00553E62" w:rsidR="008B51C5" w:rsidRPr="00811C6E">
        <w:trPr>
          <w:cantSplit/>
          <w:trHeight w:val="532"/>
        </w:trPr>
        <w:tc>
          <w:tcPr>
            <w:tcW w:type="dxa" w:w="4046"/>
            <w:gridSpan w:val="5"/>
            <w:vAlign w:val="bottom"/>
          </w:tcPr>
          <w:p w:rsidRDefault="009F3351" w:rsidP="00AA57B2" w:rsidR="009F3351">
            <w:pPr>
              <w:jc w:val="both"/>
            </w:pPr>
            <w:r>
              <w:t xml:space="preserve">       </w:t>
            </w:r>
            <w:r w:rsidR="00E74735">
              <w:t xml:space="preserve">  </w:t>
            </w:r>
            <w:r>
              <w:t xml:space="preserve"> (zapisničar)</w:t>
            </w:r>
          </w:p>
          <w:p w:rsidRDefault="009F3351" w:rsidP="00AA57B2" w:rsidR="009F3351">
            <w:pPr>
              <w:jc w:val="both"/>
            </w:pPr>
          </w:p>
          <w:p w:rsidRDefault="009F3351" w:rsidP="00AA57B2" w:rsidR="009F3351">
            <w:pPr>
              <w:jc w:val="both"/>
            </w:pPr>
          </w:p>
          <w:p w:rsidRDefault="006E7FAE" w:rsidP="00AA57B2" w:rsidR="008B51C5" w:rsidRPr="00811C6E">
            <w:pPr>
              <w:jc w:val="both"/>
            </w:pPr>
            <w:r>
              <w:t xml:space="preserve">Predsjednik </w:t>
            </w:r>
            <w:r w:rsidR="008B51C5" w:rsidRPr="00811C6E">
              <w:t xml:space="preserve">vijeća – sudac otvara glavnu raspravu </w:t>
            </w:r>
            <w:r w:rsidR="00022C23" w:rsidRPr="00811C6E">
              <w:t xml:space="preserve"> </w:t>
            </w:r>
            <w:r w:rsidR="008B51C5" w:rsidRPr="00811C6E">
              <w:t xml:space="preserve">u  </w:t>
            </w:r>
          </w:p>
        </w:tc>
        <w:tc>
          <w:tcPr>
            <w:tcW w:type="dxa" w:w="1134"/>
            <w:gridSpan w:val="4"/>
            <w:tcBorders>
              <w:bottom w:space="0" w:sz="4" w:color="auto" w:val="dotted"/>
            </w:tcBorders>
            <w:vAlign w:val="bottom"/>
          </w:tcPr>
          <w:p w:rsidRDefault="00A50CD0" w:rsidP="00216471" w:rsidR="008B51C5" w:rsidRPr="00BC1A53">
            <w:pPr>
              <w:pStyle w:val="Zaglavlje"/>
              <w:tabs>
                <w:tab w:pos="4536" w:val="clear"/>
                <w:tab w:pos="9072" w:val="clear"/>
              </w:tabs>
              <w:jc w:val="both"/>
              <w:rPr>
                <w:sz w:val="22"/>
                <w:szCs w:val="22"/>
              </w:rPr>
            </w:pPr>
            <w:r w:rsidRPr="00811C6E">
              <w:t xml:space="preserve">  </w:t>
            </w:r>
            <w:r w:rsidR="00BC0FF9" w:rsidRPr="00811C6E">
              <w:t xml:space="preserve"> </w:t>
            </w:r>
            <w:r w:rsidR="009F3351">
              <w:rPr>
                <w:sz w:val="22"/>
                <w:szCs w:val="22"/>
              </w:rPr>
              <w:t>1</w:t>
            </w:r>
            <w:r w:rsidR="00216471">
              <w:rPr>
                <w:sz w:val="22"/>
                <w:szCs w:val="22"/>
              </w:rPr>
              <w:t>3</w:t>
            </w:r>
            <w:r w:rsidR="00F54398" w:rsidRPr="00BC1A53">
              <w:rPr>
                <w:sz w:val="22"/>
                <w:szCs w:val="22"/>
              </w:rPr>
              <w:t>,</w:t>
            </w:r>
            <w:r w:rsidR="009F3351">
              <w:rPr>
                <w:sz w:val="22"/>
                <w:szCs w:val="22"/>
              </w:rPr>
              <w:t>00</w:t>
            </w:r>
          </w:p>
        </w:tc>
        <w:tc>
          <w:tcPr>
            <w:tcW w:type="dxa" w:w="3820"/>
            <w:gridSpan w:val="7"/>
            <w:vAlign w:val="bottom"/>
          </w:tcPr>
          <w:p w:rsidRDefault="00AF2674" w:rsidP="00AA57B2" w:rsidR="008B51C5" w:rsidRPr="00811C6E">
            <w:pPr>
              <w:jc w:val="both"/>
            </w:pPr>
            <w:r>
              <w:t xml:space="preserve">sati i </w:t>
            </w:r>
            <w:r w:rsidR="00C51E32">
              <w:t xml:space="preserve">objavljuje predmet </w:t>
            </w:r>
            <w:r w:rsidR="008B51C5" w:rsidRPr="00811C6E">
              <w:t>glavne rasprave.</w:t>
            </w:r>
          </w:p>
        </w:tc>
      </w:tr>
      <w:tr w:rsidTr="0018139F" w:rsidR="008B51C5" w:rsidRPr="00811C6E">
        <w:trPr>
          <w:cantSplit/>
        </w:trPr>
        <w:tc>
          <w:tcPr>
            <w:tcW w:type="dxa" w:w="4497"/>
            <w:gridSpan w:val="7"/>
          </w:tcPr>
          <w:p w:rsidRDefault="00172FEA" w:rsidP="00AA57B2" w:rsidR="00172FEA">
            <w:pPr>
              <w:jc w:val="both"/>
            </w:pPr>
          </w:p>
          <w:p w:rsidRDefault="00623F2B" w:rsidP="00AA57B2" w:rsidR="00623F2B" w:rsidRPr="00811C6E">
            <w:pPr>
              <w:jc w:val="both"/>
            </w:pPr>
          </w:p>
          <w:p w:rsidRDefault="00172FEA" w:rsidP="00AA57B2" w:rsidR="00172FEA" w:rsidRPr="00811C6E">
            <w:pPr>
              <w:jc w:val="both"/>
            </w:pPr>
            <w:r w:rsidRPr="00811C6E">
              <w:t>Rasprava je javna:</w:t>
            </w:r>
          </w:p>
          <w:p w:rsidRDefault="002B22C1" w:rsidP="00AA57B2" w:rsidR="002B22C1">
            <w:pPr>
              <w:jc w:val="both"/>
            </w:pPr>
          </w:p>
          <w:p w:rsidRDefault="00623F2B" w:rsidP="00AA57B2" w:rsidR="00623F2B" w:rsidRPr="00811C6E">
            <w:pPr>
              <w:jc w:val="both"/>
            </w:pPr>
          </w:p>
          <w:p w:rsidRDefault="008B51C5" w:rsidP="00AA57B2" w:rsidR="00370839" w:rsidRPr="00811C6E">
            <w:pPr>
              <w:jc w:val="both"/>
            </w:pPr>
            <w:r w:rsidRPr="00811C6E">
              <w:t>Utvrđuje se da su pristupili:</w:t>
            </w:r>
          </w:p>
          <w:p w:rsidRDefault="00370839" w:rsidP="00AA57B2" w:rsidR="00370839" w:rsidRPr="00811C6E">
            <w:pPr>
              <w:jc w:val="both"/>
            </w:pPr>
          </w:p>
        </w:tc>
        <w:tc>
          <w:tcPr>
            <w:tcW w:type="dxa" w:w="908"/>
            <w:gridSpan w:val="5"/>
          </w:tcPr>
          <w:p w:rsidRDefault="008B51C5" w:rsidP="00AA57B2" w:rsidR="008B51C5" w:rsidRPr="00811C6E">
            <w:pPr>
              <w:jc w:val="both"/>
            </w:pPr>
          </w:p>
        </w:tc>
        <w:tc>
          <w:tcPr>
            <w:tcW w:type="dxa" w:w="3595"/>
            <w:gridSpan w:val="4"/>
          </w:tcPr>
          <w:p w:rsidRDefault="008B51C5" w:rsidP="00AA57B2" w:rsidR="008B51C5" w:rsidRPr="00811C6E">
            <w:pPr>
              <w:jc w:val="both"/>
            </w:pPr>
          </w:p>
        </w:tc>
      </w:tr>
      <w:tr w:rsidTr="00B636C8" w:rsidR="008B51C5" w:rsidRPr="00AF2674">
        <w:trPr>
          <w:cantSplit/>
          <w:trHeight w:val="466"/>
        </w:trPr>
        <w:tc>
          <w:tcPr>
            <w:tcW w:type="dxa" w:w="538"/>
            <w:vAlign w:val="bottom"/>
          </w:tcPr>
          <w:p w:rsidRDefault="008B51C5" w:rsidP="00AA57B2" w:rsidR="008B51C5" w:rsidRPr="00AF2674">
            <w:pPr>
              <w:jc w:val="both"/>
            </w:pPr>
            <w:r w:rsidRPr="00AF2674">
              <w:t>1.</w:t>
            </w:r>
          </w:p>
        </w:tc>
        <w:tc>
          <w:tcPr>
            <w:tcW w:type="dxa" w:w="1807"/>
            <w:vAlign w:val="bottom"/>
          </w:tcPr>
          <w:p w:rsidRDefault="00BC1A53" w:rsidP="009F3351" w:rsidR="008B51C5" w:rsidRPr="00AF2674">
            <w:pPr>
              <w:jc w:val="both"/>
            </w:pPr>
            <w:r w:rsidRPr="00AF2674">
              <w:t xml:space="preserve">Za </w:t>
            </w:r>
            <w:r w:rsidR="009F3351" w:rsidRPr="00AF2674">
              <w:t>predlagatelja</w:t>
            </w:r>
            <w:r w:rsidR="008B51C5" w:rsidRPr="00AF2674">
              <w:t xml:space="preserve">: </w:t>
            </w:r>
          </w:p>
        </w:tc>
        <w:tc>
          <w:tcPr>
            <w:tcW w:type="dxa" w:w="6655"/>
            <w:gridSpan w:val="14"/>
            <w:tcBorders>
              <w:bottom w:space="0" w:sz="4" w:color="auto" w:val="dotted"/>
            </w:tcBorders>
            <w:shd w:fill="auto" w:color="auto" w:val="clear"/>
            <w:vAlign w:val="bottom"/>
          </w:tcPr>
          <w:p w:rsidRDefault="001D35C0" w:rsidP="004E51B9" w:rsidR="008B51C5" w:rsidRPr="00AF2674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odsutan, poziv uredan</w:t>
            </w:r>
          </w:p>
        </w:tc>
      </w:tr>
    </w:tbl>
    <w:p w14:textId="397100a" w14:paraId="397100a" w:rsidRDefault="00965CB8" w:rsidP="00405350" w:rsidR="00965CB8">
      <w:pPr>
        <w:jc w:val="both"/>
        <w15:collapsed w:val="false"/>
      </w:pPr>
    </w:p>
    <w:p w:rsidRDefault="00E72A20" w:rsidP="0064128B" w:rsidR="001D35C0" w:rsidRPr="00AF2674">
      <w:pPr>
        <w:ind w:left="300"/>
        <w:jc w:val="both"/>
      </w:pPr>
      <w:r w:rsidRPr="00AF2674">
        <w:t xml:space="preserve">Za </w:t>
      </w:r>
      <w:r w:rsidR="00965CB8">
        <w:t>vjerovnik</w:t>
      </w:r>
      <w:r w:rsidR="00296C06">
        <w:t>e</w:t>
      </w:r>
      <w:r w:rsidR="0058532D">
        <w:t xml:space="preserve">:  </w:t>
      </w:r>
      <w:r w:rsidR="001D35C0">
        <w:t xml:space="preserve">za Sašu </w:t>
      </w:r>
      <w:proofErr w:type="spellStart"/>
      <w:r w:rsidR="001D35C0">
        <w:t>Muževića</w:t>
      </w:r>
      <w:proofErr w:type="spellEnd"/>
      <w:r w:rsidR="001D35C0">
        <w:t xml:space="preserve"> i Vesnu </w:t>
      </w:r>
      <w:proofErr w:type="spellStart"/>
      <w:r w:rsidR="001D35C0">
        <w:t>Mužević</w:t>
      </w:r>
      <w:proofErr w:type="spellEnd"/>
      <w:r w:rsidR="001D35C0">
        <w:t xml:space="preserve">, zam. pun. Luka Božić, </w:t>
      </w:r>
      <w:proofErr w:type="spellStart"/>
      <w:r w:rsidR="001D35C0">
        <w:t>odvj</w:t>
      </w:r>
      <w:proofErr w:type="spellEnd"/>
      <w:r w:rsidR="001D35C0">
        <w:t>. vježbenik u OD Knežević i dr. iz Rijeke</w:t>
      </w:r>
      <w:bookmarkStart w:name="_GoBack" w:id="0"/>
      <w:bookmarkEnd w:id="0"/>
    </w:p>
    <w:p w:rsidRDefault="004E51B9" w:rsidP="00AF2674" w:rsidR="004E51B9">
      <w:pPr>
        <w:jc w:val="both"/>
      </w:pPr>
    </w:p>
    <w:p w:rsidRDefault="00623F2B" w:rsidP="00AF2674" w:rsidR="00623F2B">
      <w:pPr>
        <w:jc w:val="both"/>
      </w:pPr>
    </w:p>
    <w:p w:rsidRDefault="00101F17" w:rsidP="00E6761F" w:rsidR="0008079B">
      <w:pPr>
        <w:jc w:val="both"/>
      </w:pPr>
      <w:r>
        <w:tab/>
      </w:r>
      <w:r w:rsidR="00623F2B">
        <w:t>Ustanovljuje se da potrošač nije dopunio plan ispunjenja obveza temeljem rješenja suda od 19. rujna 2017. godine niti se potrošač odazvao ovom ročištu.</w:t>
      </w:r>
    </w:p>
    <w:p w:rsidRDefault="00623F2B" w:rsidP="00E6761F" w:rsidR="00623F2B">
      <w:pPr>
        <w:jc w:val="both"/>
      </w:pPr>
    </w:p>
    <w:p w:rsidRDefault="00623F2B" w:rsidP="00E6761F" w:rsidR="00623F2B">
      <w:pPr>
        <w:jc w:val="both"/>
      </w:pPr>
      <w:r>
        <w:tab/>
        <w:t>Ustanovljuje se da je RH obavijestila sud da neće pristupiti ročištu te je zatražila dostavu ovog zapisnika.</w:t>
      </w:r>
    </w:p>
    <w:p w:rsidRDefault="00623F2B" w:rsidP="00E6761F" w:rsidR="00623F2B">
      <w:pPr>
        <w:jc w:val="both"/>
      </w:pPr>
    </w:p>
    <w:p w:rsidRDefault="00623F2B" w:rsidP="00623F2B" w:rsidR="00623F2B">
      <w:pPr>
        <w:ind w:firstLine="708"/>
        <w:jc w:val="both"/>
      </w:pPr>
      <w:r>
        <w:t xml:space="preserve">Pun. vjerovnika Vesne i Saše </w:t>
      </w:r>
      <w:proofErr w:type="spellStart"/>
      <w:r>
        <w:t>Muževića</w:t>
      </w:r>
      <w:proofErr w:type="spellEnd"/>
      <w:r>
        <w:t xml:space="preserve"> predlaže da sud odbaci prijedlog za otvaranje postupka stečaja potrošača iz razloga što potrošač niti unatoč rješenju suda nije dostavio plan ispunjenja obveza u odnosu na vjerovnike Vesnu i Sašu </w:t>
      </w:r>
      <w:proofErr w:type="spellStart"/>
      <w:r>
        <w:t>Mužević</w:t>
      </w:r>
      <w:proofErr w:type="spellEnd"/>
      <w:r>
        <w:t>, a sve sukladno čl. 44 st. 4 Zakona o stečaju potrošača. To sve iz razloga što su vjerovnici u zadanom roku podnijeli prijedlog za dopunu plana ispunjenja obveza, tj. prijavili svoje potraživanje.</w:t>
      </w:r>
    </w:p>
    <w:p w:rsidRDefault="00B52A01" w:rsidP="00B52A01" w:rsidR="00B52A01">
      <w:pPr>
        <w:jc w:val="both"/>
      </w:pPr>
    </w:p>
    <w:p w:rsidRDefault="00623F2B" w:rsidP="00C16E98" w:rsidR="00623F2B">
      <w:pPr>
        <w:ind w:firstLine="708"/>
        <w:jc w:val="both"/>
      </w:pPr>
    </w:p>
    <w:p w:rsidRDefault="00623F2B" w:rsidP="00C16E98" w:rsidR="00623F2B">
      <w:pPr>
        <w:ind w:firstLine="708"/>
        <w:jc w:val="both"/>
      </w:pPr>
    </w:p>
    <w:p w:rsidRDefault="00BC0FF9" w:rsidP="00C16E98" w:rsidR="00C51E32">
      <w:pPr>
        <w:ind w:firstLine="708"/>
        <w:jc w:val="both"/>
      </w:pPr>
      <w:r w:rsidRPr="00811C6E">
        <w:lastRenderedPageBreak/>
        <w:t>Sudac donosi</w:t>
      </w:r>
    </w:p>
    <w:p w:rsidRDefault="002F4243" w:rsidP="00C51E32" w:rsidR="00C16E98">
      <w:pPr>
        <w:tabs>
          <w:tab w:pos="2895" w:val="left"/>
        </w:tabs>
        <w:jc w:val="center"/>
      </w:pPr>
      <w:r>
        <w:t xml:space="preserve"> </w:t>
      </w:r>
    </w:p>
    <w:p w:rsidRDefault="00BC0FF9" w:rsidP="00C16E98" w:rsidR="002F4243">
      <w:pPr>
        <w:tabs>
          <w:tab w:pos="2895" w:val="left"/>
        </w:tabs>
        <w:jc w:val="center"/>
      </w:pPr>
      <w:r w:rsidRPr="002A055A">
        <w:t>r j e š e nj e</w:t>
      </w:r>
    </w:p>
    <w:p w:rsidRDefault="00C16E98" w:rsidP="00314360" w:rsidR="00C16E98">
      <w:pPr>
        <w:tabs>
          <w:tab w:pos="630" w:val="left"/>
          <w:tab w:pos="2895" w:val="left"/>
        </w:tabs>
      </w:pPr>
    </w:p>
    <w:p w:rsidRDefault="00623F2B" w:rsidP="00623F2B" w:rsidR="00623F2B">
      <w:pPr>
        <w:tabs>
          <w:tab w:pos="630" w:val="left"/>
          <w:tab w:pos="2895" w:val="left"/>
        </w:tabs>
        <w:jc w:val="both"/>
      </w:pPr>
      <w:r>
        <w:tab/>
        <w:t xml:space="preserve">Odluku suda po prijedlogu pun. Vesne i Saše </w:t>
      </w:r>
      <w:proofErr w:type="spellStart"/>
      <w:r>
        <w:t>Mužević</w:t>
      </w:r>
      <w:proofErr w:type="spellEnd"/>
      <w:r>
        <w:t xml:space="preserve"> a u svezi sa potraživanjem RH koja je također prijavila svoje potraživanje sud će donijeti naknadno. </w:t>
      </w:r>
    </w:p>
    <w:p w:rsidRDefault="00623F2B" w:rsidP="00623F2B" w:rsidR="00623F2B">
      <w:pPr>
        <w:tabs>
          <w:tab w:pos="630" w:val="left"/>
          <w:tab w:pos="2895" w:val="left"/>
        </w:tabs>
        <w:ind w:left="630"/>
        <w:jc w:val="both"/>
      </w:pPr>
    </w:p>
    <w:p w:rsidRDefault="00DF1C40" w:rsidP="00623F2B" w:rsidR="008B51C5">
      <w:pPr>
        <w:tabs>
          <w:tab w:pos="630" w:val="left"/>
          <w:tab w:pos="2895" w:val="left"/>
        </w:tabs>
        <w:ind w:left="630"/>
        <w:jc w:val="both"/>
      </w:pPr>
      <w:r w:rsidRPr="00811C6E">
        <w:t xml:space="preserve">Dovršeno u </w:t>
      </w:r>
      <w:r w:rsidR="00BC11AA">
        <w:t>1</w:t>
      </w:r>
      <w:r w:rsidR="00216471">
        <w:t>3</w:t>
      </w:r>
      <w:r w:rsidR="004C7038">
        <w:t>,</w:t>
      </w:r>
      <w:r w:rsidR="00623F2B">
        <w:t>15</w:t>
      </w:r>
      <w:r w:rsidR="004C7038">
        <w:t xml:space="preserve"> </w:t>
      </w:r>
      <w:r w:rsidRPr="00811C6E">
        <w:t>sati.</w:t>
      </w:r>
    </w:p>
    <w:p w:rsidRDefault="009F3351" w:rsidP="0009536A" w:rsidR="009F3351">
      <w:pPr>
        <w:ind w:left="705"/>
      </w:pPr>
    </w:p>
    <w:p w:rsidRDefault="008B51C5" w:rsidP="00AA57B2" w:rsidR="004C7038">
      <w:pPr>
        <w:jc w:val="both"/>
      </w:pPr>
      <w:r w:rsidRPr="00811C6E">
        <w:tab/>
      </w:r>
      <w:r w:rsidRPr="00811C6E">
        <w:tab/>
      </w:r>
      <w:r w:rsidRPr="00811C6E">
        <w:tab/>
      </w:r>
      <w:r w:rsidRPr="00811C6E">
        <w:tab/>
      </w:r>
      <w:r w:rsidRPr="00811C6E">
        <w:tab/>
      </w:r>
      <w:r w:rsidR="00D43866">
        <w:t xml:space="preserve"> </w:t>
      </w:r>
      <w:r w:rsidR="001D0221" w:rsidRPr="00811C6E">
        <w:t xml:space="preserve">  </w:t>
      </w:r>
      <w:r w:rsidR="004C7038">
        <w:t xml:space="preserve">    </w:t>
      </w:r>
      <w:r w:rsidR="003279E8" w:rsidRPr="00811C6E">
        <w:t>Sudac</w:t>
      </w:r>
      <w:r w:rsidRPr="00811C6E">
        <w:t>:</w:t>
      </w:r>
    </w:p>
    <w:p w:rsidRDefault="000648CC" w:rsidP="00AA57B2" w:rsidR="000648CC" w:rsidRPr="00811C6E">
      <w:pPr>
        <w:jc w:val="both"/>
      </w:pPr>
    </w:p>
    <w:p w:rsidRDefault="004C7038" w:rsidP="00AA57B2" w:rsidR="00B554DA" w:rsidRPr="00811C6E">
      <w:pPr>
        <w:ind w:firstLine="708" w:left="2832"/>
        <w:jc w:val="both"/>
      </w:pPr>
      <w:r>
        <w:t xml:space="preserve">    </w:t>
      </w:r>
      <w:r w:rsidR="008B51C5" w:rsidRPr="00811C6E">
        <w:t xml:space="preserve">Zapisničar: </w:t>
      </w:r>
      <w:r w:rsidR="008B51C5" w:rsidRPr="00811C6E">
        <w:tab/>
      </w:r>
      <w:r w:rsidR="008B51C5" w:rsidRPr="00811C6E">
        <w:tab/>
      </w:r>
      <w:r w:rsidR="008B51C5" w:rsidRPr="00811C6E">
        <w:tab/>
      </w:r>
      <w:r w:rsidR="008B51C5" w:rsidRPr="00811C6E">
        <w:tab/>
      </w:r>
      <w:r>
        <w:t xml:space="preserve">             </w:t>
      </w:r>
      <w:r w:rsidR="008B51C5" w:rsidRPr="00811C6E">
        <w:t>Stranke:</w:t>
      </w:r>
      <w:r w:rsidR="008B51C5" w:rsidRPr="00811C6E">
        <w:tab/>
      </w:r>
    </w:p>
    <w:p w:rsidRDefault="00B554DA" w:rsidP="00AA57B2" w:rsidR="00B554DA" w:rsidRPr="00811C6E">
      <w:pPr>
        <w:jc w:val="both"/>
      </w:pPr>
    </w:p>
    <w:p w:rsidRDefault="00B554DA" w:rsidP="00AA57B2" w:rsidR="00B554DA" w:rsidRPr="00811C6E">
      <w:pPr>
        <w:jc w:val="both"/>
      </w:pPr>
    </w:p>
    <w:p w:rsidRDefault="00AA57B2" w:rsidP="00AA57B2" w:rsidR="00AA57B2" w:rsidRPr="00811C6E">
      <w:pPr>
        <w:jc w:val="both"/>
      </w:pPr>
    </w:p>
    <w:sectPr w:rsidSect="008B51C5" w:rsidR="00AA57B2" w:rsidRPr="00811C6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A31" w:rsidR="00455A31">
      <w:r>
        <w:separator/>
      </w:r>
    </w:p>
  </w:endnote>
  <w:endnote w:id="0" w:type="continuationSeparator">
    <w:p w:rsidRDefault="00455A31" w:rsidR="0045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A31" w:rsidR="00455A31">
      <w:r>
        <w:separator/>
      </w:r>
    </w:p>
  </w:footnote>
  <w:footnote w:id="0" w:type="continuationSeparator">
    <w:p w:rsidRDefault="00455A31" w:rsidR="00455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1C0" w:rsidP="008B51C5" w:rsidR="00D301C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F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76A5" w:rsidP="00975F05" w:rsidR="000776A5" w:rsidRPr="00975F05">
    <w:pPr>
      <w:pStyle w:val="Zaglavlje"/>
      <w:ind w:right="360"/>
      <w:jc w:val="right"/>
    </w:pPr>
    <w:r w:rsidRPr="00975F05">
      <w:t xml:space="preserve">Posl.br.: </w:t>
    </w:r>
    <w:r w:rsidR="00302AFD" w:rsidRPr="00975F05">
      <w:t>5</w:t>
    </w:r>
    <w:r w:rsidRPr="00975F05">
      <w:t xml:space="preserve">8 </w:t>
    </w:r>
    <w:proofErr w:type="spellStart"/>
    <w:r w:rsidR="009F3351">
      <w:t>Sp</w:t>
    </w:r>
    <w:proofErr w:type="spellEnd"/>
    <w:r w:rsidRPr="00975F05">
      <w:t>-</w:t>
    </w:r>
    <w:r w:rsidR="009F3351">
      <w:t>1</w:t>
    </w:r>
    <w:r w:rsidR="00296C06">
      <w:t>1</w:t>
    </w:r>
    <w:r w:rsidRPr="00975F05">
      <w:t>/</w:t>
    </w:r>
    <w:r w:rsidR="004E51B9">
      <w:t>2016</w:t>
    </w:r>
  </w:p>
  <w:p w:rsidRDefault="00D301C0" w:rsidP="004A50C7" w:rsidR="00D301C0">
    <w:pPr>
      <w:pStyle w:val="Zaglavlje"/>
      <w:ind w:right="360"/>
      <w:jc w:val="right"/>
    </w:pPr>
  </w:p>
  <w:p w:rsidRDefault="00D301C0" w:rsidP="00757241" w:rsidR="00D301C0" w:rsidRPr="000421DA">
    <w:pPr>
      <w:pStyle w:val="Zaglavlje"/>
      <w:ind w:right="360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4A50C7" w:rsidR="00D301C0">
    <w:pPr>
      <w:pStyle w:val="Zaglavlje"/>
      <w:ind w:right="360"/>
      <w:jc w:val="right"/>
    </w:pPr>
    <w:r w:rsidRPr="00975F05">
      <w:t xml:space="preserve">Posl.br.: </w:t>
    </w:r>
    <w:r w:rsidR="00E25C66" w:rsidRPr="00975F05">
      <w:t>5</w:t>
    </w:r>
    <w:r w:rsidRPr="00975F05">
      <w:t xml:space="preserve">8 </w:t>
    </w:r>
    <w:proofErr w:type="spellStart"/>
    <w:r w:rsidR="009F3351">
      <w:t>Sp</w:t>
    </w:r>
    <w:proofErr w:type="spellEnd"/>
    <w:r w:rsidRPr="00975F05">
      <w:t>-</w:t>
    </w:r>
    <w:r w:rsidR="009F3351">
      <w:t>1</w:t>
    </w:r>
    <w:r w:rsidR="00296C06">
      <w:t>1</w:t>
    </w:r>
    <w:r w:rsidR="00C032BF" w:rsidRPr="00975F05">
      <w:t>/</w:t>
    </w:r>
    <w:r w:rsidR="004E51B9">
      <w:t>2016</w:t>
    </w:r>
  </w:p>
  <w:p w:rsidRDefault="00D301C0" w:rsidP="008B51C5" w:rsidR="00D301C0">
    <w:pPr>
      <w:pStyle w:val="Zaglavlje"/>
      <w:tabs>
        <w:tab w:pos="4536" w:val="clear"/>
        <w:tab w:pos="9072" w:val="clear"/>
        <w:tab w:pos="701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E2651"/>
    <w:multiLevelType w:val="hybridMultilevel"/>
    <w:tmpl w:val="E31C3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47118"/>
    <w:multiLevelType w:val="hybridMultilevel"/>
    <w:tmpl w:val="7C009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546D04"/>
    <w:multiLevelType w:val="hybridMultilevel"/>
    <w:tmpl w:val="A732B5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55CA0"/>
    <w:multiLevelType w:val="hybridMultilevel"/>
    <w:tmpl w:val="B22CC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CA44EF"/>
    <w:multiLevelType w:val="hybridMultilevel"/>
    <w:tmpl w:val="52527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07923"/>
    <w:multiLevelType w:val="hybridMultilevel"/>
    <w:tmpl w:val="05BA0D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F90009"/>
    <w:multiLevelType w:val="hybridMultilevel"/>
    <w:tmpl w:val="42E0E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1A5D86"/>
    <w:multiLevelType w:val="hybridMultilevel"/>
    <w:tmpl w:val="E480AE58"/>
    <w:lvl w:tplc="DD0EFCB2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8">
    <w:nsid w:val="7B500186"/>
    <w:multiLevelType w:val="hybridMultilevel"/>
    <w:tmpl w:val="687CE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C5"/>
    <w:rsid w:val="000016F6"/>
    <w:rsid w:val="00006C1A"/>
    <w:rsid w:val="00011230"/>
    <w:rsid w:val="00011EA4"/>
    <w:rsid w:val="00015A5C"/>
    <w:rsid w:val="00015B55"/>
    <w:rsid w:val="00022C23"/>
    <w:rsid w:val="0003577C"/>
    <w:rsid w:val="00036356"/>
    <w:rsid w:val="00041C7E"/>
    <w:rsid w:val="000421DA"/>
    <w:rsid w:val="00045110"/>
    <w:rsid w:val="00050B77"/>
    <w:rsid w:val="00056E33"/>
    <w:rsid w:val="00060861"/>
    <w:rsid w:val="000648CC"/>
    <w:rsid w:val="000670CF"/>
    <w:rsid w:val="00070B01"/>
    <w:rsid w:val="000730AE"/>
    <w:rsid w:val="00074CB2"/>
    <w:rsid w:val="000776A5"/>
    <w:rsid w:val="0008079B"/>
    <w:rsid w:val="00081C63"/>
    <w:rsid w:val="000856C0"/>
    <w:rsid w:val="00092ECC"/>
    <w:rsid w:val="00093FC8"/>
    <w:rsid w:val="0009536A"/>
    <w:rsid w:val="000A412D"/>
    <w:rsid w:val="000B287C"/>
    <w:rsid w:val="000B29A7"/>
    <w:rsid w:val="000C0F8F"/>
    <w:rsid w:val="000C20CF"/>
    <w:rsid w:val="000C3507"/>
    <w:rsid w:val="000C4880"/>
    <w:rsid w:val="000D4DBC"/>
    <w:rsid w:val="000D6E88"/>
    <w:rsid w:val="000E0B21"/>
    <w:rsid w:val="000F4F9B"/>
    <w:rsid w:val="000F5214"/>
    <w:rsid w:val="000F7657"/>
    <w:rsid w:val="00101F17"/>
    <w:rsid w:val="0010646C"/>
    <w:rsid w:val="0011153B"/>
    <w:rsid w:val="001247C0"/>
    <w:rsid w:val="00140B3F"/>
    <w:rsid w:val="001436C2"/>
    <w:rsid w:val="001452AA"/>
    <w:rsid w:val="001457C3"/>
    <w:rsid w:val="00150A1E"/>
    <w:rsid w:val="001578AC"/>
    <w:rsid w:val="0016205D"/>
    <w:rsid w:val="001641DC"/>
    <w:rsid w:val="00166923"/>
    <w:rsid w:val="00172FEA"/>
    <w:rsid w:val="00174750"/>
    <w:rsid w:val="00175B2B"/>
    <w:rsid w:val="00177CCB"/>
    <w:rsid w:val="0018139F"/>
    <w:rsid w:val="0018186A"/>
    <w:rsid w:val="00185718"/>
    <w:rsid w:val="00185D0A"/>
    <w:rsid w:val="001873C8"/>
    <w:rsid w:val="00193193"/>
    <w:rsid w:val="0019643C"/>
    <w:rsid w:val="00196FA7"/>
    <w:rsid w:val="001970D3"/>
    <w:rsid w:val="001A1585"/>
    <w:rsid w:val="001A2EC4"/>
    <w:rsid w:val="001A46AD"/>
    <w:rsid w:val="001A5A23"/>
    <w:rsid w:val="001B4776"/>
    <w:rsid w:val="001C1A28"/>
    <w:rsid w:val="001D0221"/>
    <w:rsid w:val="001D082C"/>
    <w:rsid w:val="001D35C0"/>
    <w:rsid w:val="001E04DC"/>
    <w:rsid w:val="001E0C22"/>
    <w:rsid w:val="001E15C3"/>
    <w:rsid w:val="001E4567"/>
    <w:rsid w:val="001E4840"/>
    <w:rsid w:val="001F409A"/>
    <w:rsid w:val="00201CAA"/>
    <w:rsid w:val="00205DD5"/>
    <w:rsid w:val="00206205"/>
    <w:rsid w:val="00206B7A"/>
    <w:rsid w:val="00213BDD"/>
    <w:rsid w:val="00216471"/>
    <w:rsid w:val="002214CB"/>
    <w:rsid w:val="002238DB"/>
    <w:rsid w:val="00224E59"/>
    <w:rsid w:val="002279BD"/>
    <w:rsid w:val="00236256"/>
    <w:rsid w:val="002422D2"/>
    <w:rsid w:val="00244BE6"/>
    <w:rsid w:val="002502E4"/>
    <w:rsid w:val="00252C26"/>
    <w:rsid w:val="00260DDF"/>
    <w:rsid w:val="002668B3"/>
    <w:rsid w:val="00271900"/>
    <w:rsid w:val="00271958"/>
    <w:rsid w:val="0027235B"/>
    <w:rsid w:val="002764A4"/>
    <w:rsid w:val="00281DDC"/>
    <w:rsid w:val="00282A5C"/>
    <w:rsid w:val="00286946"/>
    <w:rsid w:val="00290C08"/>
    <w:rsid w:val="0029269F"/>
    <w:rsid w:val="00296C06"/>
    <w:rsid w:val="00297932"/>
    <w:rsid w:val="002A055A"/>
    <w:rsid w:val="002A5EAF"/>
    <w:rsid w:val="002B22C1"/>
    <w:rsid w:val="002B464E"/>
    <w:rsid w:val="002B5629"/>
    <w:rsid w:val="002B7AF2"/>
    <w:rsid w:val="002C16A5"/>
    <w:rsid w:val="002C3E47"/>
    <w:rsid w:val="002C65DE"/>
    <w:rsid w:val="002C702C"/>
    <w:rsid w:val="002D021A"/>
    <w:rsid w:val="002D0E84"/>
    <w:rsid w:val="002D1994"/>
    <w:rsid w:val="002D3A8D"/>
    <w:rsid w:val="002D5A88"/>
    <w:rsid w:val="002D71FB"/>
    <w:rsid w:val="002D72BF"/>
    <w:rsid w:val="002E1C7A"/>
    <w:rsid w:val="002E67D1"/>
    <w:rsid w:val="002E70C0"/>
    <w:rsid w:val="002F3429"/>
    <w:rsid w:val="002F4243"/>
    <w:rsid w:val="002F559D"/>
    <w:rsid w:val="002F7887"/>
    <w:rsid w:val="00302AFD"/>
    <w:rsid w:val="00304571"/>
    <w:rsid w:val="003067B5"/>
    <w:rsid w:val="00313A40"/>
    <w:rsid w:val="00314360"/>
    <w:rsid w:val="00315B1E"/>
    <w:rsid w:val="00316510"/>
    <w:rsid w:val="003217BA"/>
    <w:rsid w:val="0032230F"/>
    <w:rsid w:val="00323294"/>
    <w:rsid w:val="003279C3"/>
    <w:rsid w:val="003279E8"/>
    <w:rsid w:val="00333A3D"/>
    <w:rsid w:val="00336DA7"/>
    <w:rsid w:val="00340FCF"/>
    <w:rsid w:val="00342B36"/>
    <w:rsid w:val="0034606F"/>
    <w:rsid w:val="0035064A"/>
    <w:rsid w:val="003516E2"/>
    <w:rsid w:val="00352E2C"/>
    <w:rsid w:val="0036528A"/>
    <w:rsid w:val="0036636B"/>
    <w:rsid w:val="00370839"/>
    <w:rsid w:val="00373816"/>
    <w:rsid w:val="00386293"/>
    <w:rsid w:val="00390653"/>
    <w:rsid w:val="003915AA"/>
    <w:rsid w:val="00392708"/>
    <w:rsid w:val="00393506"/>
    <w:rsid w:val="00395578"/>
    <w:rsid w:val="00396AFD"/>
    <w:rsid w:val="003A0899"/>
    <w:rsid w:val="003A0F35"/>
    <w:rsid w:val="003A11D4"/>
    <w:rsid w:val="003A3C5A"/>
    <w:rsid w:val="003A5335"/>
    <w:rsid w:val="003A5A77"/>
    <w:rsid w:val="003B0938"/>
    <w:rsid w:val="003B0B53"/>
    <w:rsid w:val="003C5FEB"/>
    <w:rsid w:val="003D4EFE"/>
    <w:rsid w:val="003D5FE5"/>
    <w:rsid w:val="003E01EA"/>
    <w:rsid w:val="003E3721"/>
    <w:rsid w:val="003E4CC9"/>
    <w:rsid w:val="003F0DFF"/>
    <w:rsid w:val="004000A3"/>
    <w:rsid w:val="00400EA2"/>
    <w:rsid w:val="004042DD"/>
    <w:rsid w:val="0040445C"/>
    <w:rsid w:val="0040466E"/>
    <w:rsid w:val="00405350"/>
    <w:rsid w:val="004070CF"/>
    <w:rsid w:val="004121AC"/>
    <w:rsid w:val="00415A69"/>
    <w:rsid w:val="00424984"/>
    <w:rsid w:val="00424CCA"/>
    <w:rsid w:val="004265BC"/>
    <w:rsid w:val="00436958"/>
    <w:rsid w:val="00442B92"/>
    <w:rsid w:val="00443B42"/>
    <w:rsid w:val="00445DDA"/>
    <w:rsid w:val="00447284"/>
    <w:rsid w:val="004546E8"/>
    <w:rsid w:val="00455A31"/>
    <w:rsid w:val="00465A4F"/>
    <w:rsid w:val="00471440"/>
    <w:rsid w:val="00473195"/>
    <w:rsid w:val="0048018E"/>
    <w:rsid w:val="00480670"/>
    <w:rsid w:val="0048100E"/>
    <w:rsid w:val="00485F9C"/>
    <w:rsid w:val="00486448"/>
    <w:rsid w:val="0049131C"/>
    <w:rsid w:val="00496CC5"/>
    <w:rsid w:val="004A0149"/>
    <w:rsid w:val="004A2F90"/>
    <w:rsid w:val="004A50C7"/>
    <w:rsid w:val="004A5E37"/>
    <w:rsid w:val="004A7B0C"/>
    <w:rsid w:val="004B2051"/>
    <w:rsid w:val="004B65CC"/>
    <w:rsid w:val="004C7038"/>
    <w:rsid w:val="004D0A86"/>
    <w:rsid w:val="004E11BF"/>
    <w:rsid w:val="004E3131"/>
    <w:rsid w:val="004E51B9"/>
    <w:rsid w:val="004E5930"/>
    <w:rsid w:val="004F18F8"/>
    <w:rsid w:val="004F7D19"/>
    <w:rsid w:val="00500571"/>
    <w:rsid w:val="00503AC4"/>
    <w:rsid w:val="00511331"/>
    <w:rsid w:val="00513615"/>
    <w:rsid w:val="005137F0"/>
    <w:rsid w:val="00514A61"/>
    <w:rsid w:val="005150A4"/>
    <w:rsid w:val="00515208"/>
    <w:rsid w:val="00521814"/>
    <w:rsid w:val="00521B62"/>
    <w:rsid w:val="00523B2B"/>
    <w:rsid w:val="00531BDC"/>
    <w:rsid w:val="00531FBB"/>
    <w:rsid w:val="00532372"/>
    <w:rsid w:val="00535AAB"/>
    <w:rsid w:val="0053693F"/>
    <w:rsid w:val="00537218"/>
    <w:rsid w:val="00546BEF"/>
    <w:rsid w:val="00553E62"/>
    <w:rsid w:val="00556B3B"/>
    <w:rsid w:val="0057128B"/>
    <w:rsid w:val="00580E70"/>
    <w:rsid w:val="005830A4"/>
    <w:rsid w:val="00583C7D"/>
    <w:rsid w:val="0058532D"/>
    <w:rsid w:val="00585565"/>
    <w:rsid w:val="00586D70"/>
    <w:rsid w:val="00596D19"/>
    <w:rsid w:val="005A75AE"/>
    <w:rsid w:val="005B3177"/>
    <w:rsid w:val="005B3A0A"/>
    <w:rsid w:val="005C1AC7"/>
    <w:rsid w:val="005D3C56"/>
    <w:rsid w:val="005E04DF"/>
    <w:rsid w:val="005E064C"/>
    <w:rsid w:val="005E0A32"/>
    <w:rsid w:val="005E42B1"/>
    <w:rsid w:val="005E67FC"/>
    <w:rsid w:val="006029F7"/>
    <w:rsid w:val="00603F06"/>
    <w:rsid w:val="006059F2"/>
    <w:rsid w:val="00605EB4"/>
    <w:rsid w:val="00610213"/>
    <w:rsid w:val="00612F5F"/>
    <w:rsid w:val="00623F2B"/>
    <w:rsid w:val="00626B8D"/>
    <w:rsid w:val="00632DF5"/>
    <w:rsid w:val="00634F27"/>
    <w:rsid w:val="0064030C"/>
    <w:rsid w:val="0064128B"/>
    <w:rsid w:val="00642B8D"/>
    <w:rsid w:val="00643A94"/>
    <w:rsid w:val="00647473"/>
    <w:rsid w:val="006479C4"/>
    <w:rsid w:val="006558EB"/>
    <w:rsid w:val="006558F4"/>
    <w:rsid w:val="006705A3"/>
    <w:rsid w:val="006752A5"/>
    <w:rsid w:val="00680495"/>
    <w:rsid w:val="00682EB3"/>
    <w:rsid w:val="00684A68"/>
    <w:rsid w:val="006868CA"/>
    <w:rsid w:val="006942C4"/>
    <w:rsid w:val="0069647F"/>
    <w:rsid w:val="006A0FAB"/>
    <w:rsid w:val="006B076B"/>
    <w:rsid w:val="006B4E4C"/>
    <w:rsid w:val="006B648A"/>
    <w:rsid w:val="006B728E"/>
    <w:rsid w:val="006B788C"/>
    <w:rsid w:val="006C439B"/>
    <w:rsid w:val="006D6B44"/>
    <w:rsid w:val="006E134B"/>
    <w:rsid w:val="006E6CD7"/>
    <w:rsid w:val="006E7FAE"/>
    <w:rsid w:val="006F61D1"/>
    <w:rsid w:val="00707EF1"/>
    <w:rsid w:val="0071106F"/>
    <w:rsid w:val="00712770"/>
    <w:rsid w:val="0071685F"/>
    <w:rsid w:val="00716D3F"/>
    <w:rsid w:val="007309ED"/>
    <w:rsid w:val="00733E3B"/>
    <w:rsid w:val="00737D23"/>
    <w:rsid w:val="007439CC"/>
    <w:rsid w:val="007450E5"/>
    <w:rsid w:val="00746085"/>
    <w:rsid w:val="00746A39"/>
    <w:rsid w:val="00757241"/>
    <w:rsid w:val="0076121E"/>
    <w:rsid w:val="00761DEB"/>
    <w:rsid w:val="007650C1"/>
    <w:rsid w:val="00765A54"/>
    <w:rsid w:val="00774E47"/>
    <w:rsid w:val="0077669D"/>
    <w:rsid w:val="00780082"/>
    <w:rsid w:val="007810D4"/>
    <w:rsid w:val="0078333A"/>
    <w:rsid w:val="007870A2"/>
    <w:rsid w:val="0079626A"/>
    <w:rsid w:val="00797C15"/>
    <w:rsid w:val="00797E8C"/>
    <w:rsid w:val="007A19A9"/>
    <w:rsid w:val="007A28E1"/>
    <w:rsid w:val="007B6F11"/>
    <w:rsid w:val="007B6F6D"/>
    <w:rsid w:val="007B7D90"/>
    <w:rsid w:val="007C0893"/>
    <w:rsid w:val="007C45A4"/>
    <w:rsid w:val="007C6891"/>
    <w:rsid w:val="007C7B50"/>
    <w:rsid w:val="007D2C94"/>
    <w:rsid w:val="007D3D6C"/>
    <w:rsid w:val="007D40C5"/>
    <w:rsid w:val="007E17CC"/>
    <w:rsid w:val="007E2E76"/>
    <w:rsid w:val="007E6D2E"/>
    <w:rsid w:val="007F0445"/>
    <w:rsid w:val="00802F4E"/>
    <w:rsid w:val="00811C6E"/>
    <w:rsid w:val="0081292C"/>
    <w:rsid w:val="00812E47"/>
    <w:rsid w:val="0082013B"/>
    <w:rsid w:val="008249C1"/>
    <w:rsid w:val="00830481"/>
    <w:rsid w:val="00832F27"/>
    <w:rsid w:val="00842C52"/>
    <w:rsid w:val="00844223"/>
    <w:rsid w:val="00845B92"/>
    <w:rsid w:val="00854600"/>
    <w:rsid w:val="008619EB"/>
    <w:rsid w:val="00867406"/>
    <w:rsid w:val="00881FFF"/>
    <w:rsid w:val="00884750"/>
    <w:rsid w:val="00886EFC"/>
    <w:rsid w:val="0089144E"/>
    <w:rsid w:val="00893305"/>
    <w:rsid w:val="0089729C"/>
    <w:rsid w:val="008976BD"/>
    <w:rsid w:val="008A12BF"/>
    <w:rsid w:val="008A1345"/>
    <w:rsid w:val="008A2CCB"/>
    <w:rsid w:val="008A57BD"/>
    <w:rsid w:val="008A587A"/>
    <w:rsid w:val="008B2495"/>
    <w:rsid w:val="008B51C5"/>
    <w:rsid w:val="008C1B5C"/>
    <w:rsid w:val="008C3B20"/>
    <w:rsid w:val="008C5EE7"/>
    <w:rsid w:val="008D3BD0"/>
    <w:rsid w:val="008E001F"/>
    <w:rsid w:val="008E2578"/>
    <w:rsid w:val="008E2857"/>
    <w:rsid w:val="008E3786"/>
    <w:rsid w:val="008E3D18"/>
    <w:rsid w:val="008E4ED1"/>
    <w:rsid w:val="008F14E6"/>
    <w:rsid w:val="008F5537"/>
    <w:rsid w:val="008F69B9"/>
    <w:rsid w:val="00910092"/>
    <w:rsid w:val="00914E3E"/>
    <w:rsid w:val="00915821"/>
    <w:rsid w:val="00923771"/>
    <w:rsid w:val="0093346C"/>
    <w:rsid w:val="009468E7"/>
    <w:rsid w:val="00947816"/>
    <w:rsid w:val="009509A8"/>
    <w:rsid w:val="00955542"/>
    <w:rsid w:val="00956335"/>
    <w:rsid w:val="00965CB8"/>
    <w:rsid w:val="0097182E"/>
    <w:rsid w:val="00975F05"/>
    <w:rsid w:val="00977F06"/>
    <w:rsid w:val="00992E21"/>
    <w:rsid w:val="009A0EC9"/>
    <w:rsid w:val="009A1F50"/>
    <w:rsid w:val="009B1B59"/>
    <w:rsid w:val="009D1E88"/>
    <w:rsid w:val="009D24F8"/>
    <w:rsid w:val="009D5C84"/>
    <w:rsid w:val="009E2348"/>
    <w:rsid w:val="009E2AD2"/>
    <w:rsid w:val="009E39D8"/>
    <w:rsid w:val="009F3351"/>
    <w:rsid w:val="009F376B"/>
    <w:rsid w:val="009F5B4B"/>
    <w:rsid w:val="00A10037"/>
    <w:rsid w:val="00A1169A"/>
    <w:rsid w:val="00A12797"/>
    <w:rsid w:val="00A21028"/>
    <w:rsid w:val="00A23F6B"/>
    <w:rsid w:val="00A26173"/>
    <w:rsid w:val="00A3127D"/>
    <w:rsid w:val="00A40A96"/>
    <w:rsid w:val="00A439E8"/>
    <w:rsid w:val="00A45355"/>
    <w:rsid w:val="00A50CD0"/>
    <w:rsid w:val="00A516ED"/>
    <w:rsid w:val="00A57D62"/>
    <w:rsid w:val="00A625E0"/>
    <w:rsid w:val="00A63D7F"/>
    <w:rsid w:val="00A64914"/>
    <w:rsid w:val="00A678BE"/>
    <w:rsid w:val="00A67CF3"/>
    <w:rsid w:val="00A80C4F"/>
    <w:rsid w:val="00A81C0A"/>
    <w:rsid w:val="00A83C64"/>
    <w:rsid w:val="00A84C07"/>
    <w:rsid w:val="00A84EDD"/>
    <w:rsid w:val="00A86352"/>
    <w:rsid w:val="00A96E94"/>
    <w:rsid w:val="00AA0E13"/>
    <w:rsid w:val="00AA27FB"/>
    <w:rsid w:val="00AA57B2"/>
    <w:rsid w:val="00AB749D"/>
    <w:rsid w:val="00AC131F"/>
    <w:rsid w:val="00AC4C7A"/>
    <w:rsid w:val="00AD0772"/>
    <w:rsid w:val="00AD15DD"/>
    <w:rsid w:val="00AD17AC"/>
    <w:rsid w:val="00AD51C6"/>
    <w:rsid w:val="00AF2674"/>
    <w:rsid w:val="00AF4F41"/>
    <w:rsid w:val="00AF5B86"/>
    <w:rsid w:val="00B02E98"/>
    <w:rsid w:val="00B14097"/>
    <w:rsid w:val="00B14950"/>
    <w:rsid w:val="00B20BC2"/>
    <w:rsid w:val="00B24029"/>
    <w:rsid w:val="00B2581C"/>
    <w:rsid w:val="00B25ACB"/>
    <w:rsid w:val="00B26B3E"/>
    <w:rsid w:val="00B303C7"/>
    <w:rsid w:val="00B33D7D"/>
    <w:rsid w:val="00B402BF"/>
    <w:rsid w:val="00B52A01"/>
    <w:rsid w:val="00B54F2B"/>
    <w:rsid w:val="00B554DA"/>
    <w:rsid w:val="00B636C8"/>
    <w:rsid w:val="00B6485B"/>
    <w:rsid w:val="00B65F4A"/>
    <w:rsid w:val="00B70C11"/>
    <w:rsid w:val="00B736E3"/>
    <w:rsid w:val="00B774CC"/>
    <w:rsid w:val="00B836CD"/>
    <w:rsid w:val="00B8495B"/>
    <w:rsid w:val="00B855C6"/>
    <w:rsid w:val="00B85CB8"/>
    <w:rsid w:val="00B870A2"/>
    <w:rsid w:val="00B91C88"/>
    <w:rsid w:val="00BA074B"/>
    <w:rsid w:val="00BA49F9"/>
    <w:rsid w:val="00BA6B53"/>
    <w:rsid w:val="00BA6C9E"/>
    <w:rsid w:val="00BA6F59"/>
    <w:rsid w:val="00BB5B44"/>
    <w:rsid w:val="00BC0FF9"/>
    <w:rsid w:val="00BC11AA"/>
    <w:rsid w:val="00BC1A53"/>
    <w:rsid w:val="00BC5231"/>
    <w:rsid w:val="00BD0908"/>
    <w:rsid w:val="00BD13EA"/>
    <w:rsid w:val="00BD2A65"/>
    <w:rsid w:val="00BE1001"/>
    <w:rsid w:val="00BE12F7"/>
    <w:rsid w:val="00BE5718"/>
    <w:rsid w:val="00BF2C6C"/>
    <w:rsid w:val="00BF3659"/>
    <w:rsid w:val="00C01431"/>
    <w:rsid w:val="00C02FEA"/>
    <w:rsid w:val="00C032BF"/>
    <w:rsid w:val="00C042EA"/>
    <w:rsid w:val="00C053B9"/>
    <w:rsid w:val="00C07519"/>
    <w:rsid w:val="00C12489"/>
    <w:rsid w:val="00C13FB5"/>
    <w:rsid w:val="00C14104"/>
    <w:rsid w:val="00C16E98"/>
    <w:rsid w:val="00C20AA8"/>
    <w:rsid w:val="00C235CB"/>
    <w:rsid w:val="00C25ED0"/>
    <w:rsid w:val="00C263F6"/>
    <w:rsid w:val="00C268B9"/>
    <w:rsid w:val="00C308DC"/>
    <w:rsid w:val="00C33760"/>
    <w:rsid w:val="00C3427E"/>
    <w:rsid w:val="00C36682"/>
    <w:rsid w:val="00C3732B"/>
    <w:rsid w:val="00C4123C"/>
    <w:rsid w:val="00C44E27"/>
    <w:rsid w:val="00C45B07"/>
    <w:rsid w:val="00C5050A"/>
    <w:rsid w:val="00C50CCB"/>
    <w:rsid w:val="00C51E32"/>
    <w:rsid w:val="00C51FB8"/>
    <w:rsid w:val="00C545E3"/>
    <w:rsid w:val="00C60A60"/>
    <w:rsid w:val="00C61AC1"/>
    <w:rsid w:val="00C63A13"/>
    <w:rsid w:val="00C66A67"/>
    <w:rsid w:val="00C67B12"/>
    <w:rsid w:val="00C72D89"/>
    <w:rsid w:val="00C762F2"/>
    <w:rsid w:val="00C77A10"/>
    <w:rsid w:val="00C82185"/>
    <w:rsid w:val="00C85DA2"/>
    <w:rsid w:val="00C85EC7"/>
    <w:rsid w:val="00C868F4"/>
    <w:rsid w:val="00C95505"/>
    <w:rsid w:val="00C957F6"/>
    <w:rsid w:val="00CA0A66"/>
    <w:rsid w:val="00CA2A5D"/>
    <w:rsid w:val="00CA4328"/>
    <w:rsid w:val="00CA51E0"/>
    <w:rsid w:val="00CA5EBA"/>
    <w:rsid w:val="00CB2C5F"/>
    <w:rsid w:val="00CB5534"/>
    <w:rsid w:val="00CB587F"/>
    <w:rsid w:val="00CC0B10"/>
    <w:rsid w:val="00CC2903"/>
    <w:rsid w:val="00CD18FF"/>
    <w:rsid w:val="00CD20D5"/>
    <w:rsid w:val="00CD4FF4"/>
    <w:rsid w:val="00CD5E9A"/>
    <w:rsid w:val="00CE16F6"/>
    <w:rsid w:val="00CE346F"/>
    <w:rsid w:val="00CE45CA"/>
    <w:rsid w:val="00CF2A21"/>
    <w:rsid w:val="00CF77B1"/>
    <w:rsid w:val="00D01040"/>
    <w:rsid w:val="00D0399F"/>
    <w:rsid w:val="00D1020D"/>
    <w:rsid w:val="00D103C6"/>
    <w:rsid w:val="00D105D7"/>
    <w:rsid w:val="00D23F00"/>
    <w:rsid w:val="00D301C0"/>
    <w:rsid w:val="00D323E7"/>
    <w:rsid w:val="00D33FE7"/>
    <w:rsid w:val="00D353A0"/>
    <w:rsid w:val="00D41E07"/>
    <w:rsid w:val="00D42FE7"/>
    <w:rsid w:val="00D43866"/>
    <w:rsid w:val="00D714F2"/>
    <w:rsid w:val="00D746D0"/>
    <w:rsid w:val="00D746D6"/>
    <w:rsid w:val="00D831AE"/>
    <w:rsid w:val="00D84C30"/>
    <w:rsid w:val="00D9071F"/>
    <w:rsid w:val="00D91B13"/>
    <w:rsid w:val="00D9266C"/>
    <w:rsid w:val="00DA2F28"/>
    <w:rsid w:val="00DA3B5E"/>
    <w:rsid w:val="00DA7390"/>
    <w:rsid w:val="00DC0434"/>
    <w:rsid w:val="00DD46EE"/>
    <w:rsid w:val="00DD6668"/>
    <w:rsid w:val="00DD7A0C"/>
    <w:rsid w:val="00DE22A5"/>
    <w:rsid w:val="00DF1C40"/>
    <w:rsid w:val="00DF2310"/>
    <w:rsid w:val="00DF34FF"/>
    <w:rsid w:val="00DF3DFF"/>
    <w:rsid w:val="00DF7E07"/>
    <w:rsid w:val="00E00322"/>
    <w:rsid w:val="00E0065E"/>
    <w:rsid w:val="00E05035"/>
    <w:rsid w:val="00E12309"/>
    <w:rsid w:val="00E22228"/>
    <w:rsid w:val="00E23197"/>
    <w:rsid w:val="00E25C66"/>
    <w:rsid w:val="00E271B0"/>
    <w:rsid w:val="00E27CBA"/>
    <w:rsid w:val="00E3732F"/>
    <w:rsid w:val="00E40C96"/>
    <w:rsid w:val="00E4205C"/>
    <w:rsid w:val="00E45BF4"/>
    <w:rsid w:val="00E47AEA"/>
    <w:rsid w:val="00E50172"/>
    <w:rsid w:val="00E51BA4"/>
    <w:rsid w:val="00E524A6"/>
    <w:rsid w:val="00E545C3"/>
    <w:rsid w:val="00E61047"/>
    <w:rsid w:val="00E6761F"/>
    <w:rsid w:val="00E723F1"/>
    <w:rsid w:val="00E72A20"/>
    <w:rsid w:val="00E74735"/>
    <w:rsid w:val="00E7597C"/>
    <w:rsid w:val="00E81156"/>
    <w:rsid w:val="00E81F18"/>
    <w:rsid w:val="00E8225C"/>
    <w:rsid w:val="00E87162"/>
    <w:rsid w:val="00E955AC"/>
    <w:rsid w:val="00E95717"/>
    <w:rsid w:val="00E95BD7"/>
    <w:rsid w:val="00EA0BFC"/>
    <w:rsid w:val="00EA162E"/>
    <w:rsid w:val="00EA45DA"/>
    <w:rsid w:val="00EA52B6"/>
    <w:rsid w:val="00EB498D"/>
    <w:rsid w:val="00EB65A7"/>
    <w:rsid w:val="00EC0DB4"/>
    <w:rsid w:val="00EC117B"/>
    <w:rsid w:val="00EC3AAB"/>
    <w:rsid w:val="00EC5EE6"/>
    <w:rsid w:val="00ED31F3"/>
    <w:rsid w:val="00ED5C00"/>
    <w:rsid w:val="00ED67B4"/>
    <w:rsid w:val="00EE0C13"/>
    <w:rsid w:val="00EE363D"/>
    <w:rsid w:val="00EE3808"/>
    <w:rsid w:val="00EE4E78"/>
    <w:rsid w:val="00EE5321"/>
    <w:rsid w:val="00EF1385"/>
    <w:rsid w:val="00EF44B9"/>
    <w:rsid w:val="00F03E31"/>
    <w:rsid w:val="00F0465B"/>
    <w:rsid w:val="00F05AD8"/>
    <w:rsid w:val="00F06C6E"/>
    <w:rsid w:val="00F10B07"/>
    <w:rsid w:val="00F17E68"/>
    <w:rsid w:val="00F207C1"/>
    <w:rsid w:val="00F37A56"/>
    <w:rsid w:val="00F40AAB"/>
    <w:rsid w:val="00F40E29"/>
    <w:rsid w:val="00F51554"/>
    <w:rsid w:val="00F52AB3"/>
    <w:rsid w:val="00F5311E"/>
    <w:rsid w:val="00F54398"/>
    <w:rsid w:val="00F56996"/>
    <w:rsid w:val="00F60C3E"/>
    <w:rsid w:val="00F60E57"/>
    <w:rsid w:val="00F6618A"/>
    <w:rsid w:val="00F6750A"/>
    <w:rsid w:val="00F703F9"/>
    <w:rsid w:val="00F74313"/>
    <w:rsid w:val="00F75889"/>
    <w:rsid w:val="00F865E7"/>
    <w:rsid w:val="00F86B40"/>
    <w:rsid w:val="00F9468A"/>
    <w:rsid w:val="00FA3837"/>
    <w:rsid w:val="00FA5A55"/>
    <w:rsid w:val="00FA7409"/>
    <w:rsid w:val="00FB1C1B"/>
    <w:rsid w:val="00FB2B6A"/>
    <w:rsid w:val="00FB2C7F"/>
    <w:rsid w:val="00FB6A53"/>
    <w:rsid w:val="00FC08AE"/>
    <w:rsid w:val="00FC5F9A"/>
    <w:rsid w:val="00FD3498"/>
    <w:rsid w:val="00FE00D9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cs="Arial" w:hAnsi="Arial" w:ascii="Arial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hAnsi="Arial" w:asci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ascii="Arial" w:cs="Arial" w:hAnsi="Arial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ascii="Arial" w:hAns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27</izvorni_sadrzaj>
    <derivirana_varijabla naziv="DomainObject.Prostorija.Naziv_1">Soba 27</derivirana_varijabla>
  </DomainObject.Prostorija.Naziv>
  <DomainObject.Prostorija.Oznaka>
    <izvorni_sadrzaj>27</izvorni_sadrzaj>
    <derivirana_varijabla naziv="DomainObject.Prostorija.Oznaka_1">27</derivirana_varijabla>
  </DomainObject.Prostorija.Oznaka>
  <DomainObject.Obrazlozenje>
    <izvorni_sadrzaj/>
    <derivirana_varijabla naziv="DomainObject.Obrazlozenje_1"/>
  </DomainObject.Obrazlozenje>
  <DomainObject.StvarniPocetakDatum>
    <izvorni_sadrzaj>8. rujna 2016.</izvorni_sadrzaj>
    <derivirana_varijabla naziv="DomainObject.StvarniPocetakDatum_1">8. rujna 2016.</derivirana_varijabla>
  </DomainObject.StvarniPocetakDatum>
  <DomainObject.StvarniZavrsetakDatum>
    <izvorni_sadrzaj>8. rujna 2016.</izvorni_sadrzaj>
    <derivirana_varijabla naziv="DomainObject.StvarniZavrsetakDatum_1">8. rujna 2016.</derivirana_varijabla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Sandra Majkić Urbanč</item>
    </izvorni_sadrzaj>
    <derivirana_varijabla naziv="DomainObject.UcesnikSudskeRadnjeListNaziv_1">
      <item>Sandra Majkić Urbanč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7. rujna 2016.</izvorni_sadrzaj>
    <derivirana_varijabla naziv="DomainObject.Zapisnik.DatumKreiranja_1">7.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Sp-1/2016-11</izvorni_sadrzaj>
    <derivirana_varijabla naziv="DomainObject.Zapisnik.Oznaka_1">Sp-1/2016-11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58</izvorni_sadrzaj>
    <derivirana_varijabla naziv="DomainObject.Predmet.Referada.Naziv_1">Referada 58</derivirana_varijabla>
  </DomainObject.Predmet.Referada.Naziv>
  <DomainObject.Predmet.Referada.Oznaka>
    <izvorni_sadrzaj>58</izvorni_sadrzaj>
    <derivirana_varijabla naziv="DomainObject.Predmet.Referada.Oznaka_1">58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Tomulić</izvorni_sadrzaj>
    <derivirana_varijabla naziv="DomainObject.Predmet.Referada.Sudac_1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Majkić Urbanč</izvorni_sadrzaj>
    <derivirana_varijabla naziv="DomainObject.Predmet.StrankaFormated_1">  Sandra Majkić Urbanč</derivirana_varijabla>
  </DomainObject.Predmet.StrankaFormated>
  <DomainObject.Predmet.StrankaFormatedOIB>
    <izvorni_sadrzaj>  Sandra Majkić Urbanč, OIB 47173966272</izvorni_sadrzaj>
    <derivirana_varijabla naziv="DomainObject.Predmet.StrankaFormatedOIB_1">  Sandra Majkić Urbanč, OIB 47173966272</derivirana_varijabla>
  </DomainObject.Predmet.StrankaFormatedOIB>
  <DomainObject.Predmet.StrankaFormatedWithAdress>
    <izvorni_sadrzaj> Sandra Majkić Urbanč, Kralja Zvonimira 38, 51250 Novi Vinodolski</izvorni_sadrzaj>
    <derivirana_varijabla naziv="DomainObject.Predmet.StrankaFormatedWithAdress_1"> Sandra Majkić Urbanč, Kralja Zvonimira 38, 51250 Novi Vinodolski</derivirana_varijabla>
  </DomainObject.Predmet.StrankaFormatedWithAdress>
  <DomainObject.Predmet.StrankaFormatedWithAdressOIB>
    <izvorni_sadrzaj> Sandra Majkić Urbanč, OIB 47173966272, Kralja Zvonimira 38, 51250 Novi Vinodolski</izvorni_sadrzaj>
    <derivirana_varijabla naziv="DomainObject.Predmet.StrankaFormatedWithAdressOIB_1"> Sandra Majkić Urbanč, OIB 47173966272, Kralja Zvonimira 38, 51250 Novi Vinodolski</derivirana_varijabla>
  </DomainObject.Predmet.StrankaFormatedWithAdressOIB>
  <DomainObject.Predmet.StrankaWithAdress>
    <izvorni_sadrzaj>Sandra Majkić Urbanč Kralja Zvonimira 38,51250 Novi Vinodolski</izvorni_sadrzaj>
    <derivirana_varijabla naziv="DomainObject.Predmet.StrankaWithAdress_1">Sandra Majkić Urbanč Kralja Zvonimira 38,51250 Novi Vinodolski</derivirana_varijabla>
  </DomainObject.Predmet.StrankaWithAdress>
  <DomainObject.Predmet.StrankaWithAdressOIB>
    <izvorni_sadrzaj>Sandra Majkić Urbanč, OIB 47173966272, Kralja Zvonimira 38,51250 Novi Vinodolski</izvorni_sadrzaj>
    <derivirana_varijabla naziv="DomainObject.Predmet.StrankaWithAdressOIB_1">Sandra Majkić Urbanč, OIB 47173966272, Kralja Zvonimira 38,51250 Novi Vinodolski</derivirana_varijabla>
  </DomainObject.Predmet.StrankaWithAdressOIB>
  <DomainObject.Predmet.StrankaNazivFormated>
    <izvorni_sadrzaj>Sandra Majkić Urbanč</izvorni_sadrzaj>
    <derivirana_varijabla naziv="DomainObject.Predmet.StrankaNazivFormated_1">Sandra Majkić Urbanč</derivirana_varijabla>
  </DomainObject.Predmet.StrankaNazivFormated>
  <DomainObject.Predmet.StrankaNazivFormatedOIB>
    <izvorni_sadrzaj>Sandra Majkić Urbanč, OIB 47173966272</izvorni_sadrzaj>
    <derivirana_varijabla naziv="DomainObject.Predmet.StrankaNazivFormatedOIB_1">Sandra Majkić Urbanč, OIB 47173966272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Rijeci - Stalna služba u Crikvenici</izvorni_sadrzaj>
    <derivirana_varijabla naziv="DomainObject.Predmet.Sud.Naziv_1">Općinski sud u Rijeci - Stalna služba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58</izvorni_sadrzaj>
    <derivirana_varijabla naziv="DomainObject.Predmet.TrenutnaLokacijaSpisa.Naziv_1">Referada 58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SSC</izvorni_sadrzaj>
    <derivirana_varijabla naziv="DomainObject.Predmet.UstrojstvenaJedinicaVodi.Naziv_1">Sudska pisarnica SSC</derivirana_varijabla>
  </DomainObject.Predmet.UstrojstvenaJedinicaVodi.Naziv>
  <DomainObject.Predmet.UstrojstvenaJedinicaVodi.Oznaka>
    <izvorni_sadrzaj>Pisarnica SSC</izvorni_sadrzaj>
    <derivirana_varijabla naziv="DomainObject.Predmet.UstrojstvenaJedinicaVodi.Oznaka_1">Pisarnica SSC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Butorac</izvorni_sadrzaj>
    <derivirana_varijabla naziv="DomainObject.Predmet.Zapisnicar_1">Barbara Butorac</derivirana_varijabla>
  </DomainObject.Predmet.Zapisnicar>
  <DomainObject.Predmet.StrankaListFormated>
    <izvorni_sadrzaj>
      <item>Sandra Majkić Urbanč</item>
    </izvorni_sadrzaj>
    <derivirana_varijabla naziv="DomainObject.Predmet.StrankaListFormated_1">
      <item>Sandra Majkić Urbanč</item>
    </derivirana_varijabla>
  </DomainObject.Predmet.StrankaListFormated>
  <DomainObject.Predmet.StrankaListFormatedOIB>
    <izvorni_sadrzaj>
      <item>Sandra Majkić Urbanč, OIB 47173966272</item>
    </izvorni_sadrzaj>
    <derivirana_varijabla naziv="DomainObject.Predmet.StrankaListFormatedOIB_1">
      <item>Sandra Majkić Urbanč, OIB 47173966272</item>
    </derivirana_varijabla>
  </DomainObject.Predmet.StrankaListFormatedOIB>
  <DomainObject.Predmet.StrankaListFormatedWithAdress>
    <izvorni_sadrzaj>
      <item>Sandra Majkić Urbanč, Kralja Zvonimira 38, 51250 Novi Vinodolski</item>
    </izvorni_sadrzaj>
    <derivirana_varijabla naziv="DomainObject.Predmet.StrankaListFormatedWithAdress_1">
      <item>Sandra Majkić Urbanč, Kralja Zvonimira 38, 51250 Novi Vinodolski</item>
    </derivirana_varijabla>
  </DomainObject.Predmet.StrankaListFormatedWithAdress>
  <DomainObject.Predmet.StrankaListFormatedWithAdressOIB>
    <izvorni_sadrzaj>
      <item>Sandra Majkić Urbanč, OIB 47173966272, Kralja Zvonimira 38, 51250 Novi Vinodolski</item>
    </izvorni_sadrzaj>
    <derivirana_varijabla naziv="DomainObject.Predmet.StrankaListFormatedWithAdressOIB_1">
      <item>Sandra Majkić Urbanč, OIB 47173966272, Kralja Zvonimira 38, 51250 Novi Vinodolski</item>
    </derivirana_varijabla>
  </DomainObject.Predmet.StrankaListFormatedWithAdressOIB>
  <DomainObject.Predmet.StrankaListNazivFormated>
    <izvorni_sadrzaj>
      <item>Sandra Majkić Urbanč</item>
    </izvorni_sadrzaj>
    <derivirana_varijabla naziv="DomainObject.Predmet.StrankaListNazivFormated_1">
      <item>Sandra Majkić Urbanč</item>
    </derivirana_varijabla>
  </DomainObject.Predmet.StrankaListNazivFormated>
  <DomainObject.Predmet.StrankaListNazivFormatedOIB>
    <izvorni_sadrzaj>
      <item>Sandra Majkić Urbanč, OIB 47173966272</item>
    </izvorni_sadrzaj>
    <derivirana_varijabla naziv="DomainObject.Predmet.StrankaListNazivFormatedOIB_1">
      <item>Sandra Majkić Urbanč, OIB 47173966272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Sp-1/2016-11</izvorni_sadrzaj>
    <derivirana_varijabla naziv="DomainObject.PoslovniBrojDokumenta_1">Sp-1/2016-11</derivirana_varijabla>
  </DomainObject.PoslovniBrojDokumenta>
  <DomainObject.Predmet.StrankaIDrugi>
    <izvorni_sadrzaj>Sandra Majkić Urbanč</izvorni_sadrzaj>
    <derivirana_varijabla naziv="DomainObject.Predmet.StrankaIDrugi_1">Sandra Majkić Urbanč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Majkić Urbanč, OIB 47173966272, Kralja Zvonimira 38, 51250 Novi Vinodolski</izvorni_sadrzaj>
    <derivirana_varijabla naziv="DomainObject.Predmet.StrankaIDrugiAdressOIB_1">Sandra Majkić Urbanč, OIB 47173966272, Kralja Zvonimira 38,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Majkić Urbanč</item>
    </izvorni_sadrzaj>
    <derivirana_varijabla naziv="DomainObject.Predmet.SudioniciListNaziv_1">
      <item>Sandra Majkić Urbanč</item>
    </derivirana_varijabla>
  </DomainObject.Predmet.SudioniciListNaziv>
  <DomainObject.Predmet.SudioniciListAdressOIB>
    <izvorni_sadrzaj>
      <item>Sandra Majkić Urbanč, OIB 47173966272, Kralja Zvonimira 38,51250 Novi Vinodolski</item>
    </izvorni_sadrzaj>
    <derivirana_varijabla naziv="DomainObject.Predmet.SudioniciListAdressOIB_1">
      <item>Sandra Majkić Urbanč, OIB 47173966272, Kralja Zvonimira 38,51250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47173966272</item>
    </izvorni_sadrzaj>
    <derivirana_varijabla naziv="DomainObject.Predmet.SudioniciListNazivOIB_1">
      <item>, OIB 47173966272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B08FE-6FED-417D-8F70-54BF572DF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270</properties:Words>
  <properties:Characters>1544</properties:Characters>
  <properties:Lines>12</properties:Lines>
  <properties:Paragraphs>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 A  P  I  S  N  I  K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2017-10-31T07:47:00Z</dcterms:created>
  <dc:creator>ikrpan</dc:creator>
  <cp:lastModifiedBy>Barbara Butorac</cp:lastModifiedBy>
  <cp:lastPrinted>2017-09-19T11:33:00Z</cp:lastPrinted>
  <dcterms:modified xmlns:xsi="http://www.w3.org/2001/XMLSchema-instance" xsi:type="dcterms:W3CDTF">2017-10-31T12:14:00Z</dcterms:modified>
  <cp:revision>5</cp:revision>
  <dc:title>Z  A  P  I  S  N 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Sp-1/2016-11 / Zapisnik - Pripremno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