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0d3a" w14:paraId="2a10d3a" w:rsidRDefault="00B515DF" w:rsidP="004B741D" w:rsidR="004B741D">
      <w:pPr>
        <w:jc w:val="right"/>
        <w15:collapsed w:val="false"/>
      </w:pPr>
      <w:r>
        <w:t>Broj: 6 St-</w:t>
      </w:r>
      <w:r w:rsidR="004B3F54">
        <w:t>1585/17-13</w:t>
      </w:r>
    </w:p>
    <w:p w:rsidRDefault="00A34987" w:rsidP="00A34987" w:rsidR="00A34987">
      <w:r>
        <w:rPr>
          <w:rStyle w:val="Naglaeno"/>
        </w:rPr>
        <w:t xml:space="preserve">             </w:t>
      </w:r>
      <w:r w:rsidR="00D05E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87" w:rsidP="00A34987" w:rsidR="00A34987" w:rsidRPr="00D21A2C"/>
    <w:p w:rsidRDefault="00A34987" w:rsidP="00A34987" w:rsidR="00A34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4987" w:rsidP="00D05E16" w:rsidR="00832D8B" w:rsidRPr="00D05E1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D05E16" w:rsidP="00D05E16" w:rsidR="00451DD6">
      <w:pPr>
        <w:jc w:val="center"/>
      </w:pPr>
      <w:r>
        <w:t>R J E Š E N J E</w:t>
      </w:r>
    </w:p>
    <w:p w:rsidRDefault="00D05E16" w:rsidP="00D05E16" w:rsidR="00D05E16" w:rsidRPr="00D05E16">
      <w:pPr>
        <w:jc w:val="center"/>
      </w:pPr>
    </w:p>
    <w:p w:rsidRDefault="00857D02" w:rsidP="00B14147" w:rsidR="00F55E8B">
      <w:pPr>
        <w:pStyle w:val="Tijeloteksta"/>
      </w:pPr>
      <w:r>
        <w:tab/>
      </w:r>
      <w:r w:rsidR="00B14147" w:rsidRPr="00B14147">
        <w:t>Trgovački sud u Osijeku, po stečajno</w:t>
      </w:r>
      <w:r w:rsidR="00946185">
        <w:t>j sutkinji</w:t>
      </w:r>
      <w:r w:rsidR="00B14147" w:rsidRPr="00B14147">
        <w:t xml:space="preserve"> Nadi Roso, u stečajnom postupku nad dužnikom </w:t>
      </w:r>
      <w:r w:rsidR="004B3F54" w:rsidRPr="004B3F54">
        <w:rPr>
          <w:b/>
        </w:rPr>
        <w:t xml:space="preserve">TRANSPORT dioničko društvo za prijevoz robe u cestovnom prometu,Vinkovci, </w:t>
      </w:r>
      <w:proofErr w:type="spellStart"/>
      <w:r w:rsidR="004B3F54" w:rsidRPr="004B3F54">
        <w:rPr>
          <w:b/>
        </w:rPr>
        <w:t>Zalužje</w:t>
      </w:r>
      <w:proofErr w:type="spellEnd"/>
      <w:r w:rsidR="004B3F54" w:rsidRPr="004B3F54">
        <w:rPr>
          <w:b/>
        </w:rPr>
        <w:t xml:space="preserve"> 44, MBS 030017424, OIB 12906427805</w:t>
      </w:r>
      <w:r w:rsidR="00B14147" w:rsidRPr="00B14147">
        <w:t xml:space="preserve">, dana </w:t>
      </w:r>
      <w:r w:rsidR="004B3F54">
        <w:t>7. svibnja 2018. g.,</w:t>
      </w:r>
      <w:r w:rsidR="00A4449C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D05E16">
      <w:pPr>
        <w:pStyle w:val="Tijeloteksta"/>
      </w:pPr>
      <w:r>
        <w:tab/>
      </w:r>
    </w:p>
    <w:p w:rsidRDefault="00110846" w:rsidP="004B3F54" w:rsidR="004B3F54">
      <w:pPr>
        <w:ind w:firstLine="708"/>
        <w:jc w:val="both"/>
      </w:pPr>
      <w:r>
        <w:t xml:space="preserve">I   </w:t>
      </w:r>
      <w:r w:rsidR="00A34987">
        <w:t xml:space="preserve">Odgađa se </w:t>
      </w:r>
      <w:r w:rsidR="00D05E16">
        <w:t xml:space="preserve">provedba stečajnog postupka </w:t>
      </w:r>
      <w:r w:rsidR="004B3F54">
        <w:t>za daljnjih 60 dana računajući od dana objave ovoga Rješenja na mrežnim stranicama e-oglasna ploča sudova, na prijedlog privremene stečajne upraviteljice.</w:t>
      </w:r>
    </w:p>
    <w:p w:rsidRDefault="00D05E16" w:rsidP="004B3F54" w:rsidR="00110846">
      <w:pPr>
        <w:ind w:firstLine="708"/>
        <w:jc w:val="both"/>
      </w:pPr>
      <w:r>
        <w:t xml:space="preserve"> </w:t>
      </w:r>
    </w:p>
    <w:p w:rsidRDefault="00110846" w:rsidP="00110846" w:rsidR="00110846">
      <w:pPr>
        <w:jc w:val="both"/>
      </w:pPr>
    </w:p>
    <w:p w:rsidRDefault="00110846" w:rsidP="00110846" w:rsidR="00110846">
      <w:pPr>
        <w:jc w:val="center"/>
      </w:pPr>
      <w:r w:rsidRPr="004B3F54">
        <w:t>Obrazloženje</w:t>
      </w:r>
    </w:p>
    <w:p w:rsidRDefault="004B3F54" w:rsidP="00110846" w:rsidR="004B3F54" w:rsidRPr="004B3F54">
      <w:pPr>
        <w:jc w:val="center"/>
      </w:pPr>
    </w:p>
    <w:p w:rsidRDefault="00110846" w:rsidP="00110846" w:rsidR="00110846">
      <w:pPr>
        <w:jc w:val="both"/>
      </w:pPr>
      <w:r>
        <w:t xml:space="preserve">  </w:t>
      </w:r>
    </w:p>
    <w:p w:rsidRDefault="004B3F54" w:rsidP="004B3F54" w:rsidR="00AA580E">
      <w:pPr>
        <w:pStyle w:val="Tijeloteksta"/>
        <w:ind w:firstLine="708"/>
      </w:pPr>
      <w:r>
        <w:t xml:space="preserve">Na održanom ročištu od 31. siječnja 2018. g. za ispitivanje uvjeta za otvaranje stečajnog postupka nad dužnikom </w:t>
      </w:r>
      <w:r w:rsidRPr="004B3F54">
        <w:t xml:space="preserve">TRANSPORT dioničko društvo za prijevoz robe u cestovnom prometu,Vinkovci, </w:t>
      </w:r>
      <w:proofErr w:type="spellStart"/>
      <w:r w:rsidRPr="004B3F54">
        <w:t>Zalužje</w:t>
      </w:r>
      <w:proofErr w:type="spellEnd"/>
      <w:r w:rsidRPr="004B3F54">
        <w:t xml:space="preserve"> 44, MBS 030017424, OIB 12906427805</w:t>
      </w:r>
      <w:r>
        <w:t xml:space="preserve"> a na prijedlog privremene stečajne upraviteljice dužnika te uz suglasnost ŽDO sud je odgodio provedbu stečajnog postupka na rok od 90 dana.</w:t>
      </w:r>
    </w:p>
    <w:p w:rsidRDefault="00AA580E" w:rsidP="00D05E16" w:rsidR="00832D8B">
      <w:pPr>
        <w:pStyle w:val="Tijeloteksta"/>
        <w:ind w:firstLine="708"/>
      </w:pPr>
      <w:r>
        <w:t xml:space="preserve">Podneskom od </w:t>
      </w:r>
      <w:r w:rsidR="004B3F54">
        <w:t>19. travnja 2018. g. privremena stečajna upraviteljica, a na zahtjev dužnika, predložila je daljnju odgodu za dodatnih 60 dana provedbe stečajnog postupka nad dužnikom s čime se suglasio ŽDO Vukovar podneskom od 30.4.2018. g.</w:t>
      </w:r>
    </w:p>
    <w:p w:rsidRDefault="00A34987" w:rsidP="00A34987" w:rsidR="00F55E8B">
      <w:pPr>
        <w:pStyle w:val="Tijeloteksta"/>
        <w:ind w:firstLine="708"/>
      </w:pPr>
      <w:r>
        <w:t>Slijedom navedenog v</w:t>
      </w:r>
      <w:r w:rsidR="00D05E16">
        <w:t>aljalo je odlučiti kao u izreci sukladno čl. 116 st. 1 ZPP u vezi s čl. 10 Stečajnog zakona (NN 71/15</w:t>
      </w:r>
      <w:r w:rsidR="004B3F54">
        <w:t xml:space="preserve"> i 104/17</w:t>
      </w:r>
      <w:r w:rsidR="00D05E16">
        <w:t>).</w:t>
      </w:r>
      <w:r>
        <w:t xml:space="preserve"> </w:t>
      </w:r>
    </w:p>
    <w:p w:rsidRDefault="00F55E8B" w:rsidP="004B3F54" w:rsidR="00F55E8B">
      <w:pPr>
        <w:pStyle w:val="Tijeloteksta"/>
      </w:pPr>
    </w:p>
    <w:p w:rsidRDefault="00D05E16" w:rsidP="00D05E16" w:rsidR="004B741D">
      <w:pPr>
        <w:pStyle w:val="Tijeloteksta"/>
        <w:tabs>
          <w:tab w:pos="4536" w:val="center"/>
          <w:tab w:pos="639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B3F54">
        <w:t>7. svibnja 2018. g.</w:t>
      </w:r>
    </w:p>
    <w:p w:rsidRDefault="004B3F54" w:rsidP="00D05E16" w:rsidR="004B3F54">
      <w:pPr>
        <w:pStyle w:val="Tijeloteksta"/>
        <w:tabs>
          <w:tab w:pos="4536" w:val="center"/>
          <w:tab w:pos="6390" w:val="left"/>
        </w:tabs>
        <w:jc w:val="left"/>
      </w:pPr>
    </w:p>
    <w:p w:rsidRDefault="004B3F54" w:rsidP="004B3F54" w:rsidR="007242CD">
      <w:pPr>
        <w:pStyle w:val="Tijeloteksta"/>
        <w:tabs>
          <w:tab w:pos="5250" w:val="left"/>
        </w:tabs>
        <w:jc w:val="left"/>
      </w:pPr>
      <w:r>
        <w:t>Zapisničar: Danijela Sekulić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946185">
        <w:t>STEČAJNA SUTKINJA</w:t>
      </w:r>
    </w:p>
    <w:p w:rsidRDefault="004B741D" w:rsidP="004B741D" w:rsidR="00AE72E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05E16">
        <w:t>Nada Roso</w:t>
      </w:r>
    </w:p>
    <w:p w:rsidRDefault="004B741D" w:rsidP="004B3F54" w:rsidR="00366021">
      <w:pPr>
        <w:pStyle w:val="Tijeloteksta"/>
        <w:jc w:val="left"/>
      </w:pPr>
      <w:r>
        <w:t>DNA</w:t>
      </w:r>
    </w:p>
    <w:p w:rsidRDefault="004B3F54" w:rsidP="00832D8B" w:rsidR="004B3F54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Jadranka </w:t>
      </w:r>
      <w:proofErr w:type="spellStart"/>
      <w:r>
        <w:t>Šeput</w:t>
      </w:r>
      <w:proofErr w:type="spellEnd"/>
      <w:r>
        <w:t>, Osijek</w:t>
      </w:r>
    </w:p>
    <w:p w:rsidRDefault="00D05E16" w:rsidP="00832D8B" w:rsidR="00D05E1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4B3F54" w:rsidP="00832D8B" w:rsidR="004B3F54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832D8B" w:rsidP="00832D8B" w:rsidR="00832D8B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  <w:r w:rsidR="004B3F54">
        <w:t xml:space="preserve"> uz podnesak </w:t>
      </w:r>
      <w:proofErr w:type="spellStart"/>
      <w:r w:rsidR="004B3F54">
        <w:t>priv</w:t>
      </w:r>
      <w:proofErr w:type="spellEnd"/>
      <w:r w:rsidR="004B3F54">
        <w:t>. st. uprav. od 19.4.2018. g. i podnesak ŽDO od 2.5.2018. g.</w:t>
      </w:r>
    </w:p>
    <w:p w:rsidRDefault="00D05E16" w:rsidP="00832D8B" w:rsidR="00832D8B">
      <w:pPr>
        <w:pStyle w:val="Tijeloteksta"/>
        <w:numPr>
          <w:ilvl w:val="0"/>
          <w:numId w:val="3"/>
        </w:numPr>
        <w:jc w:val="left"/>
      </w:pPr>
      <w:r>
        <w:t>K-</w:t>
      </w:r>
      <w:r w:rsidR="004B3F54">
        <w:t>8.7.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002204" w:rsidR="004B3F54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P="004B3F54" w:rsidR="00451DD6">
      <w:pPr>
        <w:jc w:val="both"/>
      </w:pPr>
    </w:p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BC4" w:rsidR="00582BC4">
      <w:r>
        <w:separator/>
      </w:r>
    </w:p>
  </w:endnote>
  <w:endnote w:id="0" w:type="continuationSeparator">
    <w:p w:rsidRDefault="00582BC4" w:rsidR="00582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BC4" w:rsidR="00582BC4">
      <w:r>
        <w:separator/>
      </w:r>
    </w:p>
  </w:footnote>
  <w:footnote w:id="0" w:type="continuationSeparator">
    <w:p w:rsidRDefault="00582BC4" w:rsidR="00582B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P="004B3F54" w:rsidR="00B14147">
    <w:pPr>
      <w:pStyle w:val="Zaglavlje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2204"/>
    <w:rsid w:val="0001202A"/>
    <w:rsid w:val="0005396D"/>
    <w:rsid w:val="00056BF2"/>
    <w:rsid w:val="00066DC7"/>
    <w:rsid w:val="00086232"/>
    <w:rsid w:val="000C20F1"/>
    <w:rsid w:val="000E414B"/>
    <w:rsid w:val="00110846"/>
    <w:rsid w:val="0016016C"/>
    <w:rsid w:val="00163019"/>
    <w:rsid w:val="001635ED"/>
    <w:rsid w:val="0019752C"/>
    <w:rsid w:val="001A0170"/>
    <w:rsid w:val="001A6201"/>
    <w:rsid w:val="001E3E48"/>
    <w:rsid w:val="001E75FC"/>
    <w:rsid w:val="002131C8"/>
    <w:rsid w:val="002142C7"/>
    <w:rsid w:val="0021564C"/>
    <w:rsid w:val="00223C8E"/>
    <w:rsid w:val="00255E1A"/>
    <w:rsid w:val="00263692"/>
    <w:rsid w:val="00291B9C"/>
    <w:rsid w:val="002E462D"/>
    <w:rsid w:val="00313F98"/>
    <w:rsid w:val="003258FC"/>
    <w:rsid w:val="00325955"/>
    <w:rsid w:val="00327B99"/>
    <w:rsid w:val="00340A8F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3F54"/>
    <w:rsid w:val="004B741D"/>
    <w:rsid w:val="004E5065"/>
    <w:rsid w:val="00500BBD"/>
    <w:rsid w:val="00504A69"/>
    <w:rsid w:val="00520A68"/>
    <w:rsid w:val="0055624C"/>
    <w:rsid w:val="00582BC4"/>
    <w:rsid w:val="005B403D"/>
    <w:rsid w:val="00607E75"/>
    <w:rsid w:val="006235FB"/>
    <w:rsid w:val="00650B10"/>
    <w:rsid w:val="0067186E"/>
    <w:rsid w:val="006837ED"/>
    <w:rsid w:val="006A2408"/>
    <w:rsid w:val="006A56C2"/>
    <w:rsid w:val="006F1383"/>
    <w:rsid w:val="00700507"/>
    <w:rsid w:val="007242CD"/>
    <w:rsid w:val="00725641"/>
    <w:rsid w:val="0074711B"/>
    <w:rsid w:val="007566D6"/>
    <w:rsid w:val="00786F1E"/>
    <w:rsid w:val="007C1241"/>
    <w:rsid w:val="0080666F"/>
    <w:rsid w:val="00832D8B"/>
    <w:rsid w:val="00845777"/>
    <w:rsid w:val="00857D02"/>
    <w:rsid w:val="008737C5"/>
    <w:rsid w:val="0088689D"/>
    <w:rsid w:val="009001D6"/>
    <w:rsid w:val="00935547"/>
    <w:rsid w:val="00946185"/>
    <w:rsid w:val="00961D63"/>
    <w:rsid w:val="009729EC"/>
    <w:rsid w:val="009807E2"/>
    <w:rsid w:val="00994095"/>
    <w:rsid w:val="009C13EB"/>
    <w:rsid w:val="00A025E8"/>
    <w:rsid w:val="00A07AC6"/>
    <w:rsid w:val="00A14779"/>
    <w:rsid w:val="00A246A1"/>
    <w:rsid w:val="00A34987"/>
    <w:rsid w:val="00A402F9"/>
    <w:rsid w:val="00A4298E"/>
    <w:rsid w:val="00A4449C"/>
    <w:rsid w:val="00A91ED3"/>
    <w:rsid w:val="00AA580E"/>
    <w:rsid w:val="00AB56F9"/>
    <w:rsid w:val="00AD24AA"/>
    <w:rsid w:val="00AE72EB"/>
    <w:rsid w:val="00B037A0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94A01"/>
    <w:rsid w:val="00CA5EA9"/>
    <w:rsid w:val="00CB380F"/>
    <w:rsid w:val="00CE19FA"/>
    <w:rsid w:val="00CF4431"/>
    <w:rsid w:val="00D05E16"/>
    <w:rsid w:val="00D178DC"/>
    <w:rsid w:val="00D17A08"/>
    <w:rsid w:val="00D217E4"/>
    <w:rsid w:val="00D43D85"/>
    <w:rsid w:val="00D64559"/>
    <w:rsid w:val="00D85A5F"/>
    <w:rsid w:val="00D86163"/>
    <w:rsid w:val="00DC7BF5"/>
    <w:rsid w:val="00DE58F9"/>
    <w:rsid w:val="00E02941"/>
    <w:rsid w:val="00E1321F"/>
    <w:rsid w:val="00E25C12"/>
    <w:rsid w:val="00E33E37"/>
    <w:rsid w:val="00E430E2"/>
    <w:rsid w:val="00E55AA4"/>
    <w:rsid w:val="00EB3D75"/>
    <w:rsid w:val="00ED0232"/>
    <w:rsid w:val="00F435F7"/>
    <w:rsid w:val="00F55E8B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22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22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>
      <item>Ante Komljenović</item>
    </izvorni_sadrzaj>
    <derivirana_varijabla naziv="DomainObject.Predmet.OstaliListFormated_1">
      <item>Ante Komljenović</item>
    </derivirana_varijabla>
  </DomainObject.Predmet.OstaliListFormated>
  <DomainObject.Predmet.OstaliListFormatedOIB>
    <izvorni_sadrzaj>
      <item>Ante Komljenović, OIB 92901034127</item>
    </izvorni_sadrzaj>
    <derivirana_varijabla naziv="DomainObject.Predmet.OstaliListFormatedOIB_1">
      <item>Ante Komljenović, OIB 92901034127</item>
    </derivirana_varijabla>
  </DomainObject.Predmet.OstaliListFormatedOIB>
  <DomainObject.Predmet.OstaliListFormatedWithAdress>
    <izvorni_sadrzaj>
      <item>Ante Komljenović, Anina Ulica 2b, 32100 Vinkovci</item>
    </izvorni_sadrzaj>
    <derivirana_varijabla naziv="DomainObject.Predmet.OstaliListFormatedWithAdress_1">
      <item>Ante Komljenović, Anina Ulica 2b, 32100 Vinkovci</item>
    </derivirana_varijabla>
  </DomainObject.Predmet.OstaliListFormatedWithAdress>
  <DomainObject.Predmet.OstaliListFormatedWithAdressOIB>
    <izvorni_sadrzaj>
      <item>Ante Komljenović, OIB 92901034127, Anina Ulica 2b, 32100 Vinkovci</item>
    </izvorni_sadrzaj>
    <derivirana_varijabla naziv="DomainObject.Predmet.OstaliListFormatedWithAdressOIB_1">
      <item>Ante Komljenović, OIB 92901034127, Anina Ulica 2b, 32100 Vinkovci</item>
    </derivirana_varijabla>
  </DomainObject.Predmet.OstaliListFormatedWithAdressOIB>
  <DomainObject.Predmet.OstaliListNazivFormated>
    <izvorni_sadrzaj>
      <item>Ante Komljenović</item>
    </izvorni_sadrzaj>
    <derivirana_varijabla naziv="DomainObject.Predmet.OstaliListNazivFormated_1">
      <item>Ante Komljenović</item>
    </derivirana_varijabla>
  </DomainObject.Predmet.OstaliListNazivFormated>
  <DomainObject.Predmet.OstaliListNazivFormatedOIB>
    <izvorni_sadrzaj>
      <item>Ante Komljenović, OIB 92901034127</item>
    </izvorni_sadrzaj>
    <derivirana_varijabla naziv="DomainObject.Predmet.OstaliListNazivFormatedOIB_1">
      <item>Ante Komljenović, OIB 92901034127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  <item>Ante Komljenović</item>
    </izvorni_sadrzaj>
    <derivirana_varijabla naziv="DomainObject.Predmet.SudioniciListNaziv_1">
      <item>FINA RC OSIJEK</item>
      <item>TRANSPORT dioničko društvo za prijevoz robe u cestovnom prometu</item>
      <item>Ante Komljenović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  <item>Ante Komljenović, OIB 92901034127, Anina Ulica 2b,32100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  <item>Ante Komljenović, OIB 92901034127, Anina Ulica 2b,32100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  <item>, OIB 92901034127</item>
    </izvorni_sadrzaj>
    <derivirana_varijabla naziv="DomainObject.Predmet.SudioniciListNazivOIB_1">
      <item>, OIB 85821130368</item>
      <item>, OIB 12906427805</item>
      <item>, OIB 92901034127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B3516-485F-4575-A969-850DAA076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1313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2018-05-07T10:53:00Z</dcterms:created>
  <dc:creator>hermanj</dc:creator>
  <cp:lastModifiedBy>Danijela Sekulić</cp:lastModifiedBy>
  <cp:lastPrinted>2018-05-07T10:53:00Z</cp:lastPrinted>
  <dcterms:modified xmlns:xsi="http://www.w3.org/2001/XMLSchema-instance" xsi:type="dcterms:W3CDTF">2018-05-07T10:54:00Z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PROVEDBE SP.docx)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