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388e" w14:paraId="e6c388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A1F20">
        <w:rPr>
          <w:rFonts w:hAnsi="Times New Roman" w:ascii="Times New Roman"/>
          <w:szCs w:val="24"/>
        </w:rPr>
        <w:t>4680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8A1F20" w:rsidRPr="006660A8">
        <w:rPr>
          <w:rFonts w:hAnsi="Times New Roman" w:ascii="Times New Roman"/>
          <w:szCs w:val="24"/>
        </w:rPr>
        <w:t>CEBIOR d.o.o.</w:t>
      </w:r>
      <w:r w:rsidR="008A1F20">
        <w:rPr>
          <w:rFonts w:hAnsi="Times New Roman" w:ascii="Times New Roman"/>
          <w:szCs w:val="24"/>
        </w:rPr>
        <w:t xml:space="preserve">, Zagreb, (Grad Zagreb), Prilaz Slave Raškaj 8, </w:t>
      </w:r>
      <w:r w:rsidR="008A1F20" w:rsidRPr="004D3A78">
        <w:rPr>
          <w:rFonts w:hAnsi="Times New Roman" w:ascii="Times New Roman"/>
          <w:szCs w:val="24"/>
        </w:rPr>
        <w:t>OIB:</w:t>
      </w:r>
      <w:r w:rsidR="008A1F20">
        <w:rPr>
          <w:rFonts w:hAnsi="Times New Roman" w:ascii="Times New Roman"/>
          <w:szCs w:val="24"/>
        </w:rPr>
        <w:t xml:space="preserve"> </w:t>
      </w:r>
      <w:r w:rsidR="008A1F20" w:rsidRPr="006660A8">
        <w:rPr>
          <w:rFonts w:hAnsi="Times New Roman" w:ascii="Times New Roman"/>
          <w:szCs w:val="24"/>
        </w:rPr>
        <w:t>55728378428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8A1F20" w:rsidRPr="006660A8">
        <w:rPr>
          <w:rFonts w:hAnsi="Times New Roman" w:ascii="Times New Roman"/>
          <w:szCs w:val="24"/>
        </w:rPr>
        <w:t>CEBIOR d.o.o.</w:t>
      </w:r>
      <w:r w:rsidR="008A1F20">
        <w:rPr>
          <w:rFonts w:hAnsi="Times New Roman" w:ascii="Times New Roman"/>
          <w:szCs w:val="24"/>
        </w:rPr>
        <w:t xml:space="preserve">, Zagreb, (Grad Zagreb), Prilaz Slave Raškaj 8, </w:t>
      </w:r>
      <w:r w:rsidR="008A1F20" w:rsidRPr="004D3A78">
        <w:rPr>
          <w:rFonts w:hAnsi="Times New Roman" w:ascii="Times New Roman"/>
          <w:szCs w:val="24"/>
        </w:rPr>
        <w:t>OIB:</w:t>
      </w:r>
      <w:r w:rsidR="008A1F20">
        <w:rPr>
          <w:rFonts w:hAnsi="Times New Roman" w:ascii="Times New Roman"/>
          <w:szCs w:val="24"/>
        </w:rPr>
        <w:t xml:space="preserve"> </w:t>
      </w:r>
      <w:r w:rsidR="008A1F20" w:rsidRPr="006660A8">
        <w:rPr>
          <w:rFonts w:hAnsi="Times New Roman" w:ascii="Times New Roman"/>
          <w:szCs w:val="24"/>
        </w:rPr>
        <w:t>55728378428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8A1F20">
        <w:rPr>
          <w:rFonts w:hAnsi="Times New Roman" w:ascii="Times New Roman"/>
        </w:rPr>
        <w:t>5.128,26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55EE4" w:rsidR="00655EE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15B11"/>
    <w:rsid w:val="00624906"/>
    <w:rsid w:val="00624974"/>
    <w:rsid w:val="006300BC"/>
    <w:rsid w:val="00655EE4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5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E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E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E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E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5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E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E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E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E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4680</izvorni_sadrzaj>
    <derivirana_varijabla naziv="DomainObject.Predmet.Broj_1">4680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St-4680/2015</izvorni_sadrzaj>
    <derivirana_varijabla naziv="DomainObject.Predmet.OznakaBroj_1">St-4680/2015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CEBIOR d.o.o. zastupanog po punomoćniku Marin Ante Dugandžić; Josip Antolović</izvorni_sadrzaj>
    <derivirana_varijabla naziv="DomainObject.Predmet.ProtustrankaFormated_1">  CEBIOR d.o.o. zastupanog po punomoćniku Marin Ante Dugandžić; Josip Antolović</derivirana_varijabla>
  </DomainObject.Predmet.ProtustrankaFormated>
  <DomainObject.Predmet.ProtustrankaFormatedOIB>
    <izvorni_sadrzaj>  CEBIOR d.o.o., OIB 55728378428 zastupanog po punomoćniku Marin Ante Dugandžić; Josip Antolović</izvorni_sadrzaj>
    <derivirana_varijabla naziv="DomainObject.Predmet.ProtustrankaFormatedOIB_1">  CEBIOR d.o.o., OIB 55728378428 zastupanog po punomoćniku Marin Ante Dugandžić; Josip Antolović</derivirana_varijabla>
  </DomainObject.Predmet.ProtustrankaFormatedOIB>
  <DomainObject.Predmet.ProtustrankaFormatedWithAdress>
    <izvorni_sadrzaj> CEBIOR d.o.o., Prilaz Slave Raškaj 8, 10000 Zagreb zastupanog po punomoćniku Marin Ante Dugandžić; Josip Antolović</izvorni_sadrzaj>
    <derivirana_varijabla naziv="DomainObject.Predmet.ProtustrankaFormatedWithAdress_1"> CEBIOR d.o.o., Prilaz Slave Raškaj 8, 10000 Zagreb zastupanog po punomoćniku Marin Ante Dugandžić; Josip Antolović</derivirana_varijabla>
  </DomainObject.Predmet.ProtustrankaFormatedWithAdress>
  <DomainObject.Predmet.ProtustrankaFormatedWithAdressOIB>
    <izvorni_sadrzaj> CEBIOR d.o.o., OIB 55728378428, Prilaz Slave Raškaj 8, 10000 Zagreb zastupanog po punomoćniku Marin Ante Dugandžić; Josip Antolović</izvorni_sadrzaj>
    <derivirana_varijabla naziv="DomainObject.Predmet.ProtustrankaFormatedWithAdressOIB_1"> CEBIOR d.o.o., OIB 55728378428, Prilaz Slave Raškaj 8, 10000 Zagreb zastupanog po punomoćniku Marin Ante Dugandžić; Josip Antolović</derivirana_varijabla>
  </DomainObject.Predmet.ProtustrankaFormatedWithAdressOIB>
  <DomainObject.Predmet.ProtustrankaWithAdress>
    <izvorni_sadrzaj>CEBIOR d.o.o. Prilaz Slave Raškaj 8, 10000 Zagreb</izvorni_sadrzaj>
    <derivirana_varijabla naziv="DomainObject.Predmet.ProtustrankaWithAdress_1">CEBIOR d.o.o. Prilaz Slave Raškaj 8, 10000 Zagreb</derivirana_varijabla>
  </DomainObject.Predmet.ProtustrankaWithAdress>
  <DomainObject.Predmet.ProtustrankaWithAdressOIB>
    <izvorni_sadrzaj>CEBIOR d.o.o., OIB 55728378428, Prilaz Slave Raškaj 8, 10000 Zagreb</izvorni_sadrzaj>
    <derivirana_varijabla naziv="DomainObject.Predmet.ProtustrankaWithAdressOIB_1">CEBIOR d.o.o., OIB 55728378428, Prilaz Slave Raškaj 8, 10000 Zagreb</derivirana_varijabla>
  </DomainObject.Predmet.ProtustrankaWithAdressOIB>
  <DomainObject.Predmet.ProtustrankaNazivFormated>
    <izvorni_sadrzaj>CEBIOR d.o.o.</izvorni_sadrzaj>
    <derivirana_varijabla naziv="DomainObject.Predmet.ProtustrankaNazivFormated_1">CEBIOR d.o.o.</derivirana_varijabla>
  </DomainObject.Predmet.ProtustrankaNazivFormated>
  <DomainObject.Predmet.ProtustrankaNazivFormatedOIB>
    <izvorni_sadrzaj>CEBIOR d.o.o., OIB 55728378428</izvorni_sadrzaj>
    <derivirana_varijabla naziv="DomainObject.Predmet.ProtustrankaNazivFormatedOIB_1">CEBIOR d.o.o., OIB 55728378428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CEBIOR d.o.o. zastupanog po punomoćniku Marin Ante Dugandžić; Josip Antolović</item>
    </izvorni_sadrzaj>
    <derivirana_varijabla naziv="DomainObject.Predmet.ProtuStrankaListFormated_1">
      <item>CEBIOR d.o.o. zastupanog po punomoćniku Marin Ante Dugandžić; Josip Antolović</item>
    </derivirana_varijabla>
  </DomainObject.Predmet.ProtuStrankaListFormated>
  <DomainObject.Predmet.ProtuStrankaListFormatedOIB>
    <izvorni_sadrzaj>
      <item>CEBIOR d.o.o., OIB 55728378428 zastupanog po punomoćniku Marin Ante Dugandžić; Josip Antolović</item>
    </izvorni_sadrzaj>
    <derivirana_varijabla naziv="DomainObject.Predmet.ProtuStrankaListFormatedOIB_1">
      <item>CEBIOR d.o.o., OIB 55728378428 zastupanog po punomoćniku Marin Ante Dugandžić; Josip Antolović</item>
    </derivirana_varijabla>
  </DomainObject.Predmet.ProtuStrankaListFormatedOIB>
  <DomainObject.Predmet.ProtuStrankaListFormatedWithAdress>
    <izvorni_sadrzaj>
      <item>CEBIOR d.o.o., Prilaz Slave Raškaj 8, 10000 Zagreb zastupanog po punomoćniku Marin Ante Dugandžić; Josip Antolović</item>
    </izvorni_sadrzaj>
    <derivirana_varijabla naziv="DomainObject.Predmet.ProtuStrankaListFormatedWithAdress_1">
      <item>CEBIOR d.o.o., Prilaz Slave Raškaj 8, 10000 Zagreb zastupanog po punomoćniku Marin Ante Dugandžić; Josip Antolović</item>
    </derivirana_varijabla>
  </DomainObject.Predmet.ProtuStrankaListFormatedWithAdress>
  <DomainObject.Predmet.ProtuStrankaListFormatedWithAdressOIB>
    <izvorni_sadrzaj>
      <item>CEBIOR d.o.o., OIB 55728378428, Prilaz Slave Raškaj 8, 10000 Zagreb zastupanog po punomoćniku Marin Ante Dugandžić; Josip Antolović</item>
    </izvorni_sadrzaj>
    <derivirana_varijabla naziv="DomainObject.Predmet.ProtuStrankaListFormatedWithAdressOIB_1">
      <item>CEBIOR d.o.o., OIB 55728378428, Prilaz Slave Raškaj 8, 10000 Zagreb zastupanog po punomoćniku Marin Ante Dugandžić; Josip Antolović</item>
    </derivirana_varijabla>
  </DomainObject.Predmet.ProtuStrankaListFormatedWithAdressOIB>
  <DomainObject.Predmet.ProtuStrankaListNazivFormated>
    <izvorni_sadrzaj>
      <item>CEBIOR d.o.o.</item>
    </izvorni_sadrzaj>
    <derivirana_varijabla naziv="DomainObject.Predmet.ProtuStrankaListNazivFormated_1">
      <item>CEBIOR d.o.o.</item>
    </derivirana_varijabla>
  </DomainObject.Predmet.ProtuStrankaListNazivFormated>
  <DomainObject.Predmet.ProtuStrankaListNazivFormatedOIB>
    <izvorni_sadrzaj>
      <item>CEBIOR d.o.o., OIB 55728378428</item>
    </izvorni_sadrzaj>
    <derivirana_varijabla naziv="DomainObject.Predmet.ProtuStrankaListNazivFormatedOIB_1">
      <item>CEBIOR d.o.o., OIB 55728378428</item>
    </derivirana_varijabla>
  </DomainObject.Predmet.ProtuStrankaListNazivFormatedOIB>
  <DomainObject.Predmet.OstaliListFormated>
    <izvorni_sadrzaj>
      <item>Marin Ante Dugandžić punomoćnik sudionika u postupku CEBIOR d.o.o.</item>
      <item>Josip Antolović punomoćnik sudionika u postupku CEBIOR d.o.o.</item>
    </izvorni_sadrzaj>
    <derivirana_varijabla naziv="DomainObject.Predmet.OstaliListFormated_1">
      <item>Marin Ante Dugandžić punomoćnik sudionika u postupku CEBIOR d.o.o.</item>
      <item>Josip Antolović punomoćnik sudionika u postupku CEBIOR d.o.o.</item>
    </derivirana_varijabla>
  </DomainObject.Predmet.OstaliListFormated>
  <DomainObject.Predmet.OstaliListFormatedOIB>
    <izvorni_sadrzaj>
      <item>Marin Ante Dugandžić, OIB 90440153150 punomoćnik sudionika u postupku CEBIOR d.o.o.</item>
      <item>Josip Antolović, OIB 00687323545 punomoćnik sudionika u postupku CEBIOR d.o.o.</item>
    </izvorni_sadrzaj>
    <derivirana_varijabla naziv="DomainObject.Predmet.OstaliListFormatedOIB_1">
      <item>Marin Ante Dugandžić, OIB 90440153150 punomoćnik sudionika u postupku CEBIOR d.o.o.</item>
      <item>Josip Antolović, OIB 00687323545 punomoćnik sudionika u postupku CEBIOR d.o.o.</item>
    </derivirana_varijabla>
  </DomainObject.Predmet.OstaliListFormatedOIB>
  <DomainObject.Predmet.OstaliListFormatedWithAdress>
    <izvorni_sadrzaj>
      <item>Marin Ante Dugandžić, Prilaz Slave Raškaj 8, 10000 Zagreb punomoćnik sudionika u postupku CEBIOR d.o.o.</item>
      <item>Josip Antolović, Stara Kapela 90, 10342 Stara Kapela punomoćnik sudionika u postupku CEBIOR d.o.o.</item>
    </izvorni_sadrzaj>
    <derivirana_varijabla naziv="DomainObject.Predmet.OstaliListFormatedWithAdress_1">
      <item>Marin Ante Dugandžić, Prilaz Slave Raškaj 8, 10000 Zagreb punomoćnik sudionika u postupku CEBIOR d.o.o.</item>
      <item>Josip Antolović, Stara Kapela 90, 10342 Stara Kapela punomoćnik sudionika u postupku CEBIOR d.o.o.</item>
    </derivirana_varijabla>
  </DomainObject.Predmet.OstaliListFormatedWithAdress>
  <DomainObject.Predmet.OstaliListFormatedWithAdressOIB>
    <izvorni_sadrzaj>
      <item>Marin Ante Dugandžić, OIB 90440153150, Prilaz Slave Raškaj 8, 10000 Zagreb punomoćnik sudionika u postupku CEBIOR d.o.o.</item>
      <item>Josip Antolović, OIB 00687323545, Stara Kapela 90, 10342 Stara Kapela punomoćnik sudionika u postupku CEBIOR d.o.o.</item>
    </izvorni_sadrzaj>
    <derivirana_varijabla naziv="DomainObject.Predmet.OstaliListFormatedWithAdressOIB_1">
      <item>Marin Ante Dugandžić, OIB 90440153150, Prilaz Slave Raškaj 8, 10000 Zagreb punomoćnik sudionika u postupku CEBIOR d.o.o.</item>
      <item>Josip Antolović, OIB 00687323545, Stara Kapela 90, 10342 Stara Kapela punomoćnik sudionika u postupku CEBIOR d.o.o.</item>
    </derivirana_varijabla>
  </DomainObject.Predmet.OstaliListFormatedWithAdressOIB>
  <DomainObject.Predmet.OstaliListNazivFormated>
    <izvorni_sadrzaj>
      <item>Marin Ante Dugandžić</item>
      <item>Josip Antolović</item>
    </izvorni_sadrzaj>
    <derivirana_varijabla naziv="DomainObject.Predmet.OstaliListNazivFormated_1">
      <item>Marin Ante Dugandžić</item>
      <item>Josip Antolović</item>
    </derivirana_varijabla>
  </DomainObject.Predmet.OstaliListNazivFormated>
  <DomainObject.Predmet.OstaliListNazivFormatedOIB>
    <izvorni_sadrzaj>
      <item>Marin Ante Dugandžić, OIB 90440153150</item>
      <item>Josip Antolović, OIB 00687323545</item>
    </izvorni_sadrzaj>
    <derivirana_varijabla naziv="DomainObject.Predmet.OstaliListNazivFormatedOIB_1">
      <item>Marin Ante Dugandžić, OIB 90440153150</item>
      <item>Josip Antolović, OIB 00687323545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CEBIOR d.o.o.</izvorni_sadrzaj>
    <derivirana_varijabla naziv="DomainObject.Predmet.ProtustrankaIDrugi_1">CEBIOR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CEBIOR d.o.o., OIB 55728378428, Prilaz Slave Raškaj 8, 10000 Zagreb</izvorni_sadrzaj>
    <derivirana_varijabla naziv="DomainObject.Predmet.ProtustrankaIDrugiAdressOIB_1">CEBIOR d.o.o., OIB 55728378428, Prilaz Slave Raškaj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CEBIOR d.o.o.</item>
      <item>Marin Ante Dugandžić</item>
      <item>Josip Antolović</item>
    </izvorni_sadrzaj>
    <derivirana_varijabla naziv="DomainObject.Predmet.SudioniciListNaziv_1">
      <item>FINA Regionalni centar Zagreb</item>
      <item>CEBIOR d.o.o.</item>
      <item>Marin Ante Dugandžić</item>
      <item>Josip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CEBIOR d.o.o., OIB 55728378428, Prilaz Slave Raškaj 8,10000 Zagreb</item>
      <item>Marin Ante Dugandžić, OIB 90440153150, Prilaz Slave Raškaj 8,10000 Zagreb</item>
      <item>Josip Antolović, OIB 00687323545, Stara Kapela 90,10342 Stara Kapela</item>
    </izvorni_sadrzaj>
    <derivirana_varijabla naziv="DomainObject.Predmet.SudioniciListAdressOIB_1">
      <item>FINA Regionalni centar Zagreb, OIB 85821130368, Trg svibanjskih žrtava 1995. 1,10000 Zagreb</item>
      <item>CEBIOR d.o.o., OIB 55728378428, Prilaz Slave Raškaj 8,10000 Zagreb</item>
      <item>Marin Ante Dugandžić, OIB 90440153150, Prilaz Slave Raškaj 8,10000 Zagreb</item>
      <item>Josip Antolović, OIB 00687323545, Stara Kapela 90,10342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55728378428</item>
      <item>, OIB 90440153150</item>
      <item>, OIB 00687323545</item>
    </izvorni_sadrzaj>
    <derivirana_varijabla naziv="DomainObject.Predmet.SudioniciListNazivOIB_1">
      <item>, OIB 85821130368</item>
      <item>, OIB 55728378428</item>
      <item>, OIB 90440153150</item>
      <item>, OIB 00687323545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1651</properties:Characters>
  <properties:Lines>46</properties:Lines>
  <properties:Paragraphs>23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2016-01-08T08:37:00Z</cp:lastPrinted>
  <dcterms:modified xmlns:xsi="http://www.w3.org/2001/XMLSchema-instance" xsi:type="dcterms:W3CDTF">2016-01-08T08:40:00Z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