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3b3c" w14:paraId="f133b3c" w:rsidRDefault="009C1DB7" w:rsidP="00D1017A" w:rsidR="009C1DB7" w:rsidRPr="000A357E">
      <w:pPr>
        <w:jc w:val="right"/>
        <w15:collapsed w:val="false"/>
      </w:pPr>
      <w:bookmarkStart w:name="_GoBack" w:id="0"/>
      <w:bookmarkEnd w:id="0"/>
      <w:r w:rsidRPr="000A357E">
        <w:tab/>
      </w:r>
      <w:r w:rsidRPr="000A357E">
        <w:tab/>
      </w:r>
      <w:r w:rsidRPr="000A357E">
        <w:tab/>
      </w:r>
      <w:r w:rsidRPr="000A357E">
        <w:tab/>
      </w:r>
    </w:p>
    <w:p w:rsidRDefault="00934D58" w:rsidP="00934D58" w:rsidR="00934D58" w:rsidRPr="000A357E">
      <w:pPr>
        <w:jc w:val="center"/>
      </w:pPr>
      <w:r w:rsidRPr="000A357E">
        <w:t>Z A P I S N I K</w:t>
      </w:r>
    </w:p>
    <w:p w:rsidRDefault="00934D58" w:rsidP="00934D58" w:rsidR="00934D58" w:rsidRPr="000A357E">
      <w:pPr>
        <w:jc w:val="both"/>
      </w:pPr>
    </w:p>
    <w:p w:rsidRDefault="00072EF7" w:rsidP="00D42DE7" w:rsidR="00D42DE7" w:rsidRPr="000A357E">
      <w:pPr>
        <w:jc w:val="both"/>
      </w:pPr>
      <w:r w:rsidRPr="000A357E">
        <w:t>sa ročišta održanog pred</w:t>
      </w:r>
      <w:r w:rsidR="00D42DE7" w:rsidRPr="000A357E">
        <w:t xml:space="preserve"> Trgovačk</w:t>
      </w:r>
      <w:r w:rsidRPr="000A357E">
        <w:t>im</w:t>
      </w:r>
      <w:r w:rsidR="00D42DE7" w:rsidRPr="000A357E">
        <w:t xml:space="preserve"> sud</w:t>
      </w:r>
      <w:r w:rsidRPr="000A357E">
        <w:t>om</w:t>
      </w:r>
      <w:r w:rsidR="00D42DE7" w:rsidRPr="000A357E">
        <w:t xml:space="preserve"> u Zadru, </w:t>
      </w:r>
      <w:r w:rsidR="00A8324C">
        <w:t>7</w:t>
      </w:r>
      <w:r w:rsidR="00F249F8">
        <w:t>. ožujka</w:t>
      </w:r>
      <w:r w:rsidR="00593316" w:rsidRPr="000A357E">
        <w:t xml:space="preserve"> </w:t>
      </w:r>
      <w:r w:rsidR="00E31B2D" w:rsidRPr="000A357E">
        <w:t>2019</w:t>
      </w:r>
      <w:r w:rsidR="004B33CA" w:rsidRPr="000A357E">
        <w:t>.,</w:t>
      </w:r>
      <w:r w:rsidR="00D42DE7" w:rsidRPr="000A357E">
        <w:t xml:space="preserve"> povodom prijedloga za otvaranje stečajnog postupka nad dužnikom</w:t>
      </w:r>
      <w:r w:rsidR="000A3F9F" w:rsidRPr="000A357E">
        <w:t xml:space="preserve"> </w:t>
      </w:r>
      <w:r w:rsidR="005A21B5" w:rsidRPr="00FA59AC">
        <w:t>NENAD d.o.o., Pag, Križevačka 17, OIB: 76348692287</w:t>
      </w:r>
      <w:r w:rsidR="0051226C" w:rsidRPr="000A357E">
        <w:t xml:space="preserve">, </w:t>
      </w:r>
      <w:r w:rsidR="00D42DE7" w:rsidRPr="000A357E">
        <w:t xml:space="preserve">radi </w:t>
      </w:r>
      <w:r w:rsidR="00E762B9" w:rsidRPr="000A357E">
        <w:t xml:space="preserve">očitovanja o prijedlogu </w:t>
      </w:r>
      <w:r w:rsidR="00D42DE7" w:rsidRPr="000A357E">
        <w:t xml:space="preserve">za otvaranje stečajnog postupka i rasprave o pretpostavkama za otvaranje stečajnog postupka </w:t>
      </w:r>
      <w:r w:rsidR="00E31B2D" w:rsidRPr="000A357E">
        <w:t xml:space="preserve"> </w:t>
      </w:r>
    </w:p>
    <w:p w:rsidRDefault="00593316" w:rsidP="00934D58" w:rsidR="00934D58" w:rsidRPr="000A357E">
      <w:pPr>
        <w:jc w:val="both"/>
      </w:pPr>
      <w:r w:rsidRPr="000A357E">
        <w:t xml:space="preserve"> </w:t>
      </w:r>
    </w:p>
    <w:p w:rsidRDefault="006525A1" w:rsidP="006525A1" w:rsidR="006525A1" w:rsidRPr="000A357E">
      <w:pPr>
        <w:jc w:val="both"/>
      </w:pPr>
      <w:r w:rsidRPr="000A357E">
        <w:t xml:space="preserve">Nazočni od suda: </w:t>
      </w:r>
    </w:p>
    <w:p w:rsidRDefault="00850F5F" w:rsidP="006525A1" w:rsidR="006525A1" w:rsidRPr="000A357E">
      <w:pPr>
        <w:jc w:val="both"/>
      </w:pPr>
      <w:r w:rsidRPr="000A357E">
        <w:t>Ana Markač, sutkinja</w:t>
      </w:r>
    </w:p>
    <w:p w:rsidRDefault="005F6F92" w:rsidP="006525A1" w:rsidR="006525A1" w:rsidRPr="000A357E">
      <w:pPr>
        <w:jc w:val="both"/>
      </w:pPr>
      <w:r w:rsidRPr="000A357E">
        <w:t>Martina Kalmeta</w:t>
      </w:r>
      <w:r w:rsidR="006525A1" w:rsidRPr="000A357E">
        <w:t>, zapisničar</w:t>
      </w:r>
    </w:p>
    <w:p w:rsidRDefault="006525A1" w:rsidP="006525A1" w:rsidR="006525A1" w:rsidRPr="000A357E">
      <w:pPr>
        <w:jc w:val="both"/>
      </w:pPr>
    </w:p>
    <w:p w:rsidRDefault="006525A1" w:rsidP="002930D3" w:rsidR="0095475A" w:rsidRPr="000A357E">
      <w:pPr>
        <w:jc w:val="both"/>
      </w:pPr>
      <w:r w:rsidRPr="000A357E">
        <w:t xml:space="preserve">Početak u </w:t>
      </w:r>
      <w:r w:rsidR="00A8324C">
        <w:t>9,</w:t>
      </w:r>
      <w:r w:rsidR="005A21B5">
        <w:t>20</w:t>
      </w:r>
      <w:r w:rsidRPr="000A357E">
        <w:t xml:space="preserve"> sati</w:t>
      </w:r>
      <w:r w:rsidR="00A966E9" w:rsidRPr="000A357E">
        <w:t>.</w:t>
      </w:r>
      <w:r w:rsidR="00E31B2D" w:rsidRPr="000A357E">
        <w:t xml:space="preserve"> </w:t>
      </w:r>
    </w:p>
    <w:p w:rsidRDefault="0095475A" w:rsidP="0095475A" w:rsidR="0095475A" w:rsidRPr="000A357E">
      <w:pPr>
        <w:jc w:val="both"/>
        <w:rPr>
          <w:b/>
        </w:rPr>
      </w:pPr>
    </w:p>
    <w:p w:rsidRDefault="00110B7D" w:rsidP="00110B7D" w:rsidR="00110B7D" w:rsidRPr="000A357E">
      <w:pPr>
        <w:jc w:val="both"/>
      </w:pPr>
      <w:r w:rsidRPr="000A357E">
        <w:t>Utvrđuje se da su na ročište pristupili:</w:t>
      </w:r>
    </w:p>
    <w:p w:rsidRDefault="00110B7D" w:rsidP="00110B7D" w:rsidR="00110B7D" w:rsidRPr="000A357E">
      <w:pPr>
        <w:jc w:val="both"/>
      </w:pPr>
    </w:p>
    <w:p w:rsidRDefault="00110B7D" w:rsidP="00110B7D" w:rsidR="00084E17" w:rsidRPr="000A357E">
      <w:pPr>
        <w:jc w:val="both"/>
      </w:pPr>
      <w:r w:rsidRPr="000A357E">
        <w:t>-</w:t>
      </w:r>
      <w:r w:rsidRPr="000A357E">
        <w:tab/>
        <w:t xml:space="preserve">za dužnika: </w:t>
      </w:r>
      <w:r w:rsidR="00EA369A">
        <w:t>nitko, dostava poziva uredna putem e-Oglasne ploče sudova</w:t>
      </w:r>
    </w:p>
    <w:p w:rsidRDefault="00FE338C" w:rsidP="00084E17" w:rsidR="00084E17" w:rsidRPr="000A357E">
      <w:pPr>
        <w:jc w:val="both"/>
      </w:pPr>
      <w:r w:rsidRPr="000A357E">
        <w:t xml:space="preserve"> </w:t>
      </w:r>
    </w:p>
    <w:p w:rsidRDefault="00EA369A" w:rsidP="00084E17" w:rsidR="00084E17" w:rsidRPr="000A357E">
      <w:pPr>
        <w:jc w:val="both"/>
      </w:pPr>
      <w:r>
        <w:t>-</w:t>
      </w:r>
      <w:r>
        <w:tab/>
        <w:t>z</w:t>
      </w:r>
      <w:r w:rsidR="00084E17" w:rsidRPr="000A357E">
        <w:t xml:space="preserve">a predlagatelja: </w:t>
      </w:r>
      <w:r>
        <w:t xml:space="preserve">RH, Ministarstvo financija, Porezna uprava, Područni ured Zadar – Lidija </w:t>
      </w:r>
      <w:proofErr w:type="spellStart"/>
      <w:r>
        <w:t>Vitaljić</w:t>
      </w:r>
      <w:proofErr w:type="spellEnd"/>
      <w:r>
        <w:t>, zamjenica ŽDO –a u Zadru</w:t>
      </w:r>
    </w:p>
    <w:p w:rsidRDefault="00EA369A" w:rsidP="00C83367" w:rsidR="00EA369A"/>
    <w:p w:rsidRDefault="00EA369A" w:rsidP="00C83367" w:rsidR="00EA369A">
      <w:proofErr w:type="spellStart"/>
      <w:r>
        <w:t>Zz</w:t>
      </w:r>
      <w:proofErr w:type="spellEnd"/>
      <w:r>
        <w:t xml:space="preserve"> predlagatelja ustraje kod prijedloga za otvaranje stečajnog postupka. </w:t>
      </w:r>
    </w:p>
    <w:p w:rsidRDefault="00EA369A" w:rsidP="00C83367" w:rsidR="00EA369A"/>
    <w:p w:rsidRDefault="00EA369A" w:rsidP="00EA369A" w:rsidR="00EA369A">
      <w:pPr>
        <w:jc w:val="both"/>
        <w:rPr>
          <w:bCs/>
        </w:rPr>
      </w:pPr>
      <w:r>
        <w:rPr>
          <w:bCs/>
        </w:rPr>
        <w:t>Sud donosi</w:t>
      </w:r>
    </w:p>
    <w:p w:rsidRDefault="00EA369A" w:rsidP="00EA369A" w:rsidR="00EA369A">
      <w:pPr>
        <w:jc w:val="center"/>
        <w:rPr>
          <w:bCs/>
        </w:rPr>
      </w:pPr>
      <w:r>
        <w:rPr>
          <w:bCs/>
        </w:rPr>
        <w:t xml:space="preserve">r j e š e nj e </w:t>
      </w:r>
    </w:p>
    <w:p w:rsidRDefault="00EA369A" w:rsidP="00EA369A" w:rsidR="00EA369A"/>
    <w:p w:rsidRDefault="00EA369A" w:rsidP="00EA369A" w:rsidR="00EA369A"/>
    <w:p w:rsidRDefault="00EA369A" w:rsidP="00EA369A" w:rsidR="00EA369A">
      <w:pPr>
        <w:jc w:val="both"/>
      </w:pPr>
      <w:r>
        <w:t xml:space="preserve">Današnje ročište se odgađa, a slijedeće se određuje za dan 11. travnja 2019. u 9,20 sati, sudnica 14/I, Trgovački sud u Zadru, Dr. Franje Tuđmana 35, Zadar, što </w:t>
      </w:r>
      <w:proofErr w:type="spellStart"/>
      <w:r>
        <w:t>zz</w:t>
      </w:r>
      <w:proofErr w:type="spellEnd"/>
      <w:r>
        <w:t xml:space="preserve"> predlagatelja prima na znanje i neće se ponovno pozivati, a </w:t>
      </w:r>
      <w:proofErr w:type="spellStart"/>
      <w:r>
        <w:t>zz</w:t>
      </w:r>
      <w:proofErr w:type="spellEnd"/>
      <w:r>
        <w:t xml:space="preserve"> dužnika će se pozvati dostavom ovog ročišnog zapisnika, a koji će se objaviti i na mrežnoj stranici e-Oglasna ploča sudova. </w:t>
      </w:r>
    </w:p>
    <w:p w:rsidRDefault="00EA369A" w:rsidP="00EA369A" w:rsidR="00EA369A"/>
    <w:p w:rsidRDefault="00EA369A" w:rsidP="00EA369A" w:rsidR="00EA369A" w:rsidRPr="000A357E">
      <w:pPr>
        <w:jc w:val="center"/>
      </w:pPr>
      <w:r w:rsidRPr="000A357E">
        <w:t xml:space="preserve">Dovršeno u </w:t>
      </w:r>
      <w:r>
        <w:t>9,25</w:t>
      </w:r>
      <w:r w:rsidRPr="000A357E">
        <w:t xml:space="preserve"> sati</w:t>
      </w:r>
    </w:p>
    <w:p w:rsidRDefault="00EA369A" w:rsidP="00EA369A" w:rsidR="00EA369A" w:rsidRPr="000A357E">
      <w:pPr>
        <w:jc w:val="both"/>
      </w:pPr>
    </w:p>
    <w:p w:rsidRDefault="00EA369A" w:rsidP="00EA369A" w:rsidR="00EA369A" w:rsidRPr="000A357E">
      <w:pPr>
        <w:ind w:firstLine="708" w:left="2832"/>
      </w:pPr>
      <w:r w:rsidRPr="000A357E">
        <w:tab/>
      </w:r>
    </w:p>
    <w:p w:rsidRDefault="00EA369A" w:rsidP="00EA369A" w:rsidR="00EA369A" w:rsidRPr="000A357E">
      <w:r w:rsidRPr="000A357E">
        <w:t xml:space="preserve">                                                              Sutkinja                            </w:t>
      </w:r>
      <w:proofErr w:type="spellStart"/>
      <w:r>
        <w:t>Zz</w:t>
      </w:r>
      <w:proofErr w:type="spellEnd"/>
      <w:r>
        <w:t xml:space="preserve"> predlagatelja</w:t>
      </w:r>
    </w:p>
    <w:p w:rsidRDefault="00EA369A" w:rsidP="00EA369A" w:rsidR="00EA369A" w:rsidRPr="000A357E">
      <w:pPr>
        <w:jc w:val="both"/>
      </w:pPr>
    </w:p>
    <w:p w:rsidRDefault="00EA369A" w:rsidP="00EA369A" w:rsidR="00EA369A" w:rsidRPr="000A357E">
      <w:pPr>
        <w:jc w:val="both"/>
      </w:pPr>
    </w:p>
    <w:p w:rsidRDefault="00EA369A" w:rsidP="00EA369A" w:rsidR="00EA369A" w:rsidRPr="000A357E">
      <w:pPr>
        <w:ind w:firstLine="708" w:left="2832"/>
      </w:pPr>
      <w:r w:rsidRPr="000A357E">
        <w:t xml:space="preserve">  Zapisničar</w:t>
      </w:r>
      <w:r w:rsidRPr="000A357E">
        <w:tab/>
      </w:r>
      <w:r w:rsidRPr="000A357E">
        <w:tab/>
      </w:r>
      <w:r w:rsidRPr="000A357E">
        <w:tab/>
        <w:t xml:space="preserve"> </w:t>
      </w:r>
      <w:r w:rsidRPr="000A357E">
        <w:tab/>
        <w:t xml:space="preserve">         </w:t>
      </w:r>
    </w:p>
    <w:p w:rsidRDefault="00EA369A" w:rsidP="00EA369A" w:rsidR="00EA369A" w:rsidRPr="000A357E">
      <w:pPr>
        <w:jc w:val="both"/>
      </w:pPr>
    </w:p>
    <w:p w:rsidRDefault="00EA369A" w:rsidP="00EA369A" w:rsidR="00EA369A" w:rsidRPr="000A357E"/>
    <w:p w:rsidRDefault="00EA369A" w:rsidP="00C83367" w:rsidR="00EA369A"/>
    <w:p w:rsidRDefault="00EA369A" w:rsidP="00C83367" w:rsidR="00EA369A"/>
    <w:p w:rsidRDefault="00EA369A" w:rsidP="00C83367" w:rsidR="00EA369A"/>
    <w:p w:rsidRDefault="00EA369A" w:rsidP="00C83367" w:rsidR="00EA369A"/>
    <w:p w:rsidRDefault="00EA369A" w:rsidP="00C83367" w:rsidR="00EA369A"/>
    <w:p w:rsidRDefault="00EA369A" w:rsidP="00C83367" w:rsidR="00EA369A"/>
    <w:p w:rsidRDefault="00EA369A" w:rsidP="00C83367" w:rsidR="00EA369A"/>
    <w:p w:rsidRDefault="00EA369A" w:rsidP="00C83367" w:rsidR="00EA369A"/>
    <w:p w:rsidRDefault="00EA369A" w:rsidP="00C83367" w:rsidR="00EA369A"/>
    <w:p w:rsidRDefault="00C83367" w:rsidP="00C83367" w:rsidR="003732C0">
      <w:r>
        <w:tab/>
        <w:t xml:space="preserve"> </w:t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  <w:t xml:space="preserve"> </w:t>
      </w:r>
    </w:p>
    <w:sectPr w:rsidSect="002D27FE" w:rsidR="003732C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62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5A21B5">
      <w:t>54</w:t>
    </w:r>
    <w:r w:rsidR="00593316">
      <w:t>/2019-</w:t>
    </w:r>
    <w:r w:rsidR="005A21B5">
      <w:t>12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5A21B5">
      <w:t>54</w:t>
    </w:r>
    <w:r w:rsidR="00593316">
      <w:t>/2019-</w:t>
    </w:r>
    <w:r w:rsidR="005A21B5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84E17"/>
    <w:rsid w:val="000A357E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10B7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2C0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4329A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0A02"/>
    <w:rsid w:val="0051226C"/>
    <w:rsid w:val="00520F31"/>
    <w:rsid w:val="00521B7D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93316"/>
    <w:rsid w:val="005A21B5"/>
    <w:rsid w:val="005C685A"/>
    <w:rsid w:val="005D5C1A"/>
    <w:rsid w:val="005E3615"/>
    <w:rsid w:val="005E50EF"/>
    <w:rsid w:val="005F6F92"/>
    <w:rsid w:val="005F7BAA"/>
    <w:rsid w:val="00602BE0"/>
    <w:rsid w:val="00603B04"/>
    <w:rsid w:val="006114E4"/>
    <w:rsid w:val="00624EA3"/>
    <w:rsid w:val="00635208"/>
    <w:rsid w:val="00635434"/>
    <w:rsid w:val="00640530"/>
    <w:rsid w:val="00641B8C"/>
    <w:rsid w:val="0064242F"/>
    <w:rsid w:val="006473D3"/>
    <w:rsid w:val="006525A1"/>
    <w:rsid w:val="00653B92"/>
    <w:rsid w:val="00655D78"/>
    <w:rsid w:val="00656294"/>
    <w:rsid w:val="00664336"/>
    <w:rsid w:val="00672C53"/>
    <w:rsid w:val="00672D51"/>
    <w:rsid w:val="00675449"/>
    <w:rsid w:val="00675E73"/>
    <w:rsid w:val="00676277"/>
    <w:rsid w:val="006832FA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80CF9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59E6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060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8324C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3367"/>
    <w:rsid w:val="00C85D7A"/>
    <w:rsid w:val="00C90A36"/>
    <w:rsid w:val="00C944AA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5B54"/>
    <w:rsid w:val="00DF6553"/>
    <w:rsid w:val="00E1081D"/>
    <w:rsid w:val="00E15C3B"/>
    <w:rsid w:val="00E25EE6"/>
    <w:rsid w:val="00E30638"/>
    <w:rsid w:val="00E31B2D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369A"/>
    <w:rsid w:val="00EA6AC4"/>
    <w:rsid w:val="00EC16B7"/>
    <w:rsid w:val="00EC65A5"/>
    <w:rsid w:val="00ED18B4"/>
    <w:rsid w:val="00EE0084"/>
    <w:rsid w:val="00EE0CC0"/>
    <w:rsid w:val="00EE71D0"/>
    <w:rsid w:val="00EF1D4F"/>
    <w:rsid w:val="00EF2922"/>
    <w:rsid w:val="00F14939"/>
    <w:rsid w:val="00F20435"/>
    <w:rsid w:val="00F249F8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38C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6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2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6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2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2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2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86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7. ožujka 2019.</izvorni_sadrzaj>
    <derivirana_varijabla naziv="DomainObject.StvarniPocetakDatum_1">7. ožujka 2019.</derivirana_varijabla>
  </DomainObject.StvarniPocetakDatum>
  <DomainObject.StvarniZavrsetakDatum>
    <izvorni_sadrzaj>7. ožujka 2019.</izvorni_sadrzaj>
    <derivirana_varijabla naziv="DomainObject.StvarniZavrsetakDatum_1">7. ožujka 2019.</derivirana_varijabla>
  </DomainObject.StvarniZavrsetakDatum>
  <DomainObject.PlaniraniZavrsetakDatum>
    <izvorni_sadrzaj>7. ožujka 2019.</izvorni_sadrzaj>
    <derivirana_varijabla naziv="DomainObject.PlaniraniZavrsetakDatum_1">7. ožujka 2019.</derivirana_varijabla>
  </DomainObject.PlaniraniZavrsetakDatum>
  <DomainObject.PlaniraniPocetakDatum>
    <izvorni_sadrzaj>7. ožujka 2019.</izvorni_sadrzaj>
    <derivirana_varijabla naziv="DomainObject.PlaniraniPocetakDatum_1">7. ožujka 2019.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2019.</izvorni_sadrzaj>
    <derivirana_varijabla naziv="DomainObject.Zapisnik.DatumKreiranja_1">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St-54/2019-6</izvorni_sadrzaj>
    <derivirana_varijabla naziv="DomainObject.Zapisnik.Oznaka_1">St-54/2019-6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St-54/2019</izvorni_sadrzaj>
    <derivirana_varijabla naziv="DomainObject.Predmet.OznakaBroj_1">St-54/2019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d.o.o. za trgovinu</izvorni_sadrzaj>
    <derivirana_varijabla naziv="DomainObject.Predmet.ProtustrankaFormated_1">  NENAD d.o.o. za trgovinu</derivirana_varijabla>
  </DomainObject.Predmet.ProtustrankaFormated>
  <DomainObject.Predmet.ProtustrankaFormatedOIB>
    <izvorni_sadrzaj>  NENAD d.o.o. za trgovinu, OIB 76348692287</izvorni_sadrzaj>
    <derivirana_varijabla naziv="DomainObject.Predmet.ProtustrankaFormatedOIB_1">  NENAD d.o.o. za trgovinu, OIB 76348692287</derivirana_varijabla>
  </DomainObject.Predmet.ProtustrankaFormatedOIB>
  <DomainObject.Predmet.ProtustrankaFormatedWithAdress>
    <izvorni_sadrzaj> NENAD d.o.o. za trgovinu, Križevačka 17, 23250 Pag</izvorni_sadrzaj>
    <derivirana_varijabla naziv="DomainObject.Predmet.ProtustrankaFormatedWithAdress_1"> NENAD d.o.o. za trgovinu, Križevačka 17, 23250 Pag</derivirana_varijabla>
  </DomainObject.Predmet.ProtustrankaFormatedWithAdress>
  <DomainObject.Predmet.ProtustrankaFormatedWithAdressOIB>
    <izvorni_sadrzaj> NENAD d.o.o. za trgovinu, OIB 76348692287, Križevačka 17, 23250 Pag</izvorni_sadrzaj>
    <derivirana_varijabla naziv="DomainObject.Predmet.ProtustrankaFormatedWithAdressOIB_1"> NENAD d.o.o. za trgovinu, OIB 76348692287, Križevačka 17, 23250 Pag</derivirana_varijabla>
  </DomainObject.Predmet.ProtustrankaFormatedWithAdressOIB>
  <DomainObject.Predmet.ProtustrankaWithAdress>
    <izvorni_sadrzaj>NENAD d.o.o. za trgovinu Križevačka 17, 23250 Pag</izvorni_sadrzaj>
    <derivirana_varijabla naziv="DomainObject.Predmet.ProtustrankaWithAdress_1">NENAD d.o.o. za trgovinu Križevačka 17, 23250 Pag</derivirana_varijabla>
  </DomainObject.Predmet.ProtustrankaWithAdress>
  <DomainObject.Predmet.ProtustrankaWithAdressOIB>
    <izvorni_sadrzaj>NENAD d.o.o. za trgovinu, OIB 76348692287, Križevačka 17, 23250 Pag</izvorni_sadrzaj>
    <derivirana_varijabla naziv="DomainObject.Predmet.ProtustrankaWithAdressOIB_1">NENAD d.o.o. za trgovinu, OIB 76348692287, Križevačka 17, 23250 Pag</derivirana_varijabla>
  </DomainObject.Predmet.ProtustrankaWithAdressOIB>
  <DomainObject.Predmet.ProtustrankaNazivFormated>
    <izvorni_sadrzaj>NENAD d.o.o. za trgovinu</izvorni_sadrzaj>
    <derivirana_varijabla naziv="DomainObject.Predmet.ProtustrankaNazivFormated_1">NENAD d.o.o. za trgovinu</derivirana_varijabla>
  </DomainObject.Predmet.ProtustrankaNazivFormated>
  <DomainObject.Predmet.ProtustrankaNazivFormatedOIB>
    <izvorni_sadrzaj>NENAD d.o.o. za trgovinu, OIB 76348692287</izvorni_sadrzaj>
    <derivirana_varijabla naziv="DomainObject.Predmet.ProtustrankaNazivFormatedOIB_1">NENAD d.o.o. za trgovinu, OIB 76348692287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NENAD d.o.o. za trgovinu</item>
    </izvorni_sadrzaj>
    <derivirana_varijabla naziv="DomainObject.Predmet.ProtuStrankaListFormated_1">
      <item>NENAD d.o.o. za trgovinu</item>
    </derivirana_varijabla>
  </DomainObject.Predmet.ProtuStrankaListFormated>
  <DomainObject.Predmet.ProtuStrankaListFormatedOIB>
    <izvorni_sadrzaj>
      <item>NENAD d.o.o. za trgovinu, OIB 76348692287</item>
    </izvorni_sadrzaj>
    <derivirana_varijabla naziv="DomainObject.Predmet.ProtuStrankaListFormatedOIB_1">
      <item>NENAD d.o.o. za trgovinu, OIB 76348692287</item>
    </derivirana_varijabla>
  </DomainObject.Predmet.ProtuStrankaListFormatedOIB>
  <DomainObject.Predmet.ProtuStrankaListFormatedWithAdress>
    <izvorni_sadrzaj>
      <item>NENAD d.o.o. za trgovinu, Križevačka 17, 23250 Pag</item>
    </izvorni_sadrzaj>
    <derivirana_varijabla naziv="DomainObject.Predmet.ProtuStrankaListFormatedWithAdress_1">
      <item>NENAD d.o.o. za trgovinu, Križevačka 17, 23250 Pag</item>
    </derivirana_varijabla>
  </DomainObject.Predmet.ProtuStrankaListFormatedWithAdress>
  <DomainObject.Predmet.ProtuStrankaListFormatedWithAdressOIB>
    <izvorni_sadrzaj>
      <item>NENAD d.o.o. za trgovinu, OIB 76348692287, Križevačka 17, 23250 Pag</item>
    </izvorni_sadrzaj>
    <derivirana_varijabla naziv="DomainObject.Predmet.ProtuStrankaListFormatedWithAdressOIB_1">
      <item>NENAD d.o.o. za trgovinu, OIB 76348692287, Križevačka 17, 23250 Pag</item>
    </derivirana_varijabla>
  </DomainObject.Predmet.ProtuStrankaListFormatedWithAdressOIB>
  <DomainObject.Predmet.ProtuStrankaListNazivFormated>
    <izvorni_sadrzaj>
      <item>NENAD d.o.o. za trgovinu</item>
    </izvorni_sadrzaj>
    <derivirana_varijabla naziv="DomainObject.Predmet.ProtuStrankaListNazivFormated_1">
      <item>NENAD d.o.o. za trgovinu</item>
    </derivirana_varijabla>
  </DomainObject.Predmet.ProtuStrankaListNazivFormated>
  <DomainObject.Predmet.ProtuStrankaListNazivFormatedOIB>
    <izvorni_sadrzaj>
      <item>NENAD d.o.o. za trgovinu, OIB 76348692287</item>
    </izvorni_sadrzaj>
    <derivirana_varijabla naziv="DomainObject.Predmet.ProtuStrankaListNazivFormatedOIB_1">
      <item>NENAD d.o.o. za trgovinu, OIB 76348692287</item>
    </derivirana_varijabla>
  </DomainObject.Predmet.ProtuStrankaListNazivFormatedOIB>
  <DomainObject.Predmet.OstaliListFormated>
    <izvorni_sadrzaj>
      <item>Nenad Radoslović</item>
    </izvorni_sadrzaj>
    <derivirana_varijabla naziv="DomainObject.Predmet.OstaliListFormated_1">
      <item>Nenad Radoslović</item>
    </derivirana_varijabla>
  </DomainObject.Predmet.OstaliListFormated>
  <DomainObject.Predmet.OstaliListFormatedOIB>
    <izvorni_sadrzaj>
      <item>Nenad Radoslović, OIB 58341711335</item>
    </izvorni_sadrzaj>
    <derivirana_varijabla naziv="DomainObject.Predmet.OstaliListFormatedOIB_1">
      <item>Nenad Radoslović, OIB 58341711335</item>
    </derivirana_varijabla>
  </DomainObject.Predmet.OstaliListFormatedOIB>
  <DomainObject.Predmet.OstaliListFormatedWithAdress>
    <izvorni_sadrzaj>
      <item>Nenad Radoslović, Antuna Branka Šimića 58, 51000 Rijeka</item>
    </izvorni_sadrzaj>
    <derivirana_varijabla naziv="DomainObject.Predmet.OstaliListFormatedWithAdress_1">
      <item>Nenad Radoslović, Antuna Branka Šimića 58, 51000 Rijeka</item>
    </derivirana_varijabla>
  </DomainObject.Predmet.OstaliListFormatedWithAdress>
  <DomainObject.Predmet.OstaliListFormatedWithAdressOIB>
    <izvorni_sadrzaj>
      <item>Nenad Radoslović, OIB 58341711335, Antuna Branka Šimića 58, 51000 Rijeka</item>
    </izvorni_sadrzaj>
    <derivirana_varijabla naziv="DomainObject.Predmet.OstaliListFormatedWithAdressOIB_1">
      <item>Nenad Radoslović, OIB 58341711335, Antuna Branka Šimića 58, 51000 Rijeka</item>
    </derivirana_varijabla>
  </DomainObject.Predmet.OstaliListFormatedWithAdressOIB>
  <DomainObject.Predmet.OstaliListNazivFormated>
    <izvorni_sadrzaj>
      <item>Nenad Radoslović</item>
    </izvorni_sadrzaj>
    <derivirana_varijabla naziv="DomainObject.Predmet.OstaliListNazivFormated_1">
      <item>Nenad Radoslović</item>
    </derivirana_varijabla>
  </DomainObject.Predmet.OstaliListNazivFormated>
  <DomainObject.Predmet.OstaliListNazivFormatedOIB>
    <izvorni_sadrzaj>
      <item>Nenad Radoslović, OIB 58341711335</item>
    </izvorni_sadrzaj>
    <derivirana_varijabla naziv="DomainObject.Predmet.OstaliListNazivFormatedOIB_1">
      <item>Nenad Radoslović, OIB 58341711335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St-54/2019-6</izvorni_sadrzaj>
    <derivirana_varijabla naziv="DomainObject.PoslovniBrojDokumenta_1">St-54/2019-6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NENAD d.o.o. za trgovinu</izvorni_sadrzaj>
    <derivirana_varijabla naziv="DomainObject.Predmet.ProtustrankaIDrugi_1">NENAD 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NENAD d.o.o. za trgovinu, OIB 76348692287, Križevačka 17, 23250 Pag</izvorni_sadrzaj>
    <derivirana_varijabla naziv="DomainObject.Predmet.ProtustrankaIDrugiAdressOIB_1">NENAD d.o.o. za trgovinu, OIB 76348692287, Križevačka 17,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d.o.o. za trgovinu</item>
      <item>FINA</item>
      <item>Nenad Radoslović</item>
    </izvorni_sadrzaj>
    <derivirana_varijabla naziv="DomainObject.Predmet.SudioniciListNaziv_1">
      <item>NENAD d.o.o. za trgovinu</item>
      <item>FINA</item>
      <item>Nenad Radoslović</item>
    </derivirana_varijabla>
  </DomainObject.Predmet.SudioniciListNaziv>
  <DomainObject.Predmet.SudioniciListAdressOIB>
    <izvorni_sadrzaj>
      <item>NENAD d.o.o. za trgovinu, OIB 76348692287, Križevačka 17,23250 Pag</item>
      <item>FINA, OIB 85821130368, Ivana Danila 4,23000 Zadar</item>
      <item>Nenad Radoslović, OIB 58341711335, Antuna Branka Šimića 58,51000 Rijeka</item>
    </izvorni_sadrzaj>
    <derivirana_varijabla naziv="DomainObject.Predmet.SudioniciListAdressOIB_1">
      <item>NENAD d.o.o. za trgovinu, OIB 76348692287, Križevačka 17,23250 Pag</item>
      <item>FINA, OIB 85821130368, Ivana Danila 4,23000 Zadar</item>
      <item>Nenad Radoslović, OIB 58341711335, Antuna Branka Šimića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76348692287</item>
      <item>, OIB 85821130368</item>
      <item>, OIB 58341711335</item>
    </izvorni_sadrzaj>
    <derivirana_varijabla naziv="DomainObject.Predmet.SudioniciListNazivOIB_1">
      <item>, OIB 76348692287</item>
      <item>, OIB 85821130368</item>
      <item>, OIB 58341711335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A6298-231D-47F5-BE36-F20FFC928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971</properties:Characters>
  <properties:Lines>51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2019-03-06T07:36:00Z</dcterms:created>
  <dc:creator>Ardena Bajlo</dc:creator>
  <cp:lastModifiedBy>Ana Markač</cp:lastModifiedBy>
  <cp:lastPrinted>2019-03-07T08:34:00Z</cp:lastPrinted>
  <dcterms:modified xmlns:xsi="http://www.w3.org/2001/XMLSchema-instance" xsi:type="dcterms:W3CDTF">2019-03-07T08:43:00Z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St-54/2019-6 / Zapisnik - Ročište radi izjašnjenja o prijedlogu za otvaranje steč.post (St-54-19  -NENAD.docx)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