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e605" w14:paraId="f39e605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00FB">
        <w:t xml:space="preserve">tupka nad dužnikom </w:t>
      </w:r>
      <w:r w:rsidR="00375A18">
        <w:t xml:space="preserve">DSL TIM </w:t>
      </w:r>
      <w:r w:rsidR="00BC0506">
        <w:t>d.o.o.,</w:t>
      </w:r>
      <w:r w:rsidR="00375A18">
        <w:t xml:space="preserve"> Vladimira Gortana 6, Varaždin</w:t>
      </w:r>
      <w:r w:rsidR="00FA1B78">
        <w:t>, OIB: 38042464224</w:t>
      </w:r>
      <w:r w:rsidR="00BC0506">
        <w:t xml:space="preserve">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FA1B78" w:rsidRPr="00FA1B78">
        <w:t xml:space="preserve"> </w:t>
      </w:r>
      <w:r w:rsidR="00FA1B78">
        <w:t>DSL TIM d.o.o., Vladimira Gortana 6, Varaždin, OIB: 38042464224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7200FB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FA1B78">
        <w:t>DSL TIM d.o.o., Vladimira Gortana 6, Varaždin, OIB: 38042464224</w:t>
      </w:r>
    </w:p>
    <w:p w:rsidRDefault="00FA1B78" w:rsidP="00BD5D5B" w:rsidR="00FA1B78">
      <w:pPr>
        <w:ind w:hanging="708" w:left="1413"/>
        <w:jc w:val="both"/>
      </w:pPr>
    </w:p>
    <w:p w:rsidRDefault="00BD5D5B" w:rsidP="004A07CD" w:rsidR="00213DB3">
      <w:pPr>
        <w:ind w:hanging="711" w:left="1416"/>
        <w:jc w:val="both"/>
      </w:pPr>
      <w:r>
        <w:t>III</w:t>
      </w:r>
      <w:r>
        <w:tab/>
      </w:r>
      <w:r w:rsidR="00213DB3">
        <w:t>Za stečajnog upravitelja imenuje se</w:t>
      </w:r>
      <w:r w:rsidR="004A07CD">
        <w:t xml:space="preserve"> Antun </w:t>
      </w:r>
      <w:proofErr w:type="spellStart"/>
      <w:r w:rsidR="004A07CD">
        <w:t>Mišanović</w:t>
      </w:r>
      <w:proofErr w:type="spellEnd"/>
      <w:r w:rsidR="004A07CD">
        <w:t>, Braće Radić 24, Varaždin, OIB: 50827538620.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FA1B78" w:rsidRPr="00FA1B78">
        <w:t xml:space="preserve"> </w:t>
      </w:r>
      <w:r w:rsidR="00FA1B78">
        <w:t>DSL TIM d.o.o., Vladimira Gortana 6, Varaždin, OIB: 38042464224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A1B78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FA1B78">
        <w:t>DSL TIM d.o.o., Vladimira Gortana 6, 42000 Varaždin</w:t>
      </w:r>
    </w:p>
    <w:p w:rsidRDefault="00AC315C" w:rsidP="00FA1B78" w:rsidR="00AC315C" w:rsidRPr="00FA1B7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FA1B78">
        <w:rPr>
          <w:szCs w:val="24"/>
        </w:rPr>
        <w:t xml:space="preserve">Sandra Dolenec, </w:t>
      </w:r>
      <w:r w:rsidR="00FA1B78">
        <w:t>Vladimira Gortana 6, 42000 Varaždin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r w:rsidR="00670F24"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4A07CD">
        <w:t xml:space="preserve">Antun </w:t>
      </w:r>
      <w:proofErr w:type="spellStart"/>
      <w:r w:rsidR="004A07CD">
        <w:t>Mišanović</w:t>
      </w:r>
      <w:proofErr w:type="spellEnd"/>
      <w:r w:rsidR="004A07CD">
        <w:t>, Braće Radić 24, 42000 Varaždin</w:t>
      </w:r>
    </w:p>
    <w:p w:rsidRDefault="00C03BEC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CC77B4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CE7" w:rsidP="006E5853" w:rsidR="00DE7CE7">
      <w:r>
        <w:separator/>
      </w:r>
    </w:p>
  </w:endnote>
  <w:endnote w:id="0" w:type="continuationSeparator">
    <w:p w:rsidRDefault="00DE7CE7" w:rsidP="006E5853" w:rsidR="00DE7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CE7" w:rsidP="006E5853" w:rsidR="00DE7CE7">
      <w:r>
        <w:separator/>
      </w:r>
    </w:p>
  </w:footnote>
  <w:footnote w:id="0" w:type="continuationSeparator">
    <w:p w:rsidRDefault="00DE7CE7" w:rsidP="006E5853" w:rsidR="00DE7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A18" w:rsidP="006E5853" w:rsidR="00BD5D5B">
    <w:pPr>
      <w:pStyle w:val="Zaglavlje"/>
      <w:jc w:val="right"/>
    </w:pPr>
    <w:r>
      <w:t>Poslovni broj: St-279/15-5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D4D83"/>
    <w:rsid w:val="00213DB3"/>
    <w:rsid w:val="002439C7"/>
    <w:rsid w:val="00375A18"/>
    <w:rsid w:val="003828EB"/>
    <w:rsid w:val="00445EDB"/>
    <w:rsid w:val="004821D2"/>
    <w:rsid w:val="004A07CD"/>
    <w:rsid w:val="00564CD4"/>
    <w:rsid w:val="00670F24"/>
    <w:rsid w:val="006842AE"/>
    <w:rsid w:val="006A656C"/>
    <w:rsid w:val="006E5853"/>
    <w:rsid w:val="007200FB"/>
    <w:rsid w:val="007D2555"/>
    <w:rsid w:val="00806A38"/>
    <w:rsid w:val="00850758"/>
    <w:rsid w:val="00AC315C"/>
    <w:rsid w:val="00B12F61"/>
    <w:rsid w:val="00B327DC"/>
    <w:rsid w:val="00B72CD2"/>
    <w:rsid w:val="00B76A79"/>
    <w:rsid w:val="00BC0506"/>
    <w:rsid w:val="00BD5D5B"/>
    <w:rsid w:val="00BD7494"/>
    <w:rsid w:val="00C03BEC"/>
    <w:rsid w:val="00CC77B4"/>
    <w:rsid w:val="00D463E2"/>
    <w:rsid w:val="00DD056A"/>
    <w:rsid w:val="00DE7CE7"/>
    <w:rsid w:val="00E21DDE"/>
    <w:rsid w:val="00E274EB"/>
    <w:rsid w:val="00E303FA"/>
    <w:rsid w:val="00F27948"/>
    <w:rsid w:val="00F82D16"/>
    <w:rsid w:val="00FA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7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7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7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7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7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7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7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7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skraćebnog st. postupka</izvorni_sadrzaj>
    <derivirana_varijabla naziv="DomainObject.Predmet.Opis_1">Zahtjev za pokretanje skraćebnog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DSL TIM društvo s ograničenom odgovornošću za trgovinu i usluge</izvorni_sadrzaj>
    <derivirana_varijabla naziv="DomainObject.Predmet.ProtustrankaFormated_1">  DSL TIM društvo s ograničenom odgovornošću za trgovinu i usluge</derivirana_varijabla>
  </DomainObject.Predmet.ProtustrankaFormated>
  <DomainObject.Predmet.ProtustrankaFormatedOIB>
    <izvorni_sadrzaj>  DSL TIM društvo s ograničenom odgovornošću za trgovinu i usluge, OIB 38042464224</izvorni_sadrzaj>
    <derivirana_varijabla naziv="DomainObject.Predmet.ProtustrankaFormatedOIB_1">  DSL TIM društvo s ograničenom odgovornošću za trgovinu i usluge, OIB 38042464224</derivirana_varijabla>
  </DomainObject.Predmet.ProtustrankaFormatedOIB>
  <DomainObject.Predmet.ProtustrankaFormatedWithAdress>
    <izvorni_sadrzaj> DSL TIM društvo s ograničenom odgovornošću za trgovinu i usluge, Vladimira Gortana 6, 42000 Varaždin</izvorni_sadrzaj>
    <derivirana_varijabla naziv="DomainObject.Predmet.ProtustrankaFormatedWithAdress_1"> DSL TIM društvo s ograničenom odgovornošću za trgovinu i usluge, Vladimira Gortana 6, 42000 Varaždin</derivirana_varijabla>
  </DomainObject.Predmet.ProtustrankaFormatedWithAdress>
  <DomainObject.Predmet.ProtustrankaFormatedWithAdressOIB>
    <izvorni_sadrzaj> DSL TIM društvo s ograničenom odgovornošću za trgovinu i usluge, OIB 38042464224, Vladimira Gortana 6, 42000 Varaždin</izvorni_sadrzaj>
    <derivirana_varijabla naziv="DomainObject.Predmet.ProtustrankaFormatedWithAdressOIB_1"> DSL TIM društvo s ograničenom odgovornošću za trgovinu i usluge, OIB 38042464224, Vladimira Gortana 6, 42000 Varaždin</derivirana_varijabla>
  </DomainObject.Predmet.ProtustrankaFormatedWithAdressOIB>
  <DomainObject.Predmet.ProtustrankaWithAdress>
    <izvorni_sadrzaj>DSL TIM društvo s ograničenom odgovornošću za trgovinu i usluge Vladimira Gortana 6, 42000 Varaždin</izvorni_sadrzaj>
    <derivirana_varijabla naziv="DomainObject.Predmet.ProtustrankaWithAdress_1">DSL TIM društvo s ograničenom odgovornošću za trgovinu i usluge Vladimira Gortana 6, 42000 Varaždin</derivirana_varijabla>
  </DomainObject.Predmet.ProtustrankaWithAdress>
  <DomainObject.Predmet.ProtustrankaWithAdressOIB>
    <izvorni_sadrzaj>DSL TIM društvo s ograničenom odgovornošću za trgovinu i usluge, OIB 38042464224, Vladimira Gortana 6, 42000 Varaždin</izvorni_sadrzaj>
    <derivirana_varijabla naziv="DomainObject.Predmet.ProtustrankaWithAdressOIB_1">DSL TIM društvo s ograničenom odgovornošću za trgovinu i usluge, OIB 38042464224, Vladimira Gortana 6, 42000 Varaždin</derivirana_varijabla>
  </DomainObject.Predmet.ProtustrankaWithAdressOIB>
  <DomainObject.Predmet.ProtustrankaNazivFormated>
    <izvorni_sadrzaj>DSL TIM društvo s ograničenom odgovornošću za trgovinu i usluge</izvorni_sadrzaj>
    <derivirana_varijabla naziv="DomainObject.Predmet.ProtustrankaNazivFormated_1">DSL TIM društvo s ograničenom odgovornošću za trgovinu i usluge</derivirana_varijabla>
  </DomainObject.Predmet.ProtustrankaNazivFormated>
  <DomainObject.Predmet.ProtustrankaNazivFormatedOIB>
    <izvorni_sadrzaj>DSL TIM društvo s ograničenom odgovornošću za trgovinu i usluge, OIB 38042464224</izvorni_sadrzaj>
    <derivirana_varijabla naziv="DomainObject.Predmet.ProtustrankaNazivFormatedOIB_1">DSL TIM društvo s ograničenom odgovornošću za trgovinu i usluge, OIB 38042464224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 Podružnica Varaždin</izvorni_sadrzaj>
    <derivirana_varijabla naziv="DomainObject.Predmet.StrankaFormated_1">  Financijska agencija Regionalni centar Zagreb Podružnica Varaždin</derivirana_varijabla>
  </DomainObject.Predmet.StrankaFormated>
  <DomainObject.Predmet.StrankaFormatedOIB>
    <izvorni_sadrzaj>  Financijska agencija Regionalni centar Zagreb Podružnica Varaždin, OIB 85821130368</izvorni_sadrzaj>
    <derivirana_varijabla naziv="DomainObject.Predmet.StrankaFormatedOIB_1">  Financijska agencija Regionalni centar Zagreb Podružnica Varaždin, OIB 85821130368</derivirana_varijabla>
  </DomainObject.Predmet.StrankaFormatedOIB>
  <DomainObject.Predmet.StrankaFormatedWithAdress>
    <izvorni_sadrzaj> Financijska agencija Regionalni centar Zagreb Podružnica Varaždin, A.Cesarca 2, 42000 Varaždin</izvorni_sadrzaj>
    <derivirana_varijabla naziv="DomainObject.Predmet.StrankaFormatedWithAdress_1"> Financijska agencija Regionalni centar Zagreb Podružnica Varaždin, A.Cesarca 2, 42000 Varaždin</derivirana_varijabla>
  </DomainObject.Predmet.StrankaFormatedWithAdress>
  <DomainObject.Predmet.StrankaFormatedWithAdressOIB>
    <izvorni_sadrzaj> Financijska agencija Regionalni centar Zagreb Podružnica Varaždin, OIB 85821130368, A.Cesarca 2, 42000 Varaždin</izvorni_sadrzaj>
    <derivirana_varijabla naziv="DomainObject.Predmet.StrankaFormatedWithAdressOIB_1"> Financijska agencija Regionalni centar Zagreb Podružnica Varaždin, OIB 85821130368, A.Cesarca 2, 42000 Varaždin</derivirana_varijabla>
  </DomainObject.Predmet.StrankaFormatedWithAdressOIB>
  <DomainObject.Predmet.StrankaWithAdress>
    <izvorni_sadrzaj>Financijska agencija Regionalni centar Zagreb Podružnica Varaždin A.Cesarca 2,42000 Varaždin</izvorni_sadrzaj>
    <derivirana_varijabla naziv="DomainObject.Predmet.StrankaWithAdress_1">Financijska agencija Regionalni centar Zagreb Podružnica Varaždin A.Cesarca 2,42000 Varaždin</derivirana_varijabla>
  </DomainObject.Predmet.StrankaWithAdress>
  <DomainObject.Predmet.StrankaWithAdressOIB>
    <izvorni_sadrzaj>Financijska agencija Regionalni centar Zagreb Podružnica Varaždin, OIB 85821130368, A.Cesarca 2,42000 Varaždin</izvorni_sadrzaj>
    <derivirana_varijabla naziv="DomainObject.Predmet.StrankaWithAdressOIB_1">Financijska agencija Regionalni centar Zagreb Podružnica Varaždin, OIB 85821130368, A.Cesarca 2,42000 Varaždin</derivirana_varijabla>
  </DomainObject.Predmet.StrankaWithAdressOIB>
  <DomainObject.Predmet.StrankaNazivFormated>
    <izvorni_sadrzaj>Financijska agencija Regionalni centar Zagreb Podružnica Varaždin</izvorni_sadrzaj>
    <derivirana_varijabla naziv="DomainObject.Predmet.StrankaNazivFormated_1">Financijska agencija Regionalni centar Zagreb Podružnica Varaždin</derivirana_varijabla>
  </DomainObject.Predmet.StrankaNazivFormated>
  <DomainObject.Predmet.StrankaNazivFormatedOIB>
    <izvorni_sadrzaj>Financijska agencija Regionalni centar Zagreb Podružnica Varaždin, OIB 85821130368</izvorni_sadrzaj>
    <derivirana_varijabla naziv="DomainObject.Predmet.StrankaNazivFormatedOIB_1">Financijska agencija Regionalni centar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2998971.45</izvorni_sadrzaj>
    <derivirana_varijabla naziv="DomainObject.Predmet.TrenutnaVrijednost_1">2998971.45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Regionalni centar Zagreb Podružnica Varaždin</item>
    </izvorni_sadrzaj>
    <derivirana_varijabla naziv="DomainObject.Predmet.StrankaListFormated_1">
      <item>Financijska agencija Regionalni centar Zagreb Podružnica Varaždin</item>
    </derivirana_varijabla>
  </DomainObject.Predmet.StrankaListFormated>
  <DomainObject.Predmet.StrankaListFormatedOIB>
    <izvorni_sadrzaj>
      <item>Financijska agencija Regionalni centar Zagreb Podružnica Varaždin, OIB 85821130368</item>
    </izvorni_sadrzaj>
    <derivirana_varijabla naziv="DomainObject.Predmet.StrankaListFormatedOIB_1">
      <item>Financijska agencija Regionalni centar Zagreb Podružnica Varaždin, OIB 85821130368</item>
    </derivirana_varijabla>
  </DomainObject.Predmet.StrankaListFormatedOIB>
  <DomainObject.Predmet.StrankaListFormatedWithAdress>
    <izvorni_sadrzaj>
      <item>Financijska agencija Regionalni centar Zagreb Podružnica Varaždin, A.Cesarca 2, 42000 Varaždin</item>
    </izvorni_sadrzaj>
    <derivirana_varijabla naziv="DomainObject.Predmet.StrankaListFormatedWithAdress_1">
      <item>Financijska agencija Regionalni centar Zagreb Podružnica Varaždin, A.Cesarca 2, 42000 Varaždin</item>
    </derivirana_varijabla>
  </DomainObject.Predmet.StrankaListFormatedWithAdress>
  <DomainObject.Predmet.StrankaListFormatedWithAdressOIB>
    <izvorni_sadrzaj>
      <item>Financijska agencija Regionalni centar Zagreb Podružnica Varaždin, OIB 85821130368, A.Cesarca 2, 42000 Varaždin</item>
    </izvorni_sadrzaj>
    <derivirana_varijabla naziv="DomainObject.Predmet.StrankaListFormatedWithAdressOIB_1">
      <item>Financijska agencija Regionalni centar Zagreb Podružnica Varaždin, OIB 85821130368, A.Cesarca 2, 42000 Varaždin</item>
    </derivirana_varijabla>
  </DomainObject.Predmet.StrankaListFormatedWithAdressOIB>
  <DomainObject.Predmet.StrankaListNazivFormated>
    <izvorni_sadrzaj>
      <item>Financijska agencija Regionalni centar Zagreb Podružnica Varaždin</item>
    </izvorni_sadrzaj>
    <derivirana_varijabla naziv="DomainObject.Predmet.StrankaListNazivFormated_1">
      <item>Financijska agencija Regionalni centar Zagreb Podružnica Varaždin</item>
    </derivirana_varijabla>
  </DomainObject.Predmet.StrankaListNazivFormated>
  <DomainObject.Predmet.StrankaListNazivFormatedOIB>
    <izvorni_sadrzaj>
      <item>Financijska agencija Regionalni centar Zagreb Podružnica Varaždin, OIB 85821130368</item>
    </izvorni_sadrzaj>
    <derivirana_varijabla naziv="DomainObject.Predmet.StrankaListNazivFormatedOIB_1">
      <item>Financijska agencija Regionalni centar Zagreb Podružnica Varaždin, OIB 85821130368</item>
    </derivirana_varijabla>
  </DomainObject.Predmet.StrankaListNazivFormatedOIB>
  <DomainObject.Predmet.ProtuStrankaListFormated>
    <izvorni_sadrzaj>
      <item>DSL TIM društvo s ograničenom odgovornošću za trgovinu i usluge</item>
    </izvorni_sadrzaj>
    <derivirana_varijabla naziv="DomainObject.Predmet.ProtuStrankaListFormated_1">
      <item>DSL TIM društvo s ograničenom odgovornošću za trgovinu i usluge</item>
    </derivirana_varijabla>
  </DomainObject.Predmet.ProtuStrankaListFormated>
  <DomainObject.Predmet.ProtuStrankaListFormatedOIB>
    <izvorni_sadrzaj>
      <item>DSL TIM društvo s ograničenom odgovornošću za trgovinu i usluge, OIB 38042464224</item>
    </izvorni_sadrzaj>
    <derivirana_varijabla naziv="DomainObject.Predmet.ProtuStrankaListFormatedOIB_1">
      <item>DSL TIM društvo s ograničenom odgovornošću za trgovinu i usluge, OIB 38042464224</item>
    </derivirana_varijabla>
  </DomainObject.Predmet.ProtuStrankaListFormatedOIB>
  <DomainObject.Predmet.ProtuStrankaListFormatedWithAdress>
    <izvorni_sadrzaj>
      <item>DSL TIM društvo s ograničenom odgovornošću za trgovinu i usluge, Vladimira Gortana 6, 42000 Varaždin</item>
    </izvorni_sadrzaj>
    <derivirana_varijabla naziv="DomainObject.Predmet.ProtuStrankaListFormatedWithAdress_1">
      <item>DSL TIM društvo s ograničenom odgovornošću za trgovinu i usluge, Vladimira Gortana 6, 42000 Varaždin</item>
    </derivirana_varijabla>
  </DomainObject.Predmet.ProtuStrankaListFormatedWithAdress>
  <DomainObject.Predmet.ProtuStrankaListFormatedWithAdressOIB>
    <izvorni_sadrzaj>
      <item>DSL TIM društvo s ograničenom odgovornošću za trgovinu i usluge, OIB 38042464224, Vladimira Gortana 6, 42000 Varaždin</item>
    </izvorni_sadrzaj>
    <derivirana_varijabla naziv="DomainObject.Predmet.ProtuStrankaListFormatedWithAdressOIB_1">
      <item>DSL TIM društvo s ograničenom odgovornošću za trgovinu i usluge, OIB 38042464224, Vladimira Gortana 6, 42000 Varaždin</item>
    </derivirana_varijabla>
  </DomainObject.Predmet.ProtuStrankaListFormatedWithAdressOIB>
  <DomainObject.Predmet.ProtuStrankaListNazivFormated>
    <izvorni_sadrzaj>
      <item>DSL TIM društvo s ograničenom odgovornošću za trgovinu i usluge</item>
    </izvorni_sadrzaj>
    <derivirana_varijabla naziv="DomainObject.Predmet.ProtuStrankaListNazivFormated_1">
      <item>DSL TIM društvo s ograničenom odgovornošću za trgovinu i usluge</item>
    </derivirana_varijabla>
  </DomainObject.Predmet.ProtuStrankaListNazivFormated>
  <DomainObject.Predmet.ProtuStrankaListNazivFormatedOIB>
    <izvorni_sadrzaj>
      <item>DSL TIM društvo s ograničenom odgovornošću za trgovinu i usluge, OIB 38042464224</item>
    </izvorni_sadrzaj>
    <derivirana_varijabla naziv="DomainObject.Predmet.ProtuStrankaListNazivFormatedOIB_1">
      <item>DSL TIM društvo s ograničenom odgovornošću za trgovinu i usluge, OIB 38042464224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 Podružnica Varaždin</izvorni_sadrzaj>
    <derivirana_varijabla naziv="DomainObject.Predmet.StrankaIDrugi_1">Financijska agencija Regionalni centar Zagreb Podružnica Varaždin</derivirana_varijabla>
  </DomainObject.Predmet.StrankaIDrugi>
  <DomainObject.Predmet.ProtustrankaIDrugi>
    <izvorni_sadrzaj>DSL TIM društvo s ograničenom odgovornošću za trgovinu i usluge</izvorni_sadrzaj>
    <derivirana_varijabla naziv="DomainObject.Predmet.ProtustrankaIDrugi_1">DSL TIM društvo s ograničenom odgovornošću za trgovinu i usluge</derivirana_varijabla>
  </DomainObject.Predmet.ProtustrankaIDrugi>
  <DomainObject.Predmet.StrankaIDrugiAdressOIB>
    <izvorni_sadrzaj>Financijska agencija Regionalni centar Zagreb Podružnica Varaždin, OIB 85821130368, A.Cesarca 2, 42000 Varaždin</izvorni_sadrzaj>
    <derivirana_varijabla naziv="DomainObject.Predmet.StrankaIDrugiAdressOIB_1">Financijska agencija Regionalni centar Zagreb Podružnica Varaždin, OIB 85821130368, A.Cesarca 2, 42000 Varaždin</derivirana_varijabla>
  </DomainObject.Predmet.StrankaIDrugiAdressOIB>
  <DomainObject.Predmet.ProtustrankaIDrugiAdressOIB>
    <izvorni_sadrzaj>DSL TIM društvo s ograničenom odgovornošću za trgovinu i usluge, OIB 38042464224, Vladimira Gortana 6, 42000 Varaždin</izvorni_sadrzaj>
    <derivirana_varijabla naziv="DomainObject.Predmet.ProtustrankaIDrugiAdressOIB_1">DSL TIM društvo s ograničenom odgovornošću za trgovinu i usluge, OIB 38042464224, Vladimira Gortana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 Podružnica Varaždin</item>
      <item>DSL TIM društvo s ograničenom odgovornošću za trgovinu i usluge</item>
      <item>Sudski registar</item>
      <item>e-Oglasna</item>
    </izvorni_sadrzaj>
    <derivirana_varijabla naziv="DomainObject.Predmet.SudioniciListNaziv_1">
      <item>Financijska agencija Regionalni centar Zagreb Podružnica Varaždin</item>
      <item>DSL TIM društvo s ograničenom odgovornošću za trgovinu i usluge</item>
      <item>Sudski registar</item>
      <item>e-Oglasna</item>
    </derivirana_varijabla>
  </DomainObject.Predmet.SudioniciListNaziv>
  <DomainObject.Predmet.SudioniciListAdressOIB>
    <izvorni_sadrzaj>
      <item>Financijska agencija Regionalni centar Zagreb Podružnica Varaždin, OIB 85821130368, A.Cesarca 2,42000 Varaždin</item>
      <item>DSL TIM društvo s ograničenom odgovornošću za trgovinu i usluge, OIB 38042464224, Vladimira Gortana 6,42000 Varaždin</item>
      <item>Sudski registar</item>
      <item>e-Oglasna</item>
    </izvorni_sadrzaj>
    <derivirana_varijabla naziv="DomainObject.Predmet.SudioniciListAdressOIB_1">
      <item>Financijska agencija Regionalni centar Zagreb Podružnica Varaždin, OIB 85821130368, A.Cesarca 2,42000 Varaždin</item>
      <item>DSL TIM društvo s ograničenom odgovornošću za trgovinu i usluge, OIB 38042464224, Vladimira Gortana 6,42000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38042464224</item>
      <item>, OIB null</item>
      <item>, OIB null</item>
    </izvorni_sadrzaj>
    <derivirana_varijabla naziv="DomainObject.Predmet.SudioniciListNazivOIB_1">
      <item>, OIB 85821130368</item>
      <item>, OIB 38042464224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2827</properties:Characters>
  <properties:Lines>84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2015-12-21T12:06:00Z</dcterms:created>
  <dc:creator>Ljubica Makovec</dc:creator>
  <cp:lastModifiedBy>Maja Marčec</cp:lastModifiedBy>
  <cp:lastPrinted>2015-12-22T09:23:00Z</cp:lastPrinted>
  <dcterms:modified xmlns:xsi="http://www.w3.org/2001/XMLSchema-instance" xsi:type="dcterms:W3CDTF">2015-12-22T09:23:00Z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