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f48b" w14:paraId="50cf48b" w:rsidRDefault="00916D9C" w:rsidP="00916D9C" w:rsidR="00916D9C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916D9C" w:rsidP="00916D9C" w:rsidR="00916D9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916D9C" w:rsidP="00916D9C" w:rsidR="00916D9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916D9C" w:rsidP="00916D9C" w:rsidR="00916D9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St-611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916D9C" w:rsidP="00916D9C" w:rsidR="00916D9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916D9C" w:rsidP="00916D9C" w:rsidR="00916D9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916D9C" w:rsidP="00916D9C" w:rsidR="00916D9C" w:rsidRPr="004C4B9E">
      <w:pPr>
        <w:rPr>
          <w:sz w:val="23"/>
          <w:szCs w:val="23"/>
        </w:rPr>
      </w:pPr>
    </w:p>
    <w:p w:rsidRDefault="00916D9C" w:rsidP="00916D9C" w:rsidR="00916D9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916D9C" w:rsidP="00916D9C" w:rsidR="00916D9C" w:rsidRPr="004C4B9E">
      <w:pPr>
        <w:rPr>
          <w:sz w:val="23"/>
          <w:szCs w:val="23"/>
        </w:rPr>
      </w:pPr>
    </w:p>
    <w:p w:rsidRDefault="00916D9C" w:rsidP="00916D9C" w:rsidR="00916D9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AVOKADO j.d.o.o.,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>, Fažanska cesta 10, OIB: 40176842213, dana 5. travnja 2016</w:t>
      </w:r>
      <w:r w:rsidRPr="004C4B9E">
        <w:rPr>
          <w:sz w:val="23"/>
          <w:szCs w:val="23"/>
        </w:rPr>
        <w:t xml:space="preserve">. </w:t>
      </w:r>
    </w:p>
    <w:p w:rsidRDefault="00916D9C" w:rsidP="00916D9C" w:rsidR="00916D9C" w:rsidRPr="004C4B9E">
      <w:pPr>
        <w:jc w:val="both"/>
        <w:rPr>
          <w:sz w:val="23"/>
          <w:szCs w:val="23"/>
        </w:rPr>
      </w:pPr>
    </w:p>
    <w:p w:rsidRDefault="00916D9C" w:rsidP="00916D9C" w:rsidR="00916D9C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916D9C" w:rsidP="00916D9C" w:rsidR="00916D9C" w:rsidRPr="004C4B9E">
      <w:pPr>
        <w:jc w:val="both"/>
        <w:rPr>
          <w:sz w:val="23"/>
          <w:szCs w:val="23"/>
        </w:rPr>
      </w:pPr>
    </w:p>
    <w:p w:rsidRDefault="00916D9C" w:rsidP="00916D9C" w:rsidR="00916D9C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AVOKADO j.d.o.o.,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>, Fažanska cesta 10, OIB: 40176842213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24. svibnja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916D9C" w:rsidP="00916D9C" w:rsidR="00916D9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916D9C" w:rsidP="00916D9C" w:rsidR="00916D9C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AVOKADO j.d.o.o.,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 xml:space="preserve">, Fažanska cesta 10, OIB: 40176842213 </w:t>
      </w:r>
    </w:p>
    <w:p w:rsidRDefault="00916D9C" w:rsidP="00916D9C" w:rsidR="00916D9C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Isen Rustemi, Rovinj, Del Vescovo 22,</w:t>
      </w:r>
    </w:p>
    <w:p w:rsidRDefault="00916D9C" w:rsidP="00916D9C" w:rsidR="00916D9C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916D9C" w:rsidP="00916D9C" w:rsidR="00916D9C" w:rsidRPr="004040C4">
      <w:pPr>
        <w:jc w:val="both"/>
        <w:rPr>
          <w:sz w:val="23"/>
          <w:szCs w:val="23"/>
          <w:lang w:val="sv-SE"/>
        </w:rPr>
      </w:pPr>
    </w:p>
    <w:p w:rsidRDefault="00916D9C" w:rsidP="00916D9C" w:rsidR="00916D9C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AVOKADO j.d.o.o.,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 xml:space="preserve">, Fažanska cesta 10, OIB: 40176842213,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916D9C" w:rsidP="00916D9C" w:rsidR="00916D9C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916D9C" w:rsidP="00916D9C" w:rsidR="00916D9C">
      <w:pPr>
        <w:jc w:val="both"/>
        <w:rPr>
          <w:sz w:val="23"/>
          <w:szCs w:val="23"/>
        </w:rPr>
      </w:pPr>
    </w:p>
    <w:p w:rsidRDefault="00916D9C" w:rsidP="00916D9C" w:rsidR="00916D9C" w:rsidRPr="00D10EBB">
      <w:pPr>
        <w:jc w:val="both"/>
        <w:rPr>
          <w:sz w:val="23"/>
          <w:szCs w:val="23"/>
        </w:rPr>
      </w:pPr>
    </w:p>
    <w:p w:rsidRDefault="00916D9C" w:rsidP="00916D9C" w:rsidR="00916D9C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5. travnja 2016</w:t>
      </w:r>
      <w:r w:rsidRPr="004C4B9E">
        <w:rPr>
          <w:sz w:val="23"/>
          <w:szCs w:val="23"/>
        </w:rPr>
        <w:t>.</w:t>
      </w:r>
    </w:p>
    <w:p w:rsidRDefault="00916D9C" w:rsidP="00916D9C" w:rsidR="00916D9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916D9C" w:rsidP="00916D9C" w:rsidR="00916D9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916D9C" w:rsidP="00916D9C" w:rsidR="00916D9C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916D9C" w:rsidP="00916D9C" w:rsidR="00916D9C">
      <w:pPr>
        <w:jc w:val="both"/>
        <w:rPr>
          <w:sz w:val="23"/>
          <w:szCs w:val="23"/>
        </w:rPr>
      </w:pPr>
    </w:p>
    <w:p w:rsidRDefault="00916D9C" w:rsidP="00916D9C" w:rsidR="00916D9C" w:rsidRPr="004C4B9E">
      <w:pPr>
        <w:jc w:val="both"/>
        <w:rPr>
          <w:sz w:val="23"/>
          <w:szCs w:val="23"/>
        </w:rPr>
      </w:pPr>
    </w:p>
    <w:p w:rsidRDefault="00916D9C" w:rsidP="00916D9C" w:rsidR="00916D9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916D9C" w:rsidP="00916D9C" w:rsidR="00916D9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916D9C" w:rsidP="00916D9C" w:rsidR="00916D9C" w:rsidRPr="004C4B9E">
      <w:pPr>
        <w:jc w:val="both"/>
        <w:rPr>
          <w:sz w:val="23"/>
          <w:szCs w:val="23"/>
        </w:rPr>
      </w:pPr>
    </w:p>
    <w:p w:rsidRDefault="00916D9C" w:rsidP="00916D9C" w:rsidR="00916D9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916D9C" w:rsidP="00916D9C" w:rsidR="00916D9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916D9C" w:rsidP="00916D9C" w:rsidR="00916D9C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A801AA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AVOKADO j.d.o.o.,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>, Fažanska cesta 10</w:t>
      </w:r>
    </w:p>
    <w:p w:rsidRDefault="00916D9C" w:rsidP="00916D9C" w:rsidR="00916D9C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Isen Rustemi, Rovinj, Del Vescovo 22</w:t>
      </w:r>
    </w:p>
    <w:p w:rsidRDefault="00916D9C" w:rsidP="00916D9C" w:rsidR="00916D9C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811543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543" w:rsidR="00000000">
      <w:r>
        <w:separator/>
      </w:r>
    </w:p>
  </w:endnote>
  <w:endnote w:id="0" w:type="continuationSeparator">
    <w:p w:rsidRDefault="0081154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543" w:rsidR="00000000">
      <w:r>
        <w:separator/>
      </w:r>
    </w:p>
  </w:footnote>
  <w:footnote w:id="0" w:type="continuationSeparator">
    <w:p w:rsidRDefault="0081154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16D9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1154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D9C"/>
    <w:rsid w:val="00554328"/>
    <w:rsid w:val="00811543"/>
    <w:rsid w:val="00916D9C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D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6D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6D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6D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6D9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1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54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54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54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54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D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6D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6D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6D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6D9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1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54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54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54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54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AVOKADO j.d.o.o. VODNJAN</izvorni_sadrzaj>
    <derivirana_varijabla naziv="DomainObject.Predmet.ProtustrankaFormated_1">  AVOKADO j.d.o.o. VODNJAN</derivirana_varijabla>
  </DomainObject.Predmet.ProtustrankaFormated>
  <DomainObject.Predmet.ProtustrankaFormatedOIB>
    <izvorni_sadrzaj>  AVOKADO j.d.o.o. VODNJAN, OIB 40176842213</izvorni_sadrzaj>
    <derivirana_varijabla naziv="DomainObject.Predmet.ProtustrankaFormatedOIB_1">  AVOKADO j.d.o.o. VODNJAN, OIB 40176842213</derivirana_varijabla>
  </DomainObject.Predmet.ProtustrankaFormatedOIB>
  <DomainObject.Predmet.ProtustrankaFormatedWithAdress>
    <izvorni_sadrzaj> AVOKADO j.d.o.o. VODNJAN, Fažanska cesta 10, 52100 Vodnjan</izvorni_sadrzaj>
    <derivirana_varijabla naziv="DomainObject.Predmet.ProtustrankaFormatedWithAdress_1"> AVOKADO j.d.o.o. VODNJAN, Fažanska cesta 10, 52100 Vodnjan</derivirana_varijabla>
  </DomainObject.Predmet.ProtustrankaFormatedWithAdress>
  <DomainObject.Predmet.ProtustrankaFormatedWithAdressOIB>
    <izvorni_sadrzaj> AVOKADO j.d.o.o. VODNJAN, OIB 40176842213, Fažanska cesta 10, 52100 Vodnjan</izvorni_sadrzaj>
    <derivirana_varijabla naziv="DomainObject.Predmet.ProtustrankaFormatedWithAdressOIB_1"> AVOKADO j.d.o.o. VODNJAN, OIB 40176842213, Fažanska cesta 10, 52100 Vodnjan</derivirana_varijabla>
  </DomainObject.Predmet.ProtustrankaFormatedWithAdressOIB>
  <DomainObject.Predmet.ProtustrankaWithAdress>
    <izvorni_sadrzaj>AVOKADO j.d.o.o. VODNJAN Fažanska cesta 10, 52100 Vodnjan</izvorni_sadrzaj>
    <derivirana_varijabla naziv="DomainObject.Predmet.ProtustrankaWithAdress_1">AVOKADO j.d.o.o. VODNJAN Fažanska cesta 10, 52100 Vodnjan</derivirana_varijabla>
  </DomainObject.Predmet.ProtustrankaWithAdress>
  <DomainObject.Predmet.ProtustrankaWithAdressOIB>
    <izvorni_sadrzaj>AVOKADO j.d.o.o. VODNJAN, OIB 40176842213, Fažanska cesta 10, 52100 Vodnjan</izvorni_sadrzaj>
    <derivirana_varijabla naziv="DomainObject.Predmet.ProtustrankaWithAdressOIB_1">AVOKADO j.d.o.o. VODNJAN, OIB 40176842213, Fažanska cesta 10, 52100 Vodnjan</derivirana_varijabla>
  </DomainObject.Predmet.ProtustrankaWithAdressOIB>
  <DomainObject.Predmet.ProtustrankaNazivFormated>
    <izvorni_sadrzaj>AVOKADO j.d.o.o. VODNJAN</izvorni_sadrzaj>
    <derivirana_varijabla naziv="DomainObject.Predmet.ProtustrankaNazivFormated_1">AVOKADO j.d.o.o. VODNJAN</derivirana_varijabla>
  </DomainObject.Predmet.ProtustrankaNazivFormated>
  <DomainObject.Predmet.ProtustrankaNazivFormatedOIB>
    <izvorni_sadrzaj>AVOKADO j.d.o.o. VODNJAN, OIB 40176842213</izvorni_sadrzaj>
    <derivirana_varijabla naziv="DomainObject.Predmet.ProtustrankaNazivFormatedOIB_1">AVOKADO j.d.o.o. VODNJAN, OIB 40176842213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24871.71</izvorni_sadrzaj>
    <derivirana_varijabla naziv="DomainObject.Predmet.TrenutnaVrijednost_1">24871.71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AVOKADO j.d.o.o. VODNJAN</item>
    </izvorni_sadrzaj>
    <derivirana_varijabla naziv="DomainObject.Predmet.ProtuStrankaListFormated_1">
      <item>AVOKADO j.d.o.o. VODNJAN</item>
    </derivirana_varijabla>
  </DomainObject.Predmet.ProtuStrankaListFormated>
  <DomainObject.Predmet.ProtuStrankaListFormatedOIB>
    <izvorni_sadrzaj>
      <item>AVOKADO j.d.o.o. VODNJAN, OIB 40176842213</item>
    </izvorni_sadrzaj>
    <derivirana_varijabla naziv="DomainObject.Predmet.ProtuStrankaListFormatedOIB_1">
      <item>AVOKADO j.d.o.o. VODNJAN, OIB 40176842213</item>
    </derivirana_varijabla>
  </DomainObject.Predmet.ProtuStrankaListFormatedOIB>
  <DomainObject.Predmet.ProtuStrankaListFormatedWithAdress>
    <izvorni_sadrzaj>
      <item>AVOKADO j.d.o.o. VODNJAN, Fažanska cesta 10, 52100 Vodnjan</item>
    </izvorni_sadrzaj>
    <derivirana_varijabla naziv="DomainObject.Predmet.ProtuStrankaListFormatedWithAdress_1">
      <item>AVOKADO j.d.o.o. VODNJAN, Fažanska cesta 10, 52100 Vodnjan</item>
    </derivirana_varijabla>
  </DomainObject.Predmet.ProtuStrankaListFormatedWithAdress>
  <DomainObject.Predmet.ProtuStrankaListFormatedWithAdressOIB>
    <izvorni_sadrzaj>
      <item>AVOKADO j.d.o.o. VODNJAN, OIB 40176842213, Fažanska cesta 10, 52100 Vodnjan</item>
    </izvorni_sadrzaj>
    <derivirana_varijabla naziv="DomainObject.Predmet.ProtuStrankaListFormatedWithAdressOIB_1">
      <item>AVOKADO j.d.o.o. VODNJAN, OIB 40176842213, Fažanska cesta 10, 52100 Vodnjan</item>
    </derivirana_varijabla>
  </DomainObject.Predmet.ProtuStrankaListFormatedWithAdressOIB>
  <DomainObject.Predmet.ProtuStrankaListNazivFormated>
    <izvorni_sadrzaj>
      <item>AVOKADO j.d.o.o. VODNJAN</item>
    </izvorni_sadrzaj>
    <derivirana_varijabla naziv="DomainObject.Predmet.ProtuStrankaListNazivFormated_1">
      <item>AVOKADO j.d.o.o. VODNJAN</item>
    </derivirana_varijabla>
  </DomainObject.Predmet.ProtuStrankaListNazivFormated>
  <DomainObject.Predmet.ProtuStrankaListNazivFormatedOIB>
    <izvorni_sadrzaj>
      <item>AVOKADO j.d.o.o. VODNJAN, OIB 40176842213</item>
    </izvorni_sadrzaj>
    <derivirana_varijabla naziv="DomainObject.Predmet.ProtuStrankaListNazivFormatedOIB_1">
      <item>AVOKADO j.d.o.o. VODNJAN, OIB 40176842213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AVOKADO j.d.o.o. VODNJAN</izvorni_sadrzaj>
    <derivirana_varijabla naziv="DomainObject.Predmet.ProtustrankaIDrugi_1">AVOKADO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AVOKADO j.d.o.o. VODNJAN, OIB 40176842213, Fažanska cesta 10, 52100 Vodnjan</izvorni_sadrzaj>
    <derivirana_varijabla naziv="DomainObject.Predmet.ProtustrankaIDrugiAdressOIB_1">AVOKADO j.d.o.o. VODNJAN, OIB 40176842213, Fažanska cesta 10,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AVOKADO j.d.o.o. VODNJAN</item>
    </izvorni_sadrzaj>
    <derivirana_varijabla naziv="DomainObject.Predmet.SudioniciListNaziv_1">
      <item>FINANCIJSKA AGENCIJA, RC RIJEKA, PODRUŽNICA PULA, PULA</item>
      <item>AVOKADO j.d.o.o.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AVOKADO j.d.o.o. VODNJAN, OIB 40176842213, Fažanska cesta 10,52100 Vodnjan</item>
    </izvorni_sadrzaj>
    <derivirana_varijabla naziv="DomainObject.Predmet.SudioniciListAdressOIB_1">
      <item>FINANCIJSKA AGENCIJA, RC RIJEKA, PODRUŽNICA PULA, PULA, OIB 85821130368, Giardini 5,52100 Pula</item>
      <item>AVOKADO j.d.o.o. VODNJAN, OIB 40176842213, Fažanska cesta 10,52100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40176842213</item>
    </izvorni_sadrzaj>
    <derivirana_varijabla naziv="DomainObject.Predmet.SudioniciListNazivOIB_1">
      <item>, OIB 85821130368</item>
      <item>, OIB 40176842213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1593</properties:Characters>
  <properties:Lines>48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2016-04-05T08:56:00Z</dcterms:created>
  <dc:creator>Jasmina Matika</dc:creator>
  <cp:lastModifiedBy>Jasmina Matika</cp:lastModifiedBy>
  <dcterms:modified xmlns:xsi="http://www.w3.org/2001/XMLSchema-instance" xsi:type="dcterms:W3CDTF">2016-04-05T09:50:00Z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