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5c3f" w14:paraId="aa55c3f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832A05">
        <w:t>4088/16-15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2B32EA">
        <w:rPr>
          <w:lang w:val="pt-BR"/>
        </w:rPr>
        <w:t xml:space="preserve">dužnikom </w:t>
      </w:r>
      <w:r w:rsidR="00832A05">
        <w:t>PASTUH j.d.o.o. za usluge, OIB: 99541147031, Velika Gorica, Jagodno 99</w:t>
      </w:r>
      <w:r>
        <w:rPr>
          <w:lang w:val="pt-BR"/>
        </w:rPr>
        <w:t xml:space="preserve">, </w:t>
      </w:r>
      <w:r w:rsidR="002B32EA">
        <w:rPr>
          <w:lang w:val="pt-BR"/>
        </w:rPr>
        <w:t>5. siječnja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832A05">
        <w:t>PASTUH j.d.o.o. za usluge, OIB: 99541147031, Velika Gorica, Jagodno 99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832A05">
        <w:t>4088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832A05">
        <w:t>PASTUH j.d.o.o. za usluge, OIB: 99541147031, Velika Gorica, Jagodno 99</w:t>
      </w:r>
      <w:r w:rsidR="001C0F56" w:rsidRPr="00773B74">
        <w:t>,</w:t>
      </w:r>
      <w:r w:rsidR="001C0F56"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832A05" w:rsidP="00832A05" w:rsidR="00832A05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632 </w:t>
      </w:r>
      <w:r w:rsidRPr="00070D63">
        <w:t xml:space="preserve">dana, u ukupnom iznosu od </w:t>
      </w:r>
      <w:r>
        <w:t xml:space="preserve">69.613,25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832A05">
        <w:t>15</w:t>
      </w:r>
      <w:r w:rsidR="001C0F56">
        <w:t>. rujna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pozvan na </w:t>
      </w:r>
      <w:r w:rsidR="00AE38B1">
        <w:lastRenderedPageBreak/>
        <w:t>ročište</w:t>
      </w:r>
      <w:r w:rsidR="00761082" w:rsidRPr="0065182A">
        <w:t xml:space="preserve"> </w:t>
      </w:r>
      <w:r w:rsidR="00832A05">
        <w:t>17</w:t>
      </w:r>
      <w:r w:rsidR="001C0F56">
        <w:t>. listopada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832A05" w:rsidP="00832A05" w:rsidR="00832A05">
      <w:pPr>
        <w:ind w:firstLine="708"/>
        <w:jc w:val="both"/>
      </w:pPr>
      <w:r>
        <w:t>Spisu prileži podnesak Ministarstva financija, Porezna uprava, Područni ured Zagrebačka županija, Ispostava Velika Gorica od 3. kolovoza 2017. (list 9 spisa) kojim obavještava sud da su uvidom u Informacijski sustav Porezne uprave i prema evidencijama kojima raspolaže utvrdili da dužnik od osnivanja 2013. do pisanja podneska (19. srpnja 2017.) nije evidentiran kao sudionik u prometu nekretnina.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832A05">
        <w:t>17</w:t>
      </w:r>
      <w:r w:rsidR="00BB3464">
        <w:t>. listopada</w:t>
      </w:r>
      <w:r w:rsidR="00B215A9">
        <w:t xml:space="preserve"> </w:t>
      </w:r>
      <w:r>
        <w:t xml:space="preserve">2017. nije vlasnik nekretnina (list </w:t>
      </w:r>
      <w:r w:rsidR="00832A05">
        <w:t>20</w:t>
      </w:r>
      <w:r w:rsidR="006E1164">
        <w:t xml:space="preserve"> </w:t>
      </w:r>
      <w:r>
        <w:t>spisa).</w:t>
      </w:r>
    </w:p>
    <w:p w:rsidRDefault="00AE38B1" w:rsidP="00AE38B1" w:rsidR="00AE38B1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832A05">
        <w:t>od 30</w:t>
      </w:r>
      <w:r w:rsidRPr="00350BA2">
        <w:t xml:space="preserve">. </w:t>
      </w:r>
      <w:r w:rsidR="00832A05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832A05">
        <w:t>21</w:t>
      </w:r>
      <w:r w:rsidRPr="00350BA2">
        <w:t xml:space="preserve"> spisa) iz kojeg proizlazi da dužnik nije evidentiran kao vlasnik vozila. </w:t>
      </w:r>
    </w:p>
    <w:p w:rsidRDefault="008804EF" w:rsidP="008804EF" w:rsidR="008804EF">
      <w:pPr>
        <w:ind w:firstLine="708"/>
        <w:jc w:val="both"/>
      </w:pPr>
      <w:r>
        <w:t>Uvidom u dopis FINE od 03. srpnja 2017. (list 6 spisa) utvrđeno je da dužnik na dan 29. lipnja 2017. u Očevidniku redoslijeda osnova za plaćanje imao neizvršene osnove za plaćanje u neprekinutom razdoblju od 1299 dana u ukupnom iznosu od 78.312,71 kn.</w:t>
      </w:r>
    </w:p>
    <w:p w:rsidRDefault="00D9526E" w:rsidP="00D9526E" w:rsidR="00D9526E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B215A9" w:rsidP="00AE38B1" w:rsidR="00AE38B1" w:rsidRPr="00350BA2">
      <w:pPr>
        <w:jc w:val="both"/>
      </w:pPr>
      <w:r>
        <w:tab/>
      </w:r>
      <w:r w:rsidR="008804EF">
        <w:t xml:space="preserve"> </w:t>
      </w:r>
      <w:r w:rsidR="00AE38B1" w:rsidRPr="00350BA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2B32EA">
        <w:t>5. 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070EF0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070EF0" w:rsidP="007B64C7" w:rsidR="00070EF0">
      <w:pPr>
        <w:ind w:firstLine="708" w:left="3540"/>
        <w:jc w:val="right"/>
      </w:pPr>
      <w:r>
        <w:t>Za točnost otpravka-ovlašteni službenik:</w:t>
      </w:r>
    </w:p>
    <w:p w:rsidRDefault="00070EF0" w:rsidP="007B64C7" w:rsidR="00070EF0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070EF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32A05">
          <w:rPr>
            <w:sz w:val="24"/>
          </w:rPr>
          <w:t>4088</w:t>
        </w:r>
        <w:r w:rsidR="007D2411">
          <w:rPr>
            <w:sz w:val="24"/>
          </w:rPr>
          <w:t>/16-</w:t>
        </w:r>
        <w:r w:rsidR="00832A05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70EF0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F52E0"/>
    <w:rsid w:val="0021298E"/>
    <w:rsid w:val="00260C00"/>
    <w:rsid w:val="002817DE"/>
    <w:rsid w:val="002902DA"/>
    <w:rsid w:val="002A4511"/>
    <w:rsid w:val="002B32EA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204DE"/>
    <w:rsid w:val="00832A05"/>
    <w:rsid w:val="008804EF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D24310"/>
    <w:rsid w:val="00D346E6"/>
    <w:rsid w:val="00D62EBE"/>
    <w:rsid w:val="00D677F7"/>
    <w:rsid w:val="00D803A5"/>
    <w:rsid w:val="00D9526E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4088</izvorni_sadrzaj>
    <derivirana_varijabla naziv="DomainObject.Predmet.Broj_1">4088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St-4088/2016</izvorni_sadrzaj>
    <derivirana_varijabla naziv="DomainObject.Predmet.OznakaBroj_1">St-4088/2016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PASTUH j.d.o.o. za usluge zastupanog po punomoćniku Mirela Miklin</izvorni_sadrzaj>
    <derivirana_varijabla naziv="DomainObject.Predmet.ProtustrankaFormated_1">  PASTUH j.d.o.o. za usluge zastupanog po punomoćniku Mirela Miklin</derivirana_varijabla>
  </DomainObject.Predmet.ProtustrankaFormated>
  <DomainObject.Predmet.ProtustrankaFormatedOIB>
    <izvorni_sadrzaj>  PASTUH j.d.o.o. za usluge, OIB 99541147031 zastupanog po punomoćniku Mirela Miklin</izvorni_sadrzaj>
    <derivirana_varijabla naziv="DomainObject.Predmet.ProtustrankaFormatedOIB_1">  PASTUH j.d.o.o. za usluge, OIB 99541147031 zastupanog po punomoćniku Mirela Miklin</derivirana_varijabla>
  </DomainObject.Predmet.ProtustrankaFormatedOIB>
  <DomainObject.Predmet.ProtustrankaFormatedWithAdress>
    <izvorni_sadrzaj> PASTUH j.d.o.o. za usluge, Jagodno 99, 10410 Velika Gorica zastupanog po punomoćniku Mirela Miklin</izvorni_sadrzaj>
    <derivirana_varijabla naziv="DomainObject.Predmet.ProtustrankaFormatedWithAdress_1"> PASTUH j.d.o.o. za usluge, Jagodno 99, 10410 Velika Gorica zastupanog po punomoćniku Mirela Miklin</derivirana_varijabla>
  </DomainObject.Predmet.ProtustrankaFormatedWithAdress>
  <DomainObject.Predmet.ProtustrankaFormatedWithAdressOIB>
    <izvorni_sadrzaj> PASTUH j.d.o.o. za usluge, OIB 99541147031, Jagodno 99, 10410 Velika Gorica zastupanog po punomoćniku Mirela Miklin</izvorni_sadrzaj>
    <derivirana_varijabla naziv="DomainObject.Predmet.ProtustrankaFormatedWithAdressOIB_1"> PASTUH j.d.o.o. za usluge, OIB 99541147031, Jagodno 99, 10410 Velika Gorica zastupanog po punomoćniku Mirela Miklin</derivirana_varijabla>
  </DomainObject.Predmet.ProtustrankaFormatedWithAdressOIB>
  <DomainObject.Predmet.ProtustrankaWithAdress>
    <izvorni_sadrzaj>PASTUH j.d.o.o. za usluge Jagodno 99, 10410 Velika Gorica</izvorni_sadrzaj>
    <derivirana_varijabla naziv="DomainObject.Predmet.ProtustrankaWithAdress_1">PASTUH j.d.o.o. za usluge Jagodno 99, 10410 Velika Gorica</derivirana_varijabla>
  </DomainObject.Predmet.ProtustrankaWithAdress>
  <DomainObject.Predmet.ProtustrankaWithAdressOIB>
    <izvorni_sadrzaj>PASTUH j.d.o.o. za usluge, OIB 99541147031, Jagodno 99, 10410 Velika Gorica</izvorni_sadrzaj>
    <derivirana_varijabla naziv="DomainObject.Predmet.ProtustrankaWithAdressOIB_1">PASTUH j.d.o.o. za usluge, OIB 99541147031, Jagodno 99, 10410 Velika Gorica</derivirana_varijabla>
  </DomainObject.Predmet.ProtustrankaWithAdressOIB>
  <DomainObject.Predmet.ProtustrankaNazivFormated>
    <izvorni_sadrzaj>PASTUH j.d.o.o. za usluge</izvorni_sadrzaj>
    <derivirana_varijabla naziv="DomainObject.Predmet.ProtustrankaNazivFormated_1">PASTUH j.d.o.o. za usluge</derivirana_varijabla>
  </DomainObject.Predmet.ProtustrankaNazivFormated>
  <DomainObject.Predmet.ProtustrankaNazivFormatedOIB>
    <izvorni_sadrzaj>PASTUH j.d.o.o. za usluge, OIB 99541147031</izvorni_sadrzaj>
    <derivirana_varijabla naziv="DomainObject.Predmet.ProtustrankaNazivFormatedOIB_1">PASTUH j.d.o.o. za usluge, OIB 99541147031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Miklin</izvorni_sadrzaj>
    <derivirana_varijabla naziv="DomainObject.Predmet.StrankaFormated_1">  FINA Regionalni centar Zagreb; Mirela Miklin</derivirana_varijabla>
  </DomainObject.Predmet.StrankaFormated>
  <DomainObject.Predmet.StrankaFormatedOIB>
    <izvorni_sadrzaj>  FINA Regionalni centar Zagreb, OIB 85821130368; Mirela Miklin, OIB 75741165698</izvorni_sadrzaj>
    <derivirana_varijabla naziv="DomainObject.Predmet.StrankaFormatedOIB_1">  FINA Regionalni centar Zagreb, OIB 85821130368; Mirela Miklin, OIB 75741165698</derivirana_varijabla>
  </DomainObject.Predmet.StrankaFormatedOIB>
  <DomainObject.Predmet.StrankaFormatedWithAdress>
    <izvorni_sadrzaj> FINA Regionalni centar Zagreb, Trg svibanjskih žrtava 1995. br. 1, 10000 Zagreb; Mirela Miklin, Ščitarjevska 25, 10410 Novo Čiče</izvorni_sadrzaj>
    <derivirana_varijabla naziv="DomainObject.Predmet.StrankaFormatedWithAdress_1"> FINA Regionalni centar Zagreb, Trg svibanjskih žrtava 1995. br. 1, 10000 Zagreb; Mirela Miklin, Ščitarjevska 25, 10410 Novo Čiče</derivirana_varijabla>
  </DomainObject.Predmet.StrankaFormatedWithAdress>
  <DomainObject.Predmet.StrankaFormatedWithAdressOIB>
    <izvorni_sadrzaj> FINA Regionalni centar Zagreb, OIB 85821130368, Trg svibanjskih žrtava 1995. br. 1, 10000 Zagreb; Mirela Miklin, OIB 75741165698, Ščitarjevska 25, 10410 Novo Čiče</izvorni_sadrzaj>
    <derivirana_varijabla naziv="DomainObject.Predmet.StrankaFormatedWithAdressOIB_1"> FINA Regionalni centar Zagreb, OIB 85821130368, Trg svibanjskih žrtava 1995. br. 1, 10000 Zagreb; Mirela Miklin, OIB 75741165698, Ščitarjevska 25, 10410 Novo Čiče</derivirana_varijabla>
  </DomainObject.Predmet.StrankaFormatedWithAdressOIB>
  <DomainObject.Predmet.StrankaWithAdress>
    <izvorni_sadrzaj>FINA Regionalni centar Zagreb Trg svibanjskih žrtava 1995. br. 1,10000 Zagreb,Mirela Miklin Ščitarjevska 25,10410 Novo Čiče</izvorni_sadrzaj>
    <derivirana_varijabla naziv="DomainObject.Predmet.StrankaWithAdress_1">FINA Regionalni centar Zagreb Trg svibanjskih žrtava 1995. br. 1,10000 Zagreb,Mirela Miklin Ščitarjevska 25,10410 Novo Čiče</derivirana_varijabla>
  </DomainObject.Predmet.StrankaWithAdress>
  <DomainObject.Predmet.StrankaWithAdressOIB>
    <izvorni_sadrzaj>FINA Regionalni centar Zagreb, OIB 85821130368, Trg svibanjskih žrtava 1995. br. 1,10000 Zagreb,Mirela Miklin, OIB 75741165698, Ščitarjevska 25,10410 Novo Čiče</izvorni_sadrzaj>
    <derivirana_varijabla naziv="DomainObject.Predmet.StrankaWithAdressOIB_1">FINA Regionalni centar Zagreb, OIB 85821130368, Trg svibanjskih žrtava 1995. br. 1,10000 Zagreb,Mirela Miklin, OIB 75741165698, Ščitarjevska 25,10410 Novo Čiče</derivirana_varijabla>
  </DomainObject.Predmet.StrankaWithAdressOIB>
  <DomainObject.Predmet.StrankaNazivFormated>
    <izvorni_sadrzaj>FINA Regionalni centar Zagreb,Mirela Miklin</izvorni_sadrzaj>
    <derivirana_varijabla naziv="DomainObject.Predmet.StrankaNazivFormated_1">FINA Regionalni centar Zagreb,Mirela Miklin</derivirana_varijabla>
  </DomainObject.Predmet.StrankaNazivFormated>
  <DomainObject.Predmet.StrankaNazivFormatedOIB>
    <izvorni_sadrzaj>FINA Regionalni centar Zagreb, OIB 85821130368,Mirela Miklin, OIB 75741165698</izvorni_sadrzaj>
    <derivirana_varijabla naziv="DomainObject.Predmet.StrankaNazivFormatedOIB_1">FINA Regionalni centar Zagreb, OIB 85821130368,Mirela Miklin, OIB 75741165698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Mirela Miklin</item>
    </izvorni_sadrzaj>
    <derivirana_varijabla naziv="DomainObject.Predmet.StrankaListFormated_1">
      <item>FINA Regionalni centar Zagreb</item>
      <item>Mirela Miklin</item>
    </derivirana_varijabla>
  </DomainObject.Predmet.StrankaListFormated>
  <DomainObject.Predmet.StrankaListFormatedOIB>
    <izvorni_sadrzaj>
      <item>FINA Regionalni centar Zagreb, OIB 85821130368</item>
      <item>Mirela Miklin, OIB 75741165698</item>
    </izvorni_sadrzaj>
    <derivirana_varijabla naziv="DomainObject.Predmet.StrankaListFormatedOIB_1">
      <item>FINA Regionalni centar Zagreb, OIB 85821130368</item>
      <item>Mirela Miklin, OIB 75741165698</item>
    </derivirana_varijabla>
  </DomainObject.Predmet.StrankaListFormatedOIB>
  <DomainObject.Predmet.StrankaListFormatedWithAdress>
    <izvorni_sadrzaj>
      <item>FINA Regionalni centar Zagreb, Trg svibanjskih žrtava 1995. br. 1, 10000 Zagreb</item>
      <item>Mirela Miklin, Ščitarjevska 25, 10410 Novo Čiče</item>
    </izvorni_sadrzaj>
    <derivirana_varijabla naziv="DomainObject.Predmet.StrankaListFormatedWithAdress_1">
      <item>FINA Regionalni centar Zagreb, Trg svibanjskih žrtava 1995. br. 1, 10000 Zagreb</item>
      <item>Mirela Miklin, Ščitarjevska 25, 10410 Novo Čiče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Mirela Miklin, OIB 75741165698, Ščitarjevska 25, 10410 Novo Čiče</item>
    </izvorni_sadrzaj>
    <derivirana_varijabla naziv="DomainObject.Predmet.StrankaListFormatedWithAdressOIB_1">
      <item>FINA Regionalni centar Zagreb, OIB 85821130368, Trg svibanjskih žrtava 1995. br. 1, 10000 Zagreb</item>
      <item>Mirela Miklin, OIB 75741165698, Ščitarjevska 25, 10410 Novo Čiče</item>
    </derivirana_varijabla>
  </DomainObject.Predmet.StrankaListFormatedWithAdressOIB>
  <DomainObject.Predmet.StrankaListNazivFormated>
    <izvorni_sadrzaj>
      <item>FINA Regionalni centar Zagreb</item>
      <item>Mirela Miklin</item>
    </izvorni_sadrzaj>
    <derivirana_varijabla naziv="DomainObject.Predmet.StrankaListNazivFormated_1">
      <item>FINA Regionalni centar Zagreb</item>
      <item>Mirela Miklin</item>
    </derivirana_varijabla>
  </DomainObject.Predmet.StrankaListNazivFormated>
  <DomainObject.Predmet.StrankaListNazivFormatedOIB>
    <izvorni_sadrzaj>
      <item>FINA Regionalni centar Zagreb, OIB 85821130368</item>
      <item>Mirela Miklin, OIB 75741165698</item>
    </izvorni_sadrzaj>
    <derivirana_varijabla naziv="DomainObject.Predmet.StrankaListNazivFormatedOIB_1">
      <item>FINA Regionalni centar Zagreb, OIB 85821130368</item>
      <item>Mirela Miklin, OIB 75741165698</item>
    </derivirana_varijabla>
  </DomainObject.Predmet.StrankaListNazivFormatedOIB>
  <DomainObject.Predmet.ProtuStrankaListFormated>
    <izvorni_sadrzaj>
      <item>PASTUH j.d.o.o. za usluge zastupanog po punomoćniku Mirela Miklin</item>
    </izvorni_sadrzaj>
    <derivirana_varijabla naziv="DomainObject.Predmet.ProtuStrankaListFormated_1">
      <item>PASTUH j.d.o.o. za usluge zastupanog po punomoćniku Mirela Miklin</item>
    </derivirana_varijabla>
  </DomainObject.Predmet.ProtuStrankaListFormated>
  <DomainObject.Predmet.ProtuStrankaListFormatedOIB>
    <izvorni_sadrzaj>
      <item>PASTUH j.d.o.o. za usluge, OIB 99541147031 zastupanog po punomoćniku Mirela Miklin</item>
    </izvorni_sadrzaj>
    <derivirana_varijabla naziv="DomainObject.Predmet.ProtuStrankaListFormatedOIB_1">
      <item>PASTUH j.d.o.o. za usluge, OIB 99541147031 zastupanog po punomoćniku Mirela Miklin</item>
    </derivirana_varijabla>
  </DomainObject.Predmet.ProtuStrankaListFormatedOIB>
  <DomainObject.Predmet.ProtuStrankaListFormatedWithAdress>
    <izvorni_sadrzaj>
      <item>PASTUH j.d.o.o. za usluge, Jagodno 99, 10410 Velika Gorica zastupanog po punomoćniku Mirela Miklin</item>
    </izvorni_sadrzaj>
    <derivirana_varijabla naziv="DomainObject.Predmet.ProtuStrankaListFormatedWithAdress_1">
      <item>PASTUH j.d.o.o. za usluge, Jagodno 99, 10410 Velika Gorica zastupanog po punomoćniku Mirela Miklin</item>
    </derivirana_varijabla>
  </DomainObject.Predmet.ProtuStrankaListFormatedWithAdress>
  <DomainObject.Predmet.ProtuStrankaListFormatedWithAdressOIB>
    <izvorni_sadrzaj>
      <item>PASTUH j.d.o.o. za usluge, OIB 99541147031, Jagodno 99, 10410 Velika Gorica zastupanog po punomoćniku Mirela Miklin</item>
    </izvorni_sadrzaj>
    <derivirana_varijabla naziv="DomainObject.Predmet.ProtuStrankaListFormatedWithAdressOIB_1">
      <item>PASTUH j.d.o.o. za usluge, OIB 99541147031, Jagodno 99, 10410 Velika Gorica zastupanog po punomoćniku Mirela Miklin</item>
    </derivirana_varijabla>
  </DomainObject.Predmet.ProtuStrankaListFormatedWithAdressOIB>
  <DomainObject.Predmet.ProtuStrankaListNazivFormated>
    <izvorni_sadrzaj>
      <item>PASTUH j.d.o.o. za usluge</item>
    </izvorni_sadrzaj>
    <derivirana_varijabla naziv="DomainObject.Predmet.ProtuStrankaListNazivFormated_1">
      <item>PASTUH j.d.o.o. za usluge</item>
    </derivirana_varijabla>
  </DomainObject.Predmet.ProtuStrankaListNazivFormated>
  <DomainObject.Predmet.ProtuStrankaListNazivFormatedOIB>
    <izvorni_sadrzaj>
      <item>PASTUH j.d.o.o. za usluge, OIB 99541147031</item>
    </izvorni_sadrzaj>
    <derivirana_varijabla naziv="DomainObject.Predmet.ProtuStrankaListNazivFormatedOIB_1">
      <item>PASTUH j.d.o.o. za usluge, OIB 99541147031</item>
    </derivirana_varijabla>
  </DomainObject.Predmet.ProtuStrankaListNazivFormatedOIB>
  <DomainObject.Predmet.OstaliListFormated>
    <izvorni_sadrzaj>
      <item>Mirela Miklin punomoćnik sudionika u postupku PASTUH j.d.o.o. za usluge</item>
    </izvorni_sadrzaj>
    <derivirana_varijabla naziv="DomainObject.Predmet.OstaliListFormated_1">
      <item>Mirela Miklin punomoćnik sudionika u postupku PASTUH j.d.o.o. za usluge</item>
    </derivirana_varijabla>
  </DomainObject.Predmet.OstaliListFormated>
  <DomainObject.Predmet.OstaliListFormatedOIB>
    <izvorni_sadrzaj>
      <item>Mirela Miklin, OIB 75741165698 punomoćnik sudionika u postupku PASTUH j.d.o.o. za usluge</item>
    </izvorni_sadrzaj>
    <derivirana_varijabla naziv="DomainObject.Predmet.OstaliListFormatedOIB_1">
      <item>Mirela Miklin, OIB 75741165698 punomoćnik sudionika u postupku PASTUH j.d.o.o. za usluge</item>
    </derivirana_varijabla>
  </DomainObject.Predmet.OstaliListFormatedOIB>
  <DomainObject.Predmet.OstaliListFormatedWithAdress>
    <izvorni_sadrzaj>
      <item>Mirela Miklin, Ščitarjevska 25, 10410 Novo Čiče punomoćnik sudionika u postupku PASTUH j.d.o.o. za usluge</item>
    </izvorni_sadrzaj>
    <derivirana_varijabla naziv="DomainObject.Predmet.OstaliListFormatedWithAdress_1">
      <item>Mirela Miklin, Ščitarjevska 25, 10410 Novo Čiče punomoćnik sudionika u postupku PASTUH j.d.o.o. za usluge</item>
    </derivirana_varijabla>
  </DomainObject.Predmet.OstaliListFormatedWithAdress>
  <DomainObject.Predmet.OstaliListFormatedWithAdressOIB>
    <izvorni_sadrzaj>
      <item>Mirela Miklin, OIB 75741165698, Ščitarjevska 25, 10410 Novo Čiče punomoćnik sudionika u postupku PASTUH j.d.o.o. za usluge</item>
    </izvorni_sadrzaj>
    <derivirana_varijabla naziv="DomainObject.Predmet.OstaliListFormatedWithAdressOIB_1">
      <item>Mirela Miklin, OIB 75741165698, Ščitarjevska 25, 10410 Novo Čiče punomoćnik sudionika u postupku PASTUH j.d.o.o. za usluge</item>
    </derivirana_varijabla>
  </DomainObject.Predmet.OstaliListFormatedWithAdressOIB>
  <DomainObject.Predmet.OstaliListNazivFormated>
    <izvorni_sadrzaj>
      <item>Mirela Miklin</item>
    </izvorni_sadrzaj>
    <derivirana_varijabla naziv="DomainObject.Predmet.OstaliListNazivFormated_1">
      <item>Mirela Miklin</item>
    </derivirana_varijabla>
  </DomainObject.Predmet.OstaliListNazivFormated>
  <DomainObject.Predmet.OstaliListNazivFormatedOIB>
    <izvorni_sadrzaj>
      <item>Mirela Miklin, OIB 75741165698</item>
    </izvorni_sadrzaj>
    <derivirana_varijabla naziv="DomainObject.Predmet.OstaliListNazivFormatedOIB_1">
      <item>Mirela Miklin, OIB 75741165698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PASTUH j.d.o.o. za usluge</izvorni_sadrzaj>
    <derivirana_varijabla naziv="DomainObject.Predmet.ProtustrankaIDrugi_1">PASTUH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PASTUH j.d.o.o. za usluge, OIB 99541147031, Jagodno 99, 10410 Velika Gorica</izvorni_sadrzaj>
    <derivirana_varijabla naziv="DomainObject.Predmet.ProtustrankaIDrugiAdressOIB_1">PASTUH j.d.o.o. za usluge, OIB 99541147031, Jagodno 99,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PASTUH j.d.o.o. za usluge</item>
      <item>Mirela Miklin</item>
      <item>Mirela Miklin</item>
    </izvorni_sadrzaj>
    <derivirana_varijabla naziv="DomainObject.Predmet.SudioniciListNaziv_1">
      <item>FINA Regionalni centar Zagreb</item>
      <item>PASTUH j.d.o.o. za usluge</item>
      <item>Mirela Miklin</item>
      <item>Mirela Miklin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PASTUH j.d.o.o. za usluge, OIB 99541147031, Jagodno 99,10410 Velika Gorica</item>
      <item>Mirela Miklin, OIB 75741165698, Ščitarjevska 25,10410 Novo Čiče</item>
      <item>Mirela Miklin, OIB 75741165698, Ščitarjevska 25,10410 Novo Čiče</item>
    </izvorni_sadrzaj>
    <derivirana_varijabla naziv="DomainObject.Predmet.SudioniciListAdressOIB_1">
      <item>FINA Regionalni centar Zagreb, OIB 85821130368, Trg svibanjskih žrtava 1995. br. 1,10000 Zagreb</item>
      <item>PASTUH j.d.o.o. za usluge, OIB 99541147031, Jagodno 99,10410 Velika Gorica</item>
      <item>Mirela Miklin, OIB 75741165698, Ščitarjevska 25,10410 Novo Čiče</item>
      <item>Mirela Miklin, OIB 75741165698, Ščitarjevska 25,10410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99541147031</item>
      <item>, OIB 75741165698</item>
      <item>, OIB 75741165698</item>
    </izvorni_sadrzaj>
    <derivirana_varijabla naziv="DomainObject.Predmet.SudioniciListNazivOIB_1">
      <item>, OIB 85821130368</item>
      <item>, OIB 99541147031</item>
      <item>, OIB 75741165698</item>
      <item>, OIB 75741165698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09D72-5258-428C-A783-705B148D1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830</properties:Words>
  <properties:Characters>4636</properties:Characters>
  <properties:Lines>94</properties:Lines>
  <properties:Paragraphs>30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2018-01-08T11:41:00Z</cp:lastPrinted>
  <dcterms:modified xmlns:xsi="http://www.w3.org/2001/XMLSchema-instance" xsi:type="dcterms:W3CDTF">2018-01-08T11:41:00Z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