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6eac" w14:paraId="0826eac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D4F6C">
        <w:rPr>
          <w:rFonts w:hAnsi="Times New Roman" w:ascii="Times New Roman"/>
          <w:szCs w:val="24"/>
          <w:lang w:val="hr-HR"/>
        </w:rPr>
        <w:t>-16</w:t>
      </w:r>
      <w:r w:rsidR="00AB01A9">
        <w:rPr>
          <w:rFonts w:hAnsi="Times New Roman" w:ascii="Times New Roman"/>
          <w:szCs w:val="24"/>
          <w:lang w:val="hr-HR"/>
        </w:rPr>
        <w:t>75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1458D">
      <w:pPr>
        <w:jc w:val="both"/>
        <w:rPr>
          <w:rFonts w:hAnsi="Times New Roman" w:ascii="Times New Roman"/>
          <w:szCs w:val="24"/>
          <w:lang w:val="hr-HR"/>
        </w:rPr>
      </w:pPr>
      <w:r w:rsidRPr="00B1458D">
        <w:rPr>
          <w:rFonts w:hAnsi="Times New Roman" w:ascii="Times New Roman"/>
          <w:szCs w:val="24"/>
          <w:lang w:val="hr-HR"/>
        </w:rPr>
        <w:tab/>
      </w:r>
      <w:r w:rsidR="00EE69E5" w:rsidRPr="00B1458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1458D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B1458D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B1458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B1458D">
        <w:rPr>
          <w:rFonts w:hAnsi="Times New Roman" w:ascii="Times New Roman"/>
          <w:szCs w:val="24"/>
          <w:lang w:val="hr-HR"/>
        </w:rPr>
        <w:t xml:space="preserve"> </w:t>
      </w:r>
      <w:r w:rsidR="00B1458D" w:rsidRPr="00B1458D">
        <w:rPr>
          <w:rFonts w:hAnsi="Times New Roman" w:ascii="Times New Roman"/>
        </w:rPr>
        <w:t>BRZINOM MUNJE j.d.o.o., Krapina, Zagrebačka cesta 17, OIB: 61032761820</w:t>
      </w:r>
      <w:r w:rsidR="00C31784" w:rsidRPr="00B1458D">
        <w:rPr>
          <w:rFonts w:hAnsi="Times New Roman" w:ascii="Times New Roman"/>
          <w:szCs w:val="24"/>
        </w:rPr>
        <w:t xml:space="preserve">, MBS: </w:t>
      </w:r>
      <w:r w:rsidR="00B1458D" w:rsidRPr="00B1458D">
        <w:rPr>
          <w:rFonts w:hAnsi="Times New Roman" w:ascii="Times New Roman"/>
          <w:szCs w:val="24"/>
        </w:rPr>
        <w:t>081074035</w:t>
      </w:r>
      <w:r w:rsidR="001A5B30" w:rsidRPr="00B1458D">
        <w:rPr>
          <w:rFonts w:hAnsi="Times New Roman" w:ascii="Times New Roman"/>
          <w:szCs w:val="24"/>
          <w:lang w:val="hr-HR"/>
        </w:rPr>
        <w:t>,</w:t>
      </w:r>
      <w:r w:rsidR="00B6390A" w:rsidRPr="00B1458D">
        <w:rPr>
          <w:rFonts w:hAnsi="Times New Roman" w:ascii="Times New Roman"/>
          <w:szCs w:val="24"/>
          <w:lang w:val="hr-HR"/>
        </w:rPr>
        <w:t xml:space="preserve"> </w:t>
      </w:r>
      <w:r w:rsidR="001A5B30" w:rsidRPr="00B1458D">
        <w:rPr>
          <w:rFonts w:hAnsi="Times New Roman" w:ascii="Times New Roman"/>
          <w:szCs w:val="24"/>
          <w:lang w:val="hr-HR"/>
        </w:rPr>
        <w:t xml:space="preserve">dana </w:t>
      </w:r>
      <w:r w:rsidR="00E01715" w:rsidRPr="00B1458D">
        <w:rPr>
          <w:rFonts w:hAnsi="Times New Roman" w:ascii="Times New Roman"/>
          <w:szCs w:val="24"/>
          <w:lang w:val="hr-HR"/>
        </w:rPr>
        <w:t>10. siječnja 2019</w:t>
      </w:r>
      <w:r w:rsidR="00EE69E5" w:rsidRPr="00B1458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D6BD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02010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B1458D" w:rsidRPr="00B1458D">
        <w:rPr>
          <w:rFonts w:hAnsi="Times New Roman" w:ascii="Times New Roman"/>
        </w:rPr>
        <w:t>BRZINOM MUNJE j.d.o.o., Krapina, Zagrebačka cesta 17, OIB: 61032761820</w:t>
      </w:r>
      <w:r w:rsidR="00B1458D" w:rsidRPr="00B1458D">
        <w:rPr>
          <w:rFonts w:hAnsi="Times New Roman" w:ascii="Times New Roman"/>
          <w:szCs w:val="24"/>
        </w:rPr>
        <w:t>, MBS: 081074035</w:t>
      </w:r>
      <w:r w:rsidR="0002010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Stečajni postupak otvoren je dana </w:t>
      </w:r>
      <w:r w:rsidR="00E01715">
        <w:rPr>
          <w:rFonts w:hAnsi="Times New Roman" w:ascii="Times New Roman"/>
          <w:szCs w:val="24"/>
        </w:rPr>
        <w:t>10. siječnja 2019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9A33D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A33DC">
        <w:rPr>
          <w:rFonts w:hAnsi="Times New Roman" w:ascii="Times New Roman"/>
          <w:szCs w:val="24"/>
          <w:lang w:val="hr-HR"/>
        </w:rPr>
        <w:t>II</w:t>
      </w:r>
      <w:r w:rsidRPr="009A33DC">
        <w:rPr>
          <w:rFonts w:hAnsi="Times New Roman" w:ascii="Times New Roman"/>
          <w:szCs w:val="24"/>
          <w:lang w:val="hr-HR"/>
        </w:rPr>
        <w:tab/>
      </w:r>
      <w:r w:rsidR="00EE69E5" w:rsidRPr="009A33D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9A33DC">
        <w:rPr>
          <w:rFonts w:hAnsi="Times New Roman" w:ascii="Times New Roman"/>
          <w:szCs w:val="24"/>
          <w:lang w:val="hr-HR"/>
        </w:rPr>
        <w:t xml:space="preserve"> </w:t>
      </w:r>
      <w:r w:rsidR="0002010B" w:rsidRPr="009A33DC">
        <w:rPr>
          <w:rFonts w:eastAsiaTheme="minorHAnsi" w:hAnsi="Times New Roman" w:ascii="Times New Roman"/>
          <w:szCs w:val="24"/>
          <w:lang w:eastAsia="en-US" w:val="hr-HR"/>
        </w:rPr>
        <w:t>JOSIPA JURČIĆ, Zagreb, Radnička cesta 37B</w:t>
      </w:r>
      <w:r w:rsidR="00704235" w:rsidRPr="009A33D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02010B" w:rsidRPr="009A33DC">
        <w:rPr>
          <w:rFonts w:eastAsiaTheme="minorHAnsi" w:hAnsi="Times New Roman" w:ascii="Times New Roman"/>
          <w:szCs w:val="24"/>
          <w:lang w:eastAsia="en-US" w:val="hr-HR"/>
        </w:rPr>
        <w:t>70344385865</w:t>
      </w:r>
      <w:r w:rsidR="00334F52" w:rsidRPr="009A33D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B1458D" w:rsidRPr="00B1458D">
        <w:rPr>
          <w:rFonts w:hAnsi="Times New Roman" w:ascii="Times New Roman"/>
        </w:rPr>
        <w:t>BRZINOM MUNJE j.d.o.o., Krapina, Zagrebačka cesta 17, OIB: 61032761820</w:t>
      </w:r>
      <w:r w:rsidR="00B1458D" w:rsidRPr="00B1458D">
        <w:rPr>
          <w:rFonts w:hAnsi="Times New Roman" w:ascii="Times New Roman"/>
          <w:szCs w:val="24"/>
        </w:rPr>
        <w:t>, MBS: 081074035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E01715">
        <w:rPr>
          <w:rFonts w:hAnsi="Times New Roman" w:ascii="Times New Roman"/>
          <w:szCs w:val="24"/>
          <w:lang w:val="hr-HR"/>
        </w:rPr>
        <w:t>10. siječnja 2019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CD6BD2" w:rsidP="00052DC4" w:rsidR="00CD6BD2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41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</w:t>
    </w:r>
    <w:r w:rsidR="00AB01A9">
      <w:rPr>
        <w:rFonts w:hAnsi="Times New Roman" w:ascii="Times New Roman"/>
        <w:lang w:val="hr-HR"/>
      </w:rPr>
      <w:t>75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2010B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1740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20E8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33AE"/>
    <w:rsid w:val="005940E9"/>
    <w:rsid w:val="005A4BAB"/>
    <w:rsid w:val="005C1030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8565A"/>
    <w:rsid w:val="006A6B35"/>
    <w:rsid w:val="006B0F87"/>
    <w:rsid w:val="006C5DCD"/>
    <w:rsid w:val="00704235"/>
    <w:rsid w:val="007141FB"/>
    <w:rsid w:val="007145E0"/>
    <w:rsid w:val="00730EAB"/>
    <w:rsid w:val="00734056"/>
    <w:rsid w:val="0074516C"/>
    <w:rsid w:val="00770A9F"/>
    <w:rsid w:val="007721DF"/>
    <w:rsid w:val="00780214"/>
    <w:rsid w:val="007A29F9"/>
    <w:rsid w:val="007A6A4B"/>
    <w:rsid w:val="007B40C5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A2AF2"/>
    <w:rsid w:val="008B0A4C"/>
    <w:rsid w:val="008C3B61"/>
    <w:rsid w:val="00921623"/>
    <w:rsid w:val="009569A9"/>
    <w:rsid w:val="009638A7"/>
    <w:rsid w:val="00983C91"/>
    <w:rsid w:val="00997BA9"/>
    <w:rsid w:val="009A33DC"/>
    <w:rsid w:val="009A6AFA"/>
    <w:rsid w:val="009B45C4"/>
    <w:rsid w:val="009C51F5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01A9"/>
    <w:rsid w:val="00AB6CC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1458D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2EC1"/>
    <w:rsid w:val="00BF41A2"/>
    <w:rsid w:val="00C2202C"/>
    <w:rsid w:val="00C31784"/>
    <w:rsid w:val="00C40C08"/>
    <w:rsid w:val="00C57CAF"/>
    <w:rsid w:val="00C57D6B"/>
    <w:rsid w:val="00C977E8"/>
    <w:rsid w:val="00CD6BD2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D4F6C"/>
    <w:rsid w:val="00E01715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4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1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1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1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1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4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1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1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1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1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St-1675/2018</izvorni_sadrzaj>
    <derivirana_varijabla naziv="DomainObject.Predmet.OznakaBroj_1">St-1675/2018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BRZINOM MUNJE j.d.o.o. za ugostiteljstvo zastupanog po punomoćniku MIRJANA HOIĆ</izvorni_sadrzaj>
    <derivirana_varijabla naziv="DomainObject.Predmet.ProtustrankaFormated_1">  BRZINOM MUNJE j.d.o.o. za ugostiteljstvo zastupanog po punomoćniku MIRJANA HOIĆ</derivirana_varijabla>
  </DomainObject.Predmet.ProtustrankaFormated>
  <DomainObject.Predmet.ProtustrankaFormatedOIB>
    <izvorni_sadrzaj>  BRZINOM MUNJE j.d.o.o. za ugostiteljstvo, OIB 61032761820 zastupanog po punomoćniku MIRJANA HOIĆ</izvorni_sadrzaj>
    <derivirana_varijabla naziv="DomainObject.Predmet.ProtustrankaFormatedOIB_1">  BRZINOM MUNJE j.d.o.o. za ugostiteljstvo, OIB 61032761820 zastupanog po punomoćniku MIRJANA HOIĆ</derivirana_varijabla>
  </DomainObject.Predmet.ProtustrankaFormatedOIB>
  <DomainObject.Predmet.ProtustrankaFormatedWithAdress>
    <izvorni_sadrzaj> BRZINOM MUNJE j.d.o.o. za ugostiteljstvo, Zagrebačka cesta 17, 49000 Krapina zastupanog po punomoćniku MIRJANA HOIĆ</izvorni_sadrzaj>
    <derivirana_varijabla naziv="DomainObject.Predmet.ProtustrankaFormatedWithAdress_1"> BRZINOM MUNJE j.d.o.o. za ugostiteljstvo, Zagrebačka cesta 17, 49000 Krapina zastupanog po punomoćniku MIRJANA HOIĆ</derivirana_varijabla>
  </DomainObject.Predmet.ProtustrankaFormatedWithAdress>
  <DomainObject.Predmet.ProtustrankaFormatedWithAdressOIB>
    <izvorni_sadrzaj> BRZINOM MUNJE j.d.o.o. za ugostiteljstvo, OIB 61032761820, Zagrebačka cesta 17, 49000 Krapina zastupanog po punomoćniku MIRJANA HOIĆ</izvorni_sadrzaj>
    <derivirana_varijabla naziv="DomainObject.Predmet.ProtustrankaFormatedWithAdressOIB_1"> BRZINOM MUNJE j.d.o.o. za ugostiteljstvo, OIB 61032761820, Zagrebačka cesta 17, 49000 Krapina zastupanog po punomoćniku MIRJANA HOIĆ</derivirana_varijabla>
  </DomainObject.Predmet.ProtustrankaFormatedWithAdressOIB>
  <DomainObject.Predmet.ProtustrankaWithAdress>
    <izvorni_sadrzaj>BRZINOM MUNJE j.d.o.o. za ugostiteljstvo Zagrebačka cesta 17, 49000 Krapina</izvorni_sadrzaj>
    <derivirana_varijabla naziv="DomainObject.Predmet.ProtustrankaWithAdress_1">BRZINOM MUNJE j.d.o.o. za ugostiteljstvo Zagrebačka cesta 17, 49000 Krapina</derivirana_varijabla>
  </DomainObject.Predmet.ProtustrankaWithAdress>
  <DomainObject.Predmet.ProtustrankaWithAdressOIB>
    <izvorni_sadrzaj>BRZINOM MUNJE j.d.o.o. za ugostiteljstvo, OIB 61032761820, Zagrebačka cesta 17, 49000 Krapina</izvorni_sadrzaj>
    <derivirana_varijabla naziv="DomainObject.Predmet.ProtustrankaWithAdressOIB_1">BRZINOM MUNJE j.d.o.o. za ugostiteljstvo, OIB 61032761820, Zagrebačka cesta 17, 49000 Krapina</derivirana_varijabla>
  </DomainObject.Predmet.ProtustrankaWithAdressOIB>
  <DomainObject.Predmet.ProtustrankaNazivFormated>
    <izvorni_sadrzaj>BRZINOM MUNJE j.d.o.o. za ugostiteljstvo</izvorni_sadrzaj>
    <derivirana_varijabla naziv="DomainObject.Predmet.ProtustrankaNazivFormated_1">BRZINOM MUNJE j.d.o.o. za ugostiteljstvo</derivirana_varijabla>
  </DomainObject.Predmet.ProtustrankaNazivFormated>
  <DomainObject.Predmet.ProtustrankaNazivFormatedOIB>
    <izvorni_sadrzaj>BRZINOM MUNJE j.d.o.o. za ugostiteljstvo, OIB 61032761820</izvorni_sadrzaj>
    <derivirana_varijabla naziv="DomainObject.Predmet.ProtustrankaNazivFormatedOIB_1">BRZINOM MUNJE j.d.o.o. za ugostiteljstvo, OIB 61032761820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BRZINOM MUNJE j.d.o.o. za ugostiteljstvo zastupanog po punomoćniku MIRJANA HOIĆ</item>
    </izvorni_sadrzaj>
    <derivirana_varijabla naziv="DomainObject.Predmet.ProtuStrankaListFormated_1">
      <item>BRZINOM MUNJE j.d.o.o. za ugostiteljstvo zastupanog po punomoćniku MIRJANA HOIĆ</item>
    </derivirana_varijabla>
  </DomainObject.Predmet.ProtuStrankaListFormated>
  <DomainObject.Predmet.ProtuStrankaListFormatedOIB>
    <izvorni_sadrzaj>
      <item>BRZINOM MUNJE j.d.o.o. za ugostiteljstvo, OIB 61032761820 zastupanog po punomoćniku MIRJANA HOIĆ</item>
    </izvorni_sadrzaj>
    <derivirana_varijabla naziv="DomainObject.Predmet.ProtuStrankaListFormatedOIB_1">
      <item>BRZINOM MUNJE j.d.o.o. za ugostiteljstvo, OIB 61032761820 zastupanog po punomoćniku MIRJANA HOIĆ</item>
    </derivirana_varijabla>
  </DomainObject.Predmet.ProtuStrankaListFormatedOIB>
  <DomainObject.Predmet.ProtuStrankaListFormatedWithAdress>
    <izvorni_sadrzaj>
      <item>BRZINOM MUNJE j.d.o.o. za ugostiteljstvo, Zagrebačka cesta 17, 49000 Krapina zastupanog po punomoćniku MIRJANA HOIĆ</item>
    </izvorni_sadrzaj>
    <derivirana_varijabla naziv="DomainObject.Predmet.ProtuStrankaListFormatedWithAdress_1">
      <item>BRZINOM MUNJE j.d.o.o. za ugostiteljstvo, Zagrebačka cesta 17, 49000 Krapina zastupanog po punomoćniku MIRJANA HOIĆ</item>
    </derivirana_varijabla>
  </DomainObject.Predmet.ProtuStrankaListFormatedWithAdress>
  <DomainObject.Predmet.ProtuStrankaListFormatedWithAdressOIB>
    <izvorni_sadrzaj>
      <item>BRZINOM MUNJE j.d.o.o. za ugostiteljstvo, OIB 61032761820, Zagrebačka cesta 17, 49000 Krapina zastupanog po punomoćniku MIRJANA HOIĆ</item>
    </izvorni_sadrzaj>
    <derivirana_varijabla naziv="DomainObject.Predmet.ProtuStrankaListFormatedWithAdressOIB_1">
      <item>BRZINOM MUNJE j.d.o.o. za ugostiteljstvo, OIB 61032761820, Zagrebačka cesta 17, 49000 Krapina zastupanog po punomoćniku MIRJANA HOIĆ</item>
    </derivirana_varijabla>
  </DomainObject.Predmet.ProtuStrankaListFormatedWithAdressOIB>
  <DomainObject.Predmet.ProtuStrankaListNazivFormated>
    <izvorni_sadrzaj>
      <item>BRZINOM MUNJE j.d.o.o. za ugostiteljstvo</item>
    </izvorni_sadrzaj>
    <derivirana_varijabla naziv="DomainObject.Predmet.ProtuStrankaListNazivFormated_1">
      <item>BRZINOM MUNJE j.d.o.o. za ugostiteljstvo</item>
    </derivirana_varijabla>
  </DomainObject.Predmet.ProtuStrankaListNazivFormated>
  <DomainObject.Predmet.ProtuStrankaListNazivFormatedOIB>
    <izvorni_sadrzaj>
      <item>BRZINOM MUNJE j.d.o.o. za ugostiteljstvo, OIB 61032761820</item>
    </izvorni_sadrzaj>
    <derivirana_varijabla naziv="DomainObject.Predmet.ProtuStrankaListNazivFormatedOIB_1">
      <item>BRZINOM MUNJE j.d.o.o. za ugostiteljstvo, OIB 61032761820</item>
    </derivirana_varijabla>
  </DomainObject.Predmet.ProtuStrankaListNazivFormatedOIB>
  <DomainObject.Predmet.OstaliListFormated>
    <izvorni_sadrzaj>
      <item>MIRJANA HOIĆ punomoćnik sudionika u postupku BRZINOM MUNJE j.d.o.o. za ugostiteljstvo</item>
    </izvorni_sadrzaj>
    <derivirana_varijabla naziv="DomainObject.Predmet.OstaliListFormated_1">
      <item>MIRJANA HOIĆ punomoćnik sudionika u postupku BRZINOM MUNJE j.d.o.o. za ugostiteljstvo</item>
    </derivirana_varijabla>
  </DomainObject.Predmet.OstaliListFormated>
  <DomainObject.Predmet.OstaliListFormatedOIB>
    <izvorni_sadrzaj>
      <item>MIRJANA HOIĆ punomoćnik sudionika u postupku BRZINOM MUNJE j.d.o.o. za ugostiteljstvo</item>
    </izvorni_sadrzaj>
    <derivirana_varijabla naziv="DomainObject.Predmet.OstaliListFormatedOIB_1">
      <item>MIRJANA HOIĆ punomoćnik sudionika u postupku BRZINOM MUNJE j.d.o.o. za ugostiteljstvo</item>
    </derivirana_varijabla>
  </DomainObject.Predmet.OstaliListFormatedOIB>
  <DomainObject.Predmet.OstaliListFormatedWithAdress>
    <izvorni_sadrzaj>
      <item>MIRJANA HOIĆ, Zagrebačka cesta 17, 49000 Krapina punomoćnik sudionika u postupku BRZINOM MUNJE j.d.o.o. za ugostiteljstvo</item>
    </izvorni_sadrzaj>
    <derivirana_varijabla naziv="DomainObject.Predmet.OstaliListFormatedWithAdress_1">
      <item>MIRJANA HOIĆ, Zagrebačka cesta 17, 49000 Krapina punomoćnik sudionika u postupku BRZINOM MUNJE j.d.o.o. za ugostiteljstvo</item>
    </derivirana_varijabla>
  </DomainObject.Predmet.OstaliListFormatedWithAdress>
  <DomainObject.Predmet.OstaliListFormatedWithAdressOIB>
    <izvorni_sadrzaj>
      <item>MIRJANA HOIĆ, Zagrebačka cesta 17, 49000 Krapina punomoćnik sudionika u postupku BRZINOM MUNJE j.d.o.o. za ugostiteljstvo</item>
    </izvorni_sadrzaj>
    <derivirana_varijabla naziv="DomainObject.Predmet.OstaliListFormatedWithAdressOIB_1">
      <item>MIRJANA HOIĆ, Zagrebačka cesta 17, 49000 Krapina punomoćnik sudionika u postupku BRZINOM MUNJE j.d.o.o. za ugostiteljstvo</item>
    </derivirana_varijabla>
  </DomainObject.Predmet.OstaliListFormatedWithAdressOIB>
  <DomainObject.Predmet.OstaliListNazivFormated>
    <izvorni_sadrzaj>
      <item>MIRJANA HOIĆ</item>
    </izvorni_sadrzaj>
    <derivirana_varijabla naziv="DomainObject.Predmet.OstaliListNazivFormated_1">
      <item>MIRJANA HOIĆ</item>
    </derivirana_varijabla>
  </DomainObject.Predmet.OstaliListNazivFormated>
  <DomainObject.Predmet.OstaliListNazivFormatedOIB>
    <izvorni_sadrzaj>
      <item>MIRJANA HOIĆ</item>
    </izvorni_sadrzaj>
    <derivirana_varijabla naziv="DomainObject.Predmet.OstaliListNazivFormatedOIB_1">
      <item>MIRJANA HOIĆ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BRZINOM MUNJE j.d.o.o. za ugostiteljstvo</izvorni_sadrzaj>
    <derivirana_varijabla naziv="DomainObject.Predmet.ProtustrankaIDrugi_1">BRZINOM MUNJE j.d.o.o. za ugostiteljstvo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BRZINOM MUNJE j.d.o.o. za ugostiteljstvo, OIB 61032761820, Zagrebačka cesta 17, 49000 Krapina</izvorni_sadrzaj>
    <derivirana_varijabla naziv="DomainObject.Predmet.ProtustrankaIDrugiAdressOIB_1">BRZINOM MUNJE j.d.o.o. za ugostiteljstvo, OIB 61032761820, Zagrebačka cesta 17,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BRZINOM MUNJE j.d.o.o. za ugostiteljstvo</item>
      <item>MIRJANA HOIĆ</item>
    </izvorni_sadrzaj>
    <derivirana_varijabla naziv="DomainObject.Predmet.SudioniciListNaziv_1">
      <item>FINA Regionalni centar Zagreb</item>
      <item>BRZINOM MUNJE j.d.o.o. za ugostiteljstvo</item>
      <item>MIRJANA HOIĆ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BRZINOM MUNJE j.d.o.o. za ugostiteljstvo, OIB 61032761820, Zagrebačka cesta 17,49000 Krapina</item>
      <item>MIRJANA HOIĆ, Zagrebačka cesta 17,49000 Krapina</item>
    </izvorni_sadrzaj>
    <derivirana_varijabla naziv="DomainObject.Predmet.SudioniciListAdressOIB_1">
      <item>FINA Regionalni centar Zagreb, OIB 85821130368, Trg svibanjskih žrtava 1995 br. 1,10000 Zagreb</item>
      <item>BRZINOM MUNJE j.d.o.o. za ugostiteljstvo, OIB 61032761820, Zagrebačka cesta 17,49000 Krapina</item>
      <item>MIRJANA HOIĆ, Zagrebačka cesta 17,49000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61032761820</item>
      <item>, OIB null</item>
    </izvorni_sadrzaj>
    <derivirana_varijabla naziv="DomainObject.Predmet.SudioniciListNazivOIB_1">
      <item>, OIB 85821130368</item>
      <item>, OIB 61032761820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St-1675/2018-4</izvorni_sadrzaj>
    <derivirana_varijabla naziv="DomainObject.PredzadnjaOdlukaIzPredmeta.Oznaka_1">St-1675/2018-4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B5AC9-B408-4777-BEBB-973A0158F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2493</properties:Characters>
  <properties:Lines>72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2019-01-09T12:56:00Z</dcterms:created>
  <dc:creator>Sudsko vijeæe</dc:creator>
  <cp:lastModifiedBy>Nevenka Furić</cp:lastModifiedBy>
  <cp:lastPrinted>2019-01-10T08:33:00Z</cp:lastPrinted>
  <dcterms:modified xmlns:xsi="http://www.w3.org/2001/XMLSchema-instance" xsi:type="dcterms:W3CDTF">2019-01-10T08:35:00Z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(St-1675-18 -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