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fd42" w14:paraId="ee4fd42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2C00A2">
        <w:rPr>
          <w:b/>
          <w:sz w:val="22"/>
          <w:szCs w:val="22"/>
        </w:rPr>
        <w:t>992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1C0D0C" w:rsidR="002E40A6" w:rsidRPr="00733997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E40A6" w:rsidRPr="002E40A6">
        <w:t xml:space="preserve"> </w:t>
      </w:r>
      <w:r w:rsidR="001C0D0C">
        <w:t xml:space="preserve">ANITA KALINIĆ j.d.o.o., Split, Put Sv. Ižidora 126, OIB: 58755121625, </w:t>
      </w:r>
      <w:r w:rsidR="002E40A6">
        <w:t xml:space="preserve">dana </w:t>
      </w:r>
      <w:r w:rsidR="00733997">
        <w:t>2</w:t>
      </w:r>
      <w:r w:rsidR="001C0D0C">
        <w:t>2</w:t>
      </w:r>
      <w:r w:rsidR="002E40A6">
        <w:t>. prosinca 2017.g.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1C0D0C">
        <w:t xml:space="preserve">ANITA KALINIĆ j.d.o.o., Split, Put Sv. Ižidora 126, OIB: 58755121625, 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1C0D0C">
        <w:rPr>
          <w:sz w:val="22"/>
          <w:szCs w:val="22"/>
        </w:rPr>
        <w:t>992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2C00A2">
        <w:rPr>
          <w:sz w:val="22"/>
          <w:szCs w:val="22"/>
        </w:rPr>
        <w:t>6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2C00A2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9F5F0C" w:rsidRPr="009F5F0C">
        <w:t xml:space="preserve"> </w:t>
      </w:r>
      <w:r w:rsidR="001C0D0C">
        <w:t>ANITA KALINIĆ j.d.o.o., Split, Put Sv. Ižidora 126, OIB: 58755121625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2C00A2">
        <w:rPr>
          <w:sz w:val="22"/>
          <w:szCs w:val="22"/>
        </w:rPr>
        <w:t>9</w:t>
      </w:r>
      <w:r w:rsidR="006F2714">
        <w:rPr>
          <w:sz w:val="22"/>
          <w:szCs w:val="22"/>
        </w:rPr>
        <w:t xml:space="preserve">. </w:t>
      </w:r>
      <w:r w:rsidR="003A1AC6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2C00A2">
        <w:rPr>
          <w:sz w:val="22"/>
          <w:szCs w:val="22"/>
        </w:rPr>
        <w:t>27</w:t>
      </w:r>
      <w:r w:rsidR="00E20164">
        <w:rPr>
          <w:sz w:val="22"/>
          <w:szCs w:val="22"/>
        </w:rPr>
        <w:t>.</w:t>
      </w:r>
      <w:r w:rsidR="002C00A2">
        <w:rPr>
          <w:sz w:val="22"/>
          <w:szCs w:val="22"/>
        </w:rPr>
        <w:t>816</w:t>
      </w:r>
      <w:r w:rsidR="00E00464">
        <w:rPr>
          <w:sz w:val="22"/>
          <w:szCs w:val="22"/>
        </w:rPr>
        <w:t>,</w:t>
      </w:r>
      <w:r w:rsidR="002C00A2">
        <w:rPr>
          <w:sz w:val="22"/>
          <w:szCs w:val="22"/>
        </w:rPr>
        <w:t>78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2C00A2">
        <w:rPr>
          <w:sz w:val="22"/>
          <w:szCs w:val="22"/>
        </w:rPr>
        <w:t>114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733997">
        <w:rPr>
          <w:b/>
          <w:sz w:val="22"/>
          <w:szCs w:val="22"/>
        </w:rPr>
        <w:t>2</w:t>
      </w:r>
      <w:r w:rsidR="001C0D0C">
        <w:rPr>
          <w:b/>
          <w:sz w:val="22"/>
          <w:szCs w:val="22"/>
        </w:rPr>
        <w:t>2</w:t>
      </w:r>
      <w:r w:rsidR="002E40A6">
        <w:rPr>
          <w:b/>
          <w:sz w:val="22"/>
          <w:szCs w:val="22"/>
        </w:rPr>
        <w:t xml:space="preserve">. prosinca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104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2C00A2">
          <w:t>992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C0D0C"/>
    <w:rsid w:val="001D4345"/>
    <w:rsid w:val="001E70DE"/>
    <w:rsid w:val="001F5504"/>
    <w:rsid w:val="002056A6"/>
    <w:rsid w:val="00205AA3"/>
    <w:rsid w:val="0022307D"/>
    <w:rsid w:val="002407B3"/>
    <w:rsid w:val="00273209"/>
    <w:rsid w:val="002C00A2"/>
    <w:rsid w:val="002D78E4"/>
    <w:rsid w:val="002E40A6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D02"/>
    <w:rsid w:val="00C0685F"/>
    <w:rsid w:val="00C67953"/>
    <w:rsid w:val="00C77C15"/>
    <w:rsid w:val="00C83C9B"/>
    <w:rsid w:val="00CC5486"/>
    <w:rsid w:val="00CD2104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10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10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10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10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10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10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10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10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St-992/2016-15</izvorni_sadrzaj>
    <derivirana_varijabla naziv="DomainObject.Oznaka_1">St-992/2016-15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ANITA KALINIĆ j.d.o.o. za trgovinu i građenje</izvorni_sadrzaj>
    <derivirana_varijabla naziv="DomainObject.Predmet.ProtustrankaFormated_1">  ANITA KALINIĆ j.d.o.o. za trgovinu i građenje</derivirana_varijabla>
  </DomainObject.Predmet.ProtustrankaFormated>
  <DomainObject.Predmet.ProtustrankaFormatedOIB>
    <izvorni_sadrzaj>  ANITA KALINIĆ j.d.o.o. za trgovinu i građenje, OIB 58755121625</izvorni_sadrzaj>
    <derivirana_varijabla naziv="DomainObject.Predmet.ProtustrankaFormatedOIB_1">  ANITA KALINIĆ j.d.o.o. za trgovinu i građenje, OIB 58755121625</derivirana_varijabla>
  </DomainObject.Predmet.ProtustrankaFormatedOIB>
  <DomainObject.Predmet.ProtustrankaFormatedWithAdress>
    <izvorni_sadrzaj> ANITA KALINIĆ j.d.o.o. za trgovinu i građenje, Put Sv. Ižidora 126, 21000 Split</izvorni_sadrzaj>
    <derivirana_varijabla naziv="DomainObject.Predmet.ProtustrankaFormatedWithAdress_1"> ANITA KALINIĆ j.d.o.o. za trgovinu i građenje, Put Sv. Ižidora 126, 21000 Split</derivirana_varijabla>
  </DomainObject.Predmet.ProtustrankaFormatedWithAdress>
  <DomainObject.Predmet.ProtustrankaFormatedWithAdressOIB>
    <izvorni_sadrzaj> ANITA KALINIĆ j.d.o.o. za trgovinu i građenje, OIB 58755121625, Put Sv. Ižidora 126, 21000 Split</izvorni_sadrzaj>
    <derivirana_varijabla naziv="DomainObject.Predmet.ProtustrankaFormatedWithAdressOIB_1"> ANITA KALINIĆ j.d.o.o. za trgovinu i građenje, OIB 58755121625, Put Sv. Ižidora 126, 21000 Split</derivirana_varijabla>
  </DomainObject.Predmet.ProtustrankaFormatedWithAdressOIB>
  <DomainObject.Predmet.ProtustrankaWithAdress>
    <izvorni_sadrzaj>ANITA KALINIĆ j.d.o.o. za trgovinu i građenje Put Sv. Ižidora 126, 21000 Split</izvorni_sadrzaj>
    <derivirana_varijabla naziv="DomainObject.Predmet.ProtustrankaWithAdress_1">ANITA KALINIĆ j.d.o.o. za trgovinu i građenje Put Sv. Ižidora 126, 21000 Split</derivirana_varijabla>
  </DomainObject.Predmet.ProtustrankaWithAdress>
  <DomainObject.Predmet.ProtustrankaWithAdressOIB>
    <izvorni_sadrzaj>ANITA KALINIĆ j.d.o.o. za trgovinu i građenje, OIB 58755121625, Put Sv. Ižidora 126, 21000 Split</izvorni_sadrzaj>
    <derivirana_varijabla naziv="DomainObject.Predmet.ProtustrankaWithAdressOIB_1">ANITA KALINIĆ j.d.o.o. za trgovinu i građenje, OIB 58755121625, Put Sv. Ižidora 126, 21000 Split</derivirana_varijabla>
  </DomainObject.Predmet.ProtustrankaWithAdressOIB>
  <DomainObject.Predmet.ProtustrankaNazivFormated>
    <izvorni_sadrzaj>ANITA KALINIĆ j.d.o.o. za trgovinu i građenje</izvorni_sadrzaj>
    <derivirana_varijabla naziv="DomainObject.Predmet.ProtustrankaNazivFormated_1">ANITA KALINIĆ j.d.o.o. za trgovinu i građenje</derivirana_varijabla>
  </DomainObject.Predmet.ProtustrankaNazivFormated>
  <DomainObject.Predmet.ProtustrankaNazivFormatedOIB>
    <izvorni_sadrzaj>ANITA KALINIĆ j.d.o.o. za trgovinu i građenje, OIB 58755121625</izvorni_sadrzaj>
    <derivirana_varijabla naziv="DomainObject.Predmet.ProtustrankaNazivFormatedOIB_1">ANITA KALINIĆ j.d.o.o. za trgovinu i građenje, OIB 58755121625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15961.28</izvorni_sadrzaj>
    <derivirana_varijabla naziv="DomainObject.Predmet.TrenutnaVrijednost_1">15961.28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ANITA KALINIĆ j.d.o.o. za trgovinu i građenje</item>
    </izvorni_sadrzaj>
    <derivirana_varijabla naziv="DomainObject.Predmet.ProtuStrankaListFormated_1">
      <item>ANITA KALINIĆ j.d.o.o. za trgovinu i građenje</item>
    </derivirana_varijabla>
  </DomainObject.Predmet.ProtuStrankaListFormated>
  <DomainObject.Predmet.ProtuStrankaListFormatedOIB>
    <izvorni_sadrzaj>
      <item>ANITA KALINIĆ j.d.o.o. za trgovinu i građenje, OIB 58755121625</item>
    </izvorni_sadrzaj>
    <derivirana_varijabla naziv="DomainObject.Predmet.ProtuStrankaListFormatedOIB_1">
      <item>ANITA KALINIĆ j.d.o.o. za trgovinu i građenje, OIB 58755121625</item>
    </derivirana_varijabla>
  </DomainObject.Predmet.ProtuStrankaListFormatedOIB>
  <DomainObject.Predmet.ProtuStrankaListFormatedWithAdress>
    <izvorni_sadrzaj>
      <item>ANITA KALINIĆ j.d.o.o. za trgovinu i građenje, Put Sv. Ižidora 126, 21000 Split</item>
    </izvorni_sadrzaj>
    <derivirana_varijabla naziv="DomainObject.Predmet.ProtuStrankaListFormatedWithAdress_1">
      <item>ANITA KALINIĆ j.d.o.o. za trgovinu i građenje, Put Sv. Ižidora 126, 21000 Split</item>
    </derivirana_varijabla>
  </DomainObject.Predmet.ProtuStrankaListFormatedWithAdress>
  <DomainObject.Predmet.ProtuStrankaListFormatedWithAdressOIB>
    <izvorni_sadrzaj>
      <item>ANITA KALINIĆ j.d.o.o. za trgovinu i građenje, OIB 58755121625, Put Sv. Ižidora 126, 21000 Split</item>
    </izvorni_sadrzaj>
    <derivirana_varijabla naziv="DomainObject.Predmet.ProtuStrankaListFormatedWithAdressOIB_1">
      <item>ANITA KALINIĆ j.d.o.o. za trgovinu i građenje, OIB 58755121625, Put Sv. Ižidora 126, 21000 Split</item>
    </derivirana_varijabla>
  </DomainObject.Predmet.ProtuStrankaListFormatedWithAdressOIB>
  <DomainObject.Predmet.ProtuStrankaListNazivFormated>
    <izvorni_sadrzaj>
      <item>ANITA KALINIĆ j.d.o.o. za trgovinu i građenje</item>
    </izvorni_sadrzaj>
    <derivirana_varijabla naziv="DomainObject.Predmet.ProtuStrankaListNazivFormated_1">
      <item>ANITA KALINIĆ j.d.o.o. za trgovinu i građenje</item>
    </derivirana_varijabla>
  </DomainObject.Predmet.ProtuStrankaListNazivFormated>
  <DomainObject.Predmet.ProtuStrankaListNazivFormatedOIB>
    <izvorni_sadrzaj>
      <item>ANITA KALINIĆ j.d.o.o. za trgovinu i građenje, OIB 58755121625</item>
    </izvorni_sadrzaj>
    <derivirana_varijabla naziv="DomainObject.Predmet.ProtuStrankaListNazivFormatedOIB_1">
      <item>ANITA KALINIĆ j.d.o.o. za trgovinu i građenje, OIB 58755121625</item>
    </derivirana_varijabla>
  </DomainObject.Predmet.ProtuStrankaListNazivFormatedOIB>
  <DomainObject.Predmet.OstaliListFormated>
    <izvorni_sadrzaj>
      <item>Anita Kalinić</item>
    </izvorni_sadrzaj>
    <derivirana_varijabla naziv="DomainObject.Predmet.OstaliListFormated_1">
      <item>Anita Kalinić</item>
    </derivirana_varijabla>
  </DomainObject.Predmet.OstaliListFormated>
  <DomainObject.Predmet.OstaliListFormatedOIB>
    <izvorni_sadrzaj>
      <item>Anita Kalinić, OIB 67586231872</item>
    </izvorni_sadrzaj>
    <derivirana_varijabla naziv="DomainObject.Predmet.OstaliListFormatedOIB_1">
      <item>Anita Kalinić, OIB 67586231872</item>
    </derivirana_varijabla>
  </DomainObject.Predmet.OstaliListFormatedOIB>
  <DomainObject.Predmet.OstaliListFormatedWithAdress>
    <izvorni_sadrzaj>
      <item>Anita Kalinić, Put Sv. Ižidora 126, 21000 Split</item>
    </izvorni_sadrzaj>
    <derivirana_varijabla naziv="DomainObject.Predmet.OstaliListFormatedWithAdress_1">
      <item>Anita Kalinić, Put Sv. Ižidora 126, 21000 Split</item>
    </derivirana_varijabla>
  </DomainObject.Predmet.OstaliListFormatedWithAdress>
  <DomainObject.Predmet.OstaliListFormatedWithAdressOIB>
    <izvorni_sadrzaj>
      <item>Anita Kalinić, OIB 67586231872, Put Sv. Ižidora 126, 21000 Split</item>
    </izvorni_sadrzaj>
    <derivirana_varijabla naziv="DomainObject.Predmet.OstaliListFormatedWithAdressOIB_1">
      <item>Anita Kalinić, OIB 67586231872, Put Sv. Ižidora 126, 21000 Split</item>
    </derivirana_varijabla>
  </DomainObject.Predmet.OstaliListFormatedWithAdressOIB>
  <DomainObject.Predmet.OstaliListNazivFormated>
    <izvorni_sadrzaj>
      <item>Anita Kalinić</item>
    </izvorni_sadrzaj>
    <derivirana_varijabla naziv="DomainObject.Predmet.OstaliListNazivFormated_1">
      <item>Anita Kalinić</item>
    </derivirana_varijabla>
  </DomainObject.Predmet.OstaliListNazivFormated>
  <DomainObject.Predmet.OstaliListNazivFormatedOIB>
    <izvorni_sadrzaj>
      <item>Anita Kalinić, OIB 67586231872</item>
    </izvorni_sadrzaj>
    <derivirana_varijabla naziv="DomainObject.Predmet.OstaliListNazivFormatedOIB_1">
      <item>Anita Kalinić, OIB 67586231872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St-992/2016-15</izvorni_sadrzaj>
    <derivirana_varijabla naziv="DomainObject.PoslovniBrojDokumenta_1">St-992/2016-15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ANITA KALINIĆ j.d.o.o. za trgovinu i građenje</izvorni_sadrzaj>
    <derivirana_varijabla naziv="DomainObject.Predmet.ProtustrankaIDrugi_1">ANITA KALINIĆ j.d.o.o. za trgovinu i građenje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ANITA KALINIĆ j.d.o.o. za trgovinu i građenje, OIB 58755121625, Put Sv. Ižidora 126, 21000 Split</izvorni_sadrzaj>
    <derivirana_varijabla naziv="DomainObject.Predmet.ProtustrankaIDrugiAdressOIB_1">ANITA KALINIĆ j.d.o.o. za trgovinu i građenje, OIB 58755121625, Put Sv. Ižidora 126,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KALINIĆ j.d.o.o. za trgovinu i građenje</item>
      <item>FINANCIJSKA AGENCIJA, PODRUŽNICA SPLIT</item>
      <item>Anita Kalinić</item>
    </izvorni_sadrzaj>
    <derivirana_varijabla naziv="DomainObject.Predmet.SudioniciListNaziv_1">
      <item>ANITA KALINIĆ j.d.o.o. za trgovinu i građenje</item>
      <item>FINANCIJSKA AGENCIJA, PODRUŽNICA SPLIT</item>
      <item>Anita Kalinić</item>
    </derivirana_varijabla>
  </DomainObject.Predmet.SudioniciListNaziv>
  <DomainObject.Predmet.SudioniciListAdressOIB>
    <izvorni_sadrzaj>
      <item>ANITA KALINIĆ j.d.o.o. za trgovinu i građenje, OIB 58755121625, Put Sv. Ižidora 126,21000 Split</item>
      <item>FINANCIJSKA AGENCIJA, PODRUŽNICA SPLIT, OIB 85821130368, Mažuranićevo šetalište 24b,21000 Split</item>
      <item>Anita Kalinić, OIB 67586231872, Put Sv. Ižidora 126,21000 Split</item>
    </izvorni_sadrzaj>
    <derivirana_varijabla naziv="DomainObject.Predmet.SudioniciListAdressOIB_1">
      <item>ANITA KALINIĆ j.d.o.o. za trgovinu i građenje, OIB 58755121625, Put Sv. Ižidora 126,21000 Split</item>
      <item>FINANCIJSKA AGENCIJA, PODRUŽNICA SPLIT, OIB 85821130368, Mažuranićevo šetalište 24b,21000 Split</item>
      <item>Anita Kalinić, OIB 67586231872, Put Sv. Ižidora 126,21000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58755121625</item>
      <item>, OIB 85821130368</item>
      <item>, OIB 67586231872</item>
    </izvorni_sadrzaj>
    <derivirana_varijabla naziv="DomainObject.Predmet.SudioniciListNazivOIB_1">
      <item>, OIB 58755121625</item>
      <item>, OIB 85821130368</item>
      <item>, OIB 67586231872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9DBDB-67E9-41A8-B47D-3825EAB77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3567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2017-12-21T14:09:00Z</dcterms:created>
  <dc:creator>Diana Butigan Granić</dc:creator>
  <cp:lastModifiedBy>Mara Marčinko</cp:lastModifiedBy>
  <cp:lastPrinted>2017-12-22T07:12:00Z</cp:lastPrinted>
  <dcterms:modified xmlns:xsi="http://www.w3.org/2001/XMLSchema-instance" xsi:type="dcterms:W3CDTF">2017-12-22T07:31:00Z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St-992/2016-15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