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eae1" w14:paraId="70deae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87879" w:rsidP="00C87879" w:rsidR="00C878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879" w:rsidP="00C87879" w:rsidR="00C87879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  <w:r w:rsidR="00B861A6">
        <w:t>72 St-1819/13</w:t>
      </w:r>
      <w:r w:rsidR="006F2345">
        <w:t>-57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C87879" w:rsidP="00C87879" w:rsidR="00C87879">
      <w:pPr>
        <w:jc w:val="center"/>
        <w:rPr>
          <w:lang w:eastAsia="en-US"/>
        </w:rPr>
      </w:pPr>
      <w:r>
        <w:t>R E P U B L I K A  H R V A T S K A</w:t>
      </w:r>
    </w:p>
    <w:p w:rsidRDefault="00C87879" w:rsidP="00C87879" w:rsidR="00C87879" w:rsidRPr="009A6899">
      <w:pPr>
        <w:jc w:val="center"/>
      </w:pPr>
      <w:r w:rsidRPr="009A6899">
        <w:t xml:space="preserve">Z A K L J U Č A K </w:t>
      </w:r>
    </w:p>
    <w:p w:rsidRDefault="00C87879" w:rsidP="00C87879" w:rsidR="00C87879">
      <w:pPr>
        <w:jc w:val="both"/>
      </w:pPr>
    </w:p>
    <w:p w:rsidRDefault="00B43F94" w:rsidP="00B43F94" w:rsidR="00B43F94">
      <w:pPr>
        <w:jc w:val="both"/>
      </w:pPr>
      <w:r>
        <w:rPr>
          <w:lang w:val="pl-PL"/>
        </w:rPr>
        <w:t xml:space="preserve">TRGOVAČKI SUD U ZAGREBU  po sucu Nikoli Ribarić kao stečajnom sucu u stečajnom postupku nad dužnikom </w:t>
      </w:r>
      <w:r>
        <w:t xml:space="preserve">RADIĆ-GRADNJA d. o. o. u stečaju, Zagreb, </w:t>
      </w:r>
      <w:proofErr w:type="spellStart"/>
      <w:r>
        <w:t>Banjavčićeva</w:t>
      </w:r>
      <w:proofErr w:type="spellEnd"/>
      <w:r>
        <w:t xml:space="preserve"> 2, OIB 50488003413, dana 4. siječnja 2018.</w:t>
      </w:r>
      <w:r w:rsidR="00B861A6">
        <w:t xml:space="preserve"> godine</w:t>
      </w:r>
    </w:p>
    <w:p w:rsidRDefault="00B861A6" w:rsidP="00B43F94" w:rsidR="00B861A6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B43F94" w:rsidR="00B43F94">
      <w:pPr>
        <w:jc w:val="both"/>
      </w:pPr>
      <w:r w:rsidRPr="0051311D">
        <w:t>I</w:t>
      </w:r>
      <w:r w:rsidRPr="0051311D">
        <w:tab/>
        <w:t>Određuje, Skupština vjerovnika</w:t>
      </w:r>
    </w:p>
    <w:p w:rsidRDefault="00B43F94" w:rsidP="00B43F94" w:rsidR="00B861A6">
      <w:pPr>
        <w:jc w:val="both"/>
      </w:pPr>
      <w:r>
        <w:t xml:space="preserve"> </w:t>
      </w:r>
    </w:p>
    <w:p w:rsidRDefault="00B43F94" w:rsidP="00B861A6" w:rsidR="00B861A6">
      <w:pPr>
        <w:ind w:firstLine="708"/>
        <w:jc w:val="both"/>
      </w:pPr>
      <w:r>
        <w:t>za 21. veljače 2018. godine u 13,00 s</w:t>
      </w:r>
      <w:r w:rsidR="00B861A6">
        <w:t>a</w:t>
      </w:r>
      <w:r>
        <w:t>ti</w:t>
      </w:r>
    </w:p>
    <w:p w:rsidRDefault="00B861A6" w:rsidP="00B861A6" w:rsidR="00B861A6">
      <w:pPr>
        <w:ind w:firstLine="708"/>
        <w:jc w:val="both"/>
      </w:pPr>
    </w:p>
    <w:p w:rsidRDefault="00B43F94" w:rsidP="00B861A6" w:rsidR="00B43F94">
      <w:pPr>
        <w:ind w:firstLine="708"/>
        <w:jc w:val="both"/>
      </w:pPr>
      <w:r>
        <w:t>u u zgradi ovog suda Zagreb, Petrinjska 8, dvorana 96/II kat, sa slijedećim dnevnim redom:</w:t>
      </w:r>
    </w:p>
    <w:p w:rsidRDefault="00B43F94" w:rsidP="006E2C5E" w:rsidR="00B43F94">
      <w:pPr>
        <w:jc w:val="both"/>
      </w:pPr>
    </w:p>
    <w:p w:rsidRDefault="00B43F94" w:rsidP="00B43F94" w:rsidR="00B43F94">
      <w:pPr>
        <w:jc w:val="both"/>
      </w:pPr>
      <w:r>
        <w:tab/>
        <w:t>1.1. Izvješće stečajnog upravitelja</w:t>
      </w:r>
    </w:p>
    <w:p w:rsidRDefault="00B43F94" w:rsidP="00B43F94" w:rsidR="00B43F94">
      <w:pPr>
        <w:jc w:val="both"/>
      </w:pPr>
      <w:r>
        <w:t xml:space="preserve"> </w:t>
      </w:r>
      <w:r>
        <w:tab/>
        <w:t>1.2. Pribavljanje mišljenja vjerovnika o prijedlogu stečajnog upravitelja za obustavu i zaključenje stečajnog postupka zbog nedostatnosti mase za pokriće troškova stečajnog postupka.</w:t>
      </w:r>
      <w:r>
        <w:tab/>
      </w:r>
    </w:p>
    <w:p w:rsidRDefault="006E2C5E" w:rsidP="006E2C5E" w:rsidR="006E2C5E" w:rsidRPr="0051311D">
      <w:pPr>
        <w:jc w:val="both"/>
      </w:pPr>
    </w:p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 w:rsidR="00B43F94">
        <w:t>4</w:t>
      </w:r>
      <w:r w:rsidRPr="0051311D">
        <w:t>.</w:t>
      </w:r>
      <w:r w:rsidR="00B43F94">
        <w:t xml:space="preserve"> siječnja</w:t>
      </w:r>
      <w:r w:rsidRPr="0051311D">
        <w:t xml:space="preserve"> 201</w:t>
      </w:r>
      <w:r w:rsidR="00B43F94">
        <w:t>8</w:t>
      </w:r>
      <w:r w:rsidRPr="0051311D">
        <w:t>.</w:t>
      </w:r>
    </w:p>
    <w:p w:rsidRDefault="006E2C5E" w:rsidP="006E2C5E" w:rsidR="006E2C5E" w:rsidRPr="0051311D"/>
    <w:p w:rsidRDefault="00C06D84" w:rsidP="00E91121" w:rsidR="00C06D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6D84" w:rsidP="00E91121" w:rsidR="00C06D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06D84" w:rsidP="00E91121" w:rsidR="00C06D8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06D84" w:rsidP="00E91121" w:rsidR="00C06D8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06D84" w:rsidP="00E91121" w:rsidR="00C06D8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2C5E" w:rsidP="00B861A6" w:rsidR="006E2C5E">
      <w:pPr>
        <w:pStyle w:val="Podnaslov"/>
        <w:ind w:firstLine="708" w:left="4956"/>
      </w:pP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B861A6" w:rsidR="002278C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513B2F" w:rsidP="006E2C5E" w:rsidR="00513B2F">
      <w:pPr>
        <w:pStyle w:val="Tijeloteksta"/>
      </w:pPr>
    </w:p>
    <w:p w:rsidRDefault="00C06D84" w:rsidP="006E2C5E" w:rsidR="00C06D84">
      <w:pPr>
        <w:pStyle w:val="Tijeloteksta"/>
      </w:pPr>
    </w:p>
    <w:p w:rsidRDefault="00C06D84" w:rsidP="006E2C5E" w:rsidR="00C06D84">
      <w:pPr>
        <w:pStyle w:val="Tijeloteksta"/>
      </w:pPr>
    </w:p>
    <w:p w:rsidRDefault="00C06D84" w:rsidP="006E2C5E" w:rsidR="00C06D84">
      <w:pPr>
        <w:pStyle w:val="Tijeloteksta"/>
      </w:pPr>
    </w:p>
    <w:p w:rsidRDefault="00C06D84" w:rsidP="006E2C5E" w:rsidR="00C06D84">
      <w:pPr>
        <w:pStyle w:val="Tijeloteksta"/>
      </w:pPr>
    </w:p>
    <w:sectPr w:rsidR="00C06D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C54E32"/>
    <w:multiLevelType w:val="hybridMultilevel"/>
    <w:tmpl w:val="6EF05AB0"/>
    <w:lvl w:tplc="4D8A10CA" w:ilvl="0">
      <w:start w:val="18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172E41"/>
    <w:rsid w:val="002278C1"/>
    <w:rsid w:val="003812A3"/>
    <w:rsid w:val="004E4DC4"/>
    <w:rsid w:val="00513B2F"/>
    <w:rsid w:val="00523F73"/>
    <w:rsid w:val="006E2C5E"/>
    <w:rsid w:val="006E4AC2"/>
    <w:rsid w:val="006F0CC8"/>
    <w:rsid w:val="006F2345"/>
    <w:rsid w:val="007230E4"/>
    <w:rsid w:val="007B66C6"/>
    <w:rsid w:val="008D4E56"/>
    <w:rsid w:val="00A61385"/>
    <w:rsid w:val="00B43F94"/>
    <w:rsid w:val="00B861A6"/>
    <w:rsid w:val="00BE09E1"/>
    <w:rsid w:val="00C06D84"/>
    <w:rsid w:val="00C21183"/>
    <w:rsid w:val="00C87879"/>
    <w:rsid w:val="00D6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3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34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34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34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3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34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34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34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7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</izvorni_sadrzaj>
    <derivirana_varijabla naziv="DomainObject.Predmet.OstaliListFormated_1">
      <item>Ilija Radić</item>
      <item>Zdravko Kuzmić</item>
    </derivirana_varijabla>
  </DomainObject.Predmet.OstaliListFormated>
  <DomainObject.Predmet.OstaliListFormatedOIB>
    <izvorni_sadrzaj>
      <item>Ilija Radić, OIB 04495645871</item>
      <item>Zdravko Kuzmić, OIB 42435648261</item>
    </izvorni_sadrzaj>
    <derivirana_varijabla naziv="DomainObject.Predmet.OstaliListFormatedOIB_1">
      <item>Ilija Radić, OIB 04495645871</item>
      <item>Zdravko Kuzmić, OIB 42435648261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</izvorni_sadrzaj>
    <derivirana_varijabla naziv="DomainObject.Predmet.OstaliListFormatedWithAdress_1">
      <item>Ilija Radić, Markuševečka cesta 76, 10000 Zagreb</item>
      <item>Zdravko Kuzmić, Horvatovac 13, 10000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</derivirana_varijabla>
  </DomainObject.Predmet.OstaliListFormatedWithAdressOIB>
  <DomainObject.Predmet.OstaliListNazivFormated>
    <izvorni_sadrzaj>
      <item>Ilija Radić</item>
      <item>Zdravko Kuzmić</item>
    </izvorni_sadrzaj>
    <derivirana_varijabla naziv="DomainObject.Predmet.OstaliListNazivFormated_1">
      <item>Ilija Radić</item>
      <item>Zdravko Kuzmić</item>
    </derivirana_varijabla>
  </DomainObject.Predmet.OstaliListNazivFormated>
  <DomainObject.Predmet.OstaliListNazivFormatedOIB>
    <izvorni_sadrzaj>
      <item>Ilija Radić, OIB 04495645871</item>
      <item>Zdravko Kuzmić, OIB 42435648261</item>
    </izvorni_sadrzaj>
    <derivirana_varijabla naziv="DomainObject.Predmet.OstaliListNazivFormatedOIB_1">
      <item>Ilija Radić, OIB 04495645871</item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</izvorni_sadrzaj>
    <derivirana_varijabla naziv="DomainObject.Predmet.SudioniciListNaziv_1">
      <item>FINA</item>
      <item>RADIĆ-GRADNJA d.o.o. za graditeljstvo u stečaju</item>
      <item>Ilija Radić</item>
      <item>Zdravko Kuzmić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</izvorni_sadrzaj>
    <derivirana_varijabla naziv="DomainObject.Predmet.SudioniciListNazivOIB_1">
      <item>, OIB 85821130368</item>
      <item>, OIB 50488003413</item>
      <item>, OIB 04495645871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884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2018-01-04T13:13:00Z</dcterms:created>
  <dc:creator>Nikola Ribarić</dc:creator>
  <cp:lastModifiedBy>Jadranka Zelić</cp:lastModifiedBy>
  <cp:lastPrinted>2018-01-04T13:13:00Z</cp:lastPrinted>
  <dcterms:modified xmlns:xsi="http://www.w3.org/2001/XMLSchema-instance" xsi:type="dcterms:W3CDTF">2018-01-04T13:14:00Z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