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c53a" w14:paraId="f74c53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457F9A">
        <w:rPr>
          <w:rFonts w:hAnsi="Times New Roman" w:ascii="Times New Roman"/>
        </w:rPr>
        <w:t>9016</w:t>
      </w:r>
      <w:r w:rsidRPr="0001633E">
        <w:rPr>
          <w:rFonts w:hAnsi="Times New Roman" w:ascii="Times New Roman"/>
        </w:rPr>
        <w:t>/1</w:t>
      </w:r>
      <w:r w:rsidR="00457F9A">
        <w:rPr>
          <w:rFonts w:hAnsi="Times New Roman" w:ascii="Times New Roman"/>
        </w:rPr>
        <w:t>5</w:t>
      </w:r>
      <w:r w:rsidR="00776504">
        <w:rPr>
          <w:rFonts w:hAnsi="Times New Roman" w:ascii="Times New Roman"/>
        </w:rPr>
        <w:t>-</w:t>
      </w:r>
      <w:r w:rsidR="0059721D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382E0E">
        <w:rPr>
          <w:rFonts w:hAnsi="Times New Roman" w:ascii="Times New Roman"/>
        </w:rPr>
        <w:t>AREUS</w:t>
      </w:r>
      <w:r w:rsidR="00BE4A94">
        <w:rPr>
          <w:rFonts w:hAnsi="Times New Roman" w:ascii="Times New Roman"/>
        </w:rPr>
        <w:t xml:space="preserve"> </w:t>
      </w:r>
      <w:r w:rsidR="008B5EFB">
        <w:rPr>
          <w:rFonts w:hAnsi="Times New Roman" w:ascii="Times New Roman"/>
        </w:rPr>
        <w:t xml:space="preserve">d.o.o., </w:t>
      </w:r>
      <w:r w:rsidR="00BE4A94">
        <w:rPr>
          <w:rFonts w:hAnsi="Times New Roman" w:ascii="Times New Roman"/>
        </w:rPr>
        <w:t xml:space="preserve">Zagreb, </w:t>
      </w:r>
      <w:r w:rsidR="00382E0E">
        <w:rPr>
          <w:rFonts w:hAnsi="Times New Roman" w:ascii="Times New Roman"/>
        </w:rPr>
        <w:t>Nova cesta 36A</w:t>
      </w:r>
      <w:r w:rsidR="00E97E6E">
        <w:rPr>
          <w:rFonts w:hAnsi="Times New Roman" w:ascii="Times New Roman"/>
        </w:rPr>
        <w:t xml:space="preserve">, </w:t>
      </w:r>
      <w:r w:rsidR="00725801" w:rsidRPr="0001633E">
        <w:rPr>
          <w:rFonts w:hAnsi="Times New Roman" w:ascii="Times New Roman"/>
        </w:rPr>
        <w:t xml:space="preserve">OIB </w:t>
      </w:r>
      <w:r w:rsidR="00382E0E">
        <w:rPr>
          <w:rFonts w:hAnsi="Times New Roman" w:ascii="Times New Roman"/>
        </w:rPr>
        <w:t>47213713339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E92E81">
        <w:rPr>
          <w:rFonts w:hAnsi="Times New Roman" w:ascii="Times New Roman"/>
        </w:rPr>
        <w:t>Darku Šimunoviću</w:t>
      </w:r>
      <w:r w:rsidR="00545BF7">
        <w:rPr>
          <w:rFonts w:hAnsi="Times New Roman" w:ascii="Times New Roman"/>
        </w:rPr>
        <w:t xml:space="preserve">, </w:t>
      </w:r>
      <w:r w:rsidR="005B62F7">
        <w:rPr>
          <w:rFonts w:hAnsi="Times New Roman" w:ascii="Times New Roman"/>
        </w:rPr>
        <w:t xml:space="preserve"> </w:t>
      </w:r>
      <w:r w:rsidR="00E92E81">
        <w:rPr>
          <w:rFonts w:hAnsi="Times New Roman" w:ascii="Times New Roman"/>
        </w:rPr>
        <w:t>Zagreb, Vrapčanska putina 37</w:t>
      </w:r>
      <w:r w:rsidR="00545BF7">
        <w:rPr>
          <w:rFonts w:hAnsi="Times New Roman" w:ascii="Times New Roman"/>
        </w:rPr>
        <w:t>,</w:t>
      </w:r>
      <w:r w:rsidR="00115745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OIB </w:t>
      </w:r>
      <w:r w:rsidR="00E92E81">
        <w:rPr>
          <w:rFonts w:hAnsi="Times New Roman" w:ascii="Times New Roman"/>
        </w:rPr>
        <w:t>10523937436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E92E81">
        <w:rPr>
          <w:rFonts w:hAnsi="Times New Roman" w:ascii="Times New Roman"/>
          <w:color w:val="000000"/>
        </w:rPr>
        <w:t>1-9016</w:t>
      </w:r>
      <w:r w:rsidR="007B19B6">
        <w:rPr>
          <w:rFonts w:hAnsi="Times New Roman" w:ascii="Times New Roman"/>
          <w:color w:val="000000"/>
        </w:rPr>
        <w:t>1</w:t>
      </w:r>
      <w:r w:rsidR="00E92E81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E92E81">
        <w:rPr>
          <w:rFonts w:hAnsi="Times New Roman" w:ascii="Times New Roman"/>
          <w:color w:val="000000"/>
        </w:rPr>
        <w:t>001-9016</w:t>
      </w:r>
      <w:r w:rsidR="007B19B6">
        <w:rPr>
          <w:rFonts w:hAnsi="Times New Roman" w:ascii="Times New Roman"/>
          <w:color w:val="000000"/>
        </w:rPr>
        <w:t>1</w:t>
      </w:r>
      <w:r w:rsidR="00E92E81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2949DF" w:rsidRPr="002949DF">
        <w:rPr>
          <w:rFonts w:hAnsi="Times New Roman" w:ascii="Times New Roman"/>
        </w:rPr>
        <w:t xml:space="preserve"> </w:t>
      </w:r>
      <w:r w:rsidR="002949DF">
        <w:rPr>
          <w:rFonts w:hAnsi="Times New Roman" w:ascii="Times New Roman"/>
        </w:rPr>
        <w:t xml:space="preserve">AREUS d.o.o., Zagreb, Nova cesta 36A, </w:t>
      </w:r>
      <w:r w:rsidR="002949DF" w:rsidRPr="0001633E">
        <w:rPr>
          <w:rFonts w:hAnsi="Times New Roman" w:ascii="Times New Roman"/>
        </w:rPr>
        <w:t xml:space="preserve">OIB </w:t>
      </w:r>
      <w:r w:rsidR="002949DF">
        <w:rPr>
          <w:rFonts w:hAnsi="Times New Roman" w:ascii="Times New Roman"/>
        </w:rPr>
        <w:t>47213713339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E65" w:rsidP="00481288" w:rsidR="00E46E65">
      <w:r>
        <w:separator/>
      </w:r>
    </w:p>
  </w:endnote>
  <w:endnote w:id="0" w:type="continuationSeparator">
    <w:p w:rsidRDefault="00E46E65" w:rsidP="00481288" w:rsidR="00E46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E65" w:rsidP="00481288" w:rsidR="00E46E65">
      <w:r>
        <w:separator/>
      </w:r>
    </w:p>
  </w:footnote>
  <w:footnote w:id="0" w:type="continuationSeparator">
    <w:p w:rsidRDefault="00E46E65" w:rsidP="00481288" w:rsidR="00E46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BB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2949DF">
      <w:rPr>
        <w:rFonts w:hAnsi="Times New Roman" w:ascii="Times New Roman"/>
      </w:rPr>
      <w:t>9016</w:t>
    </w:r>
    <w:r w:rsidR="00725801" w:rsidRPr="00725801">
      <w:rPr>
        <w:rFonts w:hAnsi="Times New Roman" w:ascii="Times New Roman"/>
      </w:rPr>
      <w:t>/1</w:t>
    </w:r>
    <w:r w:rsidR="002949D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20BB7"/>
    <w:rsid w:val="00030E3C"/>
    <w:rsid w:val="0004622A"/>
    <w:rsid w:val="00062B21"/>
    <w:rsid w:val="000846FF"/>
    <w:rsid w:val="00094559"/>
    <w:rsid w:val="000960D2"/>
    <w:rsid w:val="000965A0"/>
    <w:rsid w:val="000A21CB"/>
    <w:rsid w:val="000A62B5"/>
    <w:rsid w:val="000D48AA"/>
    <w:rsid w:val="000E45C2"/>
    <w:rsid w:val="00100C07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A660E"/>
    <w:rsid w:val="001F56F3"/>
    <w:rsid w:val="002210FA"/>
    <w:rsid w:val="00245AF4"/>
    <w:rsid w:val="002734FB"/>
    <w:rsid w:val="002949DF"/>
    <w:rsid w:val="002A2A5D"/>
    <w:rsid w:val="002A465C"/>
    <w:rsid w:val="002A71E0"/>
    <w:rsid w:val="002C2F94"/>
    <w:rsid w:val="003150EC"/>
    <w:rsid w:val="003350EB"/>
    <w:rsid w:val="00351E56"/>
    <w:rsid w:val="003547DA"/>
    <w:rsid w:val="00380E63"/>
    <w:rsid w:val="00382E0E"/>
    <w:rsid w:val="003F3A1D"/>
    <w:rsid w:val="00431DDE"/>
    <w:rsid w:val="004377CF"/>
    <w:rsid w:val="00450B6A"/>
    <w:rsid w:val="00457F9A"/>
    <w:rsid w:val="00461F03"/>
    <w:rsid w:val="00481288"/>
    <w:rsid w:val="00492D49"/>
    <w:rsid w:val="004D7978"/>
    <w:rsid w:val="004E0EBF"/>
    <w:rsid w:val="004F2939"/>
    <w:rsid w:val="004F62E3"/>
    <w:rsid w:val="00503B0C"/>
    <w:rsid w:val="005166BC"/>
    <w:rsid w:val="00545BF7"/>
    <w:rsid w:val="00583CA4"/>
    <w:rsid w:val="00591698"/>
    <w:rsid w:val="00594058"/>
    <w:rsid w:val="0059721D"/>
    <w:rsid w:val="005B62F7"/>
    <w:rsid w:val="005B7CEB"/>
    <w:rsid w:val="005E767F"/>
    <w:rsid w:val="005F0382"/>
    <w:rsid w:val="00601921"/>
    <w:rsid w:val="00645AD7"/>
    <w:rsid w:val="00664FCA"/>
    <w:rsid w:val="006970DB"/>
    <w:rsid w:val="006E05FD"/>
    <w:rsid w:val="00725801"/>
    <w:rsid w:val="00727293"/>
    <w:rsid w:val="007342BD"/>
    <w:rsid w:val="00764397"/>
    <w:rsid w:val="00776504"/>
    <w:rsid w:val="007B19B6"/>
    <w:rsid w:val="007D1D12"/>
    <w:rsid w:val="00806C5A"/>
    <w:rsid w:val="00811BCB"/>
    <w:rsid w:val="0086652E"/>
    <w:rsid w:val="008A4D94"/>
    <w:rsid w:val="008A7934"/>
    <w:rsid w:val="008B5EFB"/>
    <w:rsid w:val="008C13A4"/>
    <w:rsid w:val="0093095C"/>
    <w:rsid w:val="00954522"/>
    <w:rsid w:val="009B023E"/>
    <w:rsid w:val="009B0AD6"/>
    <w:rsid w:val="009B0DAF"/>
    <w:rsid w:val="009B574E"/>
    <w:rsid w:val="009C521A"/>
    <w:rsid w:val="009C6EA3"/>
    <w:rsid w:val="009D3A86"/>
    <w:rsid w:val="009F0A95"/>
    <w:rsid w:val="00A03E42"/>
    <w:rsid w:val="00A32EAD"/>
    <w:rsid w:val="00A40504"/>
    <w:rsid w:val="00A4307A"/>
    <w:rsid w:val="00A53233"/>
    <w:rsid w:val="00A55E9A"/>
    <w:rsid w:val="00A7013D"/>
    <w:rsid w:val="00A83AA8"/>
    <w:rsid w:val="00A85E1B"/>
    <w:rsid w:val="00A902DC"/>
    <w:rsid w:val="00AA5B92"/>
    <w:rsid w:val="00AB1A59"/>
    <w:rsid w:val="00AC4385"/>
    <w:rsid w:val="00AD020D"/>
    <w:rsid w:val="00AD0D49"/>
    <w:rsid w:val="00AE156E"/>
    <w:rsid w:val="00AE3079"/>
    <w:rsid w:val="00AE4432"/>
    <w:rsid w:val="00AF7FB0"/>
    <w:rsid w:val="00B013BA"/>
    <w:rsid w:val="00B0699D"/>
    <w:rsid w:val="00B13B4C"/>
    <w:rsid w:val="00B22578"/>
    <w:rsid w:val="00B26EED"/>
    <w:rsid w:val="00B44059"/>
    <w:rsid w:val="00B50C4E"/>
    <w:rsid w:val="00B56158"/>
    <w:rsid w:val="00B65BB3"/>
    <w:rsid w:val="00B92F0B"/>
    <w:rsid w:val="00BB034A"/>
    <w:rsid w:val="00BC4A14"/>
    <w:rsid w:val="00BE4A94"/>
    <w:rsid w:val="00BE66CF"/>
    <w:rsid w:val="00BF2B48"/>
    <w:rsid w:val="00C20831"/>
    <w:rsid w:val="00C242A1"/>
    <w:rsid w:val="00C80A08"/>
    <w:rsid w:val="00C81150"/>
    <w:rsid w:val="00C90CE9"/>
    <w:rsid w:val="00C92DEE"/>
    <w:rsid w:val="00CA0FFB"/>
    <w:rsid w:val="00CB675B"/>
    <w:rsid w:val="00CF1A6A"/>
    <w:rsid w:val="00D271E4"/>
    <w:rsid w:val="00D51200"/>
    <w:rsid w:val="00D5258E"/>
    <w:rsid w:val="00D873B1"/>
    <w:rsid w:val="00D947EA"/>
    <w:rsid w:val="00DE7648"/>
    <w:rsid w:val="00DF3CA9"/>
    <w:rsid w:val="00DF6CE5"/>
    <w:rsid w:val="00E32F34"/>
    <w:rsid w:val="00E46E65"/>
    <w:rsid w:val="00E5041D"/>
    <w:rsid w:val="00E63447"/>
    <w:rsid w:val="00E7613F"/>
    <w:rsid w:val="00E84805"/>
    <w:rsid w:val="00E90636"/>
    <w:rsid w:val="00E92E81"/>
    <w:rsid w:val="00E97E6E"/>
    <w:rsid w:val="00EC0460"/>
    <w:rsid w:val="00EC24C2"/>
    <w:rsid w:val="00ED1090"/>
    <w:rsid w:val="00ED36BD"/>
    <w:rsid w:val="00F06E29"/>
    <w:rsid w:val="00F25E23"/>
    <w:rsid w:val="00F27C2D"/>
    <w:rsid w:val="00F344A8"/>
    <w:rsid w:val="00F36F6B"/>
    <w:rsid w:val="00F4154A"/>
    <w:rsid w:val="00F44E63"/>
    <w:rsid w:val="00F627F7"/>
    <w:rsid w:val="00F6347A"/>
    <w:rsid w:val="00F63E94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B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B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St-9016/2015-4</izvorni_sadrzaj>
    <derivirana_varijabla naziv="DomainObject.Oznaka_1">St-9016/2015-4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9016</izvorni_sadrzaj>
    <derivirana_varijabla naziv="DomainObject.Predmet.Broj_1">9016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St-9016/2015</izvorni_sadrzaj>
    <derivirana_varijabla naziv="DomainObject.Predmet.OznakaBroj_1">St-9016/2015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AREUS d.o.o. zastupanog po punomoćniku Darko Šimunović</izvorni_sadrzaj>
    <derivirana_varijabla naziv="DomainObject.Predmet.ProtustrankaFormated_1">  AREUS d.o.o. zastupanog po punomoćniku Darko Šimunović</derivirana_varijabla>
  </DomainObject.Predmet.ProtustrankaFormated>
  <DomainObject.Predmet.ProtustrankaFormatedOIB>
    <izvorni_sadrzaj>  AREUS d.o.o., OIB 47213713339 zastupanog po punomoćniku Darko Šimunović</izvorni_sadrzaj>
    <derivirana_varijabla naziv="DomainObject.Predmet.ProtustrankaFormatedOIB_1">  AREUS d.o.o., OIB 47213713339 zastupanog po punomoćniku Darko Šimunović</derivirana_varijabla>
  </DomainObject.Predmet.ProtustrankaFormatedOIB>
  <DomainObject.Predmet.ProtustrankaFormatedWithAdress>
    <izvorni_sadrzaj> AREUS d.o.o., Nova cesta 36A, 10000 Zagreb zastupanog po punomoćniku Darko Šimunović</izvorni_sadrzaj>
    <derivirana_varijabla naziv="DomainObject.Predmet.ProtustrankaFormatedWithAdress_1"> AREUS d.o.o., Nova cesta 36A, 10000 Zagreb zastupanog po punomoćniku Darko Šimunović</derivirana_varijabla>
  </DomainObject.Predmet.ProtustrankaFormatedWithAdress>
  <DomainObject.Predmet.ProtustrankaFormatedWithAdressOIB>
    <izvorni_sadrzaj> AREUS d.o.o., OIB 47213713339, Nova cesta 36A, 10000 Zagreb zastupanog po punomoćniku Darko Šimunović</izvorni_sadrzaj>
    <derivirana_varijabla naziv="DomainObject.Predmet.ProtustrankaFormatedWithAdressOIB_1"> AREUS d.o.o., OIB 47213713339, Nova cesta 36A, 10000 Zagreb zastupanog po punomoćniku Darko Šimunović</derivirana_varijabla>
  </DomainObject.Predmet.ProtustrankaFormatedWithAdressOIB>
  <DomainObject.Predmet.ProtustrankaWithAdress>
    <izvorni_sadrzaj>AREUS d.o.o. Nova cesta 36A, 10000 Zagreb</izvorni_sadrzaj>
    <derivirana_varijabla naziv="DomainObject.Predmet.ProtustrankaWithAdress_1">AREUS d.o.o. Nova cesta 36A, 10000 Zagreb</derivirana_varijabla>
  </DomainObject.Predmet.ProtustrankaWithAdress>
  <DomainObject.Predmet.ProtustrankaWithAdressOIB>
    <izvorni_sadrzaj>AREUS d.o.o., OIB 47213713339, Nova cesta 36A, 10000 Zagreb</izvorni_sadrzaj>
    <derivirana_varijabla naziv="DomainObject.Predmet.ProtustrankaWithAdressOIB_1">AREUS d.o.o., OIB 47213713339, Nova cesta 36A, 10000 Zagreb</derivirana_varijabla>
  </DomainObject.Predmet.ProtustrankaWithAdressOIB>
  <DomainObject.Predmet.ProtustrankaNazivFormated>
    <izvorni_sadrzaj>AREUS d.o.o.</izvorni_sadrzaj>
    <derivirana_varijabla naziv="DomainObject.Predmet.ProtustrankaNazivFormated_1">AREUS d.o.o.</derivirana_varijabla>
  </DomainObject.Predmet.ProtustrankaNazivFormated>
  <DomainObject.Predmet.ProtustrankaNazivFormatedOIB>
    <izvorni_sadrzaj>AREUS d.o.o., OIB 47213713339</izvorni_sadrzaj>
    <derivirana_varijabla naziv="DomainObject.Predmet.ProtustrankaNazivFormatedOIB_1">AREUS d.o.o., OIB 47213713339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AREUS d.o.o. zastupanog po punomoćniku Darko Šimunović</item>
    </izvorni_sadrzaj>
    <derivirana_varijabla naziv="DomainObject.Predmet.ProtuStrankaListFormated_1">
      <item>AREUS d.o.o. zastupanog po punomoćniku Darko Šimunović</item>
    </derivirana_varijabla>
  </DomainObject.Predmet.ProtuStrankaListFormated>
  <DomainObject.Predmet.ProtuStrankaListFormatedOIB>
    <izvorni_sadrzaj>
      <item>AREUS d.o.o., OIB 47213713339 zastupanog po punomoćniku Darko Šimunović</item>
    </izvorni_sadrzaj>
    <derivirana_varijabla naziv="DomainObject.Predmet.ProtuStrankaListFormatedOIB_1">
      <item>AREUS d.o.o., OIB 47213713339 zastupanog po punomoćniku Darko Šimunović</item>
    </derivirana_varijabla>
  </DomainObject.Predmet.ProtuStrankaListFormatedOIB>
  <DomainObject.Predmet.ProtuStrankaListFormatedWithAdress>
    <izvorni_sadrzaj>
      <item>AREUS d.o.o., Nova cesta 36A, 10000 Zagreb zastupanog po punomoćniku Darko Šimunović</item>
    </izvorni_sadrzaj>
    <derivirana_varijabla naziv="DomainObject.Predmet.ProtuStrankaListFormatedWithAdress_1">
      <item>AREUS d.o.o., Nova cesta 36A, 10000 Zagreb zastupanog po punomoćniku Darko Šimunović</item>
    </derivirana_varijabla>
  </DomainObject.Predmet.ProtuStrankaListFormatedWithAdress>
  <DomainObject.Predmet.ProtuStrankaListFormatedWithAdressOIB>
    <izvorni_sadrzaj>
      <item>AREUS d.o.o., OIB 47213713339, Nova cesta 36A, 10000 Zagreb zastupanog po punomoćniku Darko Šimunović</item>
    </izvorni_sadrzaj>
    <derivirana_varijabla naziv="DomainObject.Predmet.ProtuStrankaListFormatedWithAdressOIB_1">
      <item>AREUS d.o.o., OIB 47213713339, Nova cesta 36A, 10000 Zagreb zastupanog po punomoćniku Darko Šimunović</item>
    </derivirana_varijabla>
  </DomainObject.Predmet.ProtuStrankaListFormatedWithAdressOIB>
  <DomainObject.Predmet.ProtuStrankaListNazivFormated>
    <izvorni_sadrzaj>
      <item>AREUS d.o.o.</item>
    </izvorni_sadrzaj>
    <derivirana_varijabla naziv="DomainObject.Predmet.ProtuStrankaListNazivFormated_1">
      <item>AREUS d.o.o.</item>
    </derivirana_varijabla>
  </DomainObject.Predmet.ProtuStrankaListNazivFormated>
  <DomainObject.Predmet.ProtuStrankaListNazivFormatedOIB>
    <izvorni_sadrzaj>
      <item>AREUS d.o.o., OIB 47213713339</item>
    </izvorni_sadrzaj>
    <derivirana_varijabla naziv="DomainObject.Predmet.ProtuStrankaListNazivFormatedOIB_1">
      <item>AREUS d.o.o., OIB 47213713339</item>
    </derivirana_varijabla>
  </DomainObject.Predmet.ProtuStrankaListNazivFormatedOIB>
  <DomainObject.Predmet.OstaliListFormated>
    <izvorni_sadrzaj>
      <item>Darko Šimunović punomoćnik sudionika u postupku AREUS d.o.o.</item>
    </izvorni_sadrzaj>
    <derivirana_varijabla naziv="DomainObject.Predmet.OstaliListFormated_1">
      <item>Darko Šimunović punomoćnik sudionika u postupku AREUS d.o.o.</item>
    </derivirana_varijabla>
  </DomainObject.Predmet.OstaliListFormated>
  <DomainObject.Predmet.OstaliListFormatedOIB>
    <izvorni_sadrzaj>
      <item>Darko Šimunović, OIB 10523937436 punomoćnik sudionika u postupku AREUS d.o.o.</item>
    </izvorni_sadrzaj>
    <derivirana_varijabla naziv="DomainObject.Predmet.OstaliListFormatedOIB_1">
      <item>Darko Šimunović, OIB 10523937436 punomoćnik sudionika u postupku AREUS d.o.o.</item>
    </derivirana_varijabla>
  </DomainObject.Predmet.OstaliListFormatedOIB>
  <DomainObject.Predmet.OstaliListFormatedWithAdress>
    <izvorni_sadrzaj>
      <item>Darko Šimunović, Vrapčanska Putina 37, 10000 Zagreb punomoćnik sudionika u postupku AREUS d.o.o.</item>
    </izvorni_sadrzaj>
    <derivirana_varijabla naziv="DomainObject.Predmet.OstaliListFormatedWithAdress_1">
      <item>Darko Šimunović, Vrapčanska Putina 37, 10000 Zagreb punomoćnik sudionika u postupku AREUS d.o.o.</item>
    </derivirana_varijabla>
  </DomainObject.Predmet.OstaliListFormatedWithAdress>
  <DomainObject.Predmet.OstaliListFormatedWithAdressOIB>
    <izvorni_sadrzaj>
      <item>Darko Šimunović, OIB 10523937436, Vrapčanska Putina 37, 10000 Zagreb punomoćnik sudionika u postupku AREUS d.o.o.</item>
    </izvorni_sadrzaj>
    <derivirana_varijabla naziv="DomainObject.Predmet.OstaliListFormatedWithAdressOIB_1">
      <item>Darko Šimunović, OIB 10523937436, Vrapčanska Putina 37, 10000 Zagreb punomoćnik sudionika u postupku AREUS d.o.o.</item>
    </derivirana_varijabla>
  </DomainObject.Predmet.OstaliListFormatedWithAdressOIB>
  <DomainObject.Predmet.OstaliListNazivFormated>
    <izvorni_sadrzaj>
      <item>Darko Šimunović</item>
    </izvorni_sadrzaj>
    <derivirana_varijabla naziv="DomainObject.Predmet.OstaliListNazivFormated_1">
      <item>Darko Šimunović</item>
    </derivirana_varijabla>
  </DomainObject.Predmet.OstaliListNazivFormated>
  <DomainObject.Predmet.OstaliListNazivFormatedOIB>
    <izvorni_sadrzaj>
      <item>Darko Šimunović, OIB 10523937436</item>
    </izvorni_sadrzaj>
    <derivirana_varijabla naziv="DomainObject.Predmet.OstaliListNazivFormatedOIB_1">
      <item>Darko Šimunović, OIB 10523937436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St-9016/2015-4</izvorni_sadrzaj>
    <derivirana_varijabla naziv="DomainObject.PoslovniBrojDokumenta_1">St-9016/2015-4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AREUS d.o.o.</izvorni_sadrzaj>
    <derivirana_varijabla naziv="DomainObject.Predmet.ProtustrankaIDrugi_1">AREUS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AREUS d.o.o., OIB 47213713339, Nova cesta 36A, 10000 Zagreb</izvorni_sadrzaj>
    <derivirana_varijabla naziv="DomainObject.Predmet.ProtustrankaIDrugiAdressOIB_1">AREUS d.o.o., OIB 47213713339,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AREUS d.o.o.</item>
      <item>Darko Šimunović</item>
    </izvorni_sadrzaj>
    <derivirana_varijabla naziv="DomainObject.Predmet.SudioniciListNaziv_1">
      <item>FINA Regionalni centar Zagreb</item>
      <item>AREUS d.o.o.</item>
      <item>Darko Šimunović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izvorni_sadrzaj>
    <derivirana_varijabla naziv="DomainObject.Predmet.SudioniciListAdressOIB_1"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47213713339</item>
      <item>, OIB 10523937436</item>
    </izvorni_sadrzaj>
    <derivirana_varijabla naziv="DomainObject.Predmet.SudioniciListNazivOIB_1">
      <item>, OIB 85821130368</item>
      <item>, OIB 47213713339</item>
      <item>, OIB 10523937436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DD610-D2A9-4A91-9CF6-9F34041C5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3040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2016-10-13T11:46:00Z</dcterms:created>
  <dc:creator>Žana Livaja</dc:creator>
  <cp:lastModifiedBy>Marina Markić</cp:lastModifiedBy>
  <cp:lastPrinted>2016-10-13T11:51:00Z</cp:lastPrinted>
  <dcterms:modified xmlns:xsi="http://www.w3.org/2001/XMLSchema-instance" xsi:type="dcterms:W3CDTF">2016-10-14T08:28:00Z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St-9016/2015-4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