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4dbd" w14:paraId="10e4dbd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04B4A">
        <w:rPr>
          <w:rFonts w:hAnsi="Times New Roman" w:ascii="Times New Roman"/>
          <w:szCs w:val="24"/>
          <w:lang w:val="hr-HR"/>
        </w:rPr>
        <w:t>45</w:t>
      </w:r>
      <w:r w:rsidR="00B15155">
        <w:rPr>
          <w:rFonts w:hAnsi="Times New Roman" w:ascii="Times New Roman"/>
          <w:szCs w:val="24"/>
          <w:lang w:val="hr-HR"/>
        </w:rPr>
        <w:t>62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15155">
        <w:rPr>
          <w:rFonts w:hAnsi="Times New Roman" w:ascii="Times New Roman"/>
          <w:szCs w:val="24"/>
          <w:lang w:val="hr-HR"/>
        </w:rPr>
        <w:t>"</w:t>
      </w:r>
      <w:r w:rsidR="00B15155" w:rsidRPr="0044492C">
        <w:rPr>
          <w:rFonts w:hAnsi="Times New Roman" w:ascii="Times New Roman"/>
          <w:szCs w:val="24"/>
          <w:lang w:val="hr-HR"/>
        </w:rPr>
        <w:t>SELJAČKA SLOGA</w:t>
      </w:r>
      <w:r w:rsidR="00B15155">
        <w:rPr>
          <w:rFonts w:hAnsi="Times New Roman" w:ascii="Times New Roman"/>
          <w:szCs w:val="24"/>
          <w:lang w:val="hr-HR"/>
        </w:rPr>
        <w:t>"</w:t>
      </w:r>
      <w:r w:rsidR="00B15155" w:rsidRPr="0044492C">
        <w:rPr>
          <w:rFonts w:hAnsi="Times New Roman" w:ascii="Times New Roman"/>
          <w:szCs w:val="24"/>
          <w:lang w:val="hr-HR"/>
        </w:rPr>
        <w:t xml:space="preserve"> HRVATSKA SELJAČKA PROSVJETNA I DOBROTVORNA UDUGA, SREDIŠNJICA U ZAGREBU</w:t>
      </w:r>
      <w:r w:rsidR="00B15155">
        <w:rPr>
          <w:rFonts w:hAnsi="Times New Roman" w:ascii="Times New Roman"/>
          <w:szCs w:val="24"/>
          <w:lang w:val="hr-HR"/>
        </w:rPr>
        <w:t xml:space="preserve">, Zagreb, Zvonimirova 17/II, </w:t>
      </w:r>
      <w:r w:rsidR="00B15155" w:rsidRPr="004D3A78">
        <w:rPr>
          <w:rFonts w:hAnsi="Times New Roman" w:ascii="Times New Roman"/>
          <w:szCs w:val="24"/>
          <w:lang w:val="hr-HR"/>
        </w:rPr>
        <w:t>OIB:</w:t>
      </w:r>
      <w:r w:rsidR="00B15155">
        <w:rPr>
          <w:rFonts w:hAnsi="Times New Roman" w:ascii="Times New Roman"/>
          <w:szCs w:val="24"/>
          <w:lang w:val="hr-HR"/>
        </w:rPr>
        <w:t xml:space="preserve"> </w:t>
      </w:r>
      <w:r w:rsidR="00B15155" w:rsidRPr="0044492C">
        <w:rPr>
          <w:rFonts w:hAnsi="Times New Roman" w:ascii="Times New Roman"/>
          <w:szCs w:val="24"/>
          <w:lang w:val="hr-HR"/>
        </w:rPr>
        <w:t>20515696818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B15155">
        <w:rPr>
          <w:rFonts w:hAnsi="Times New Roman" w:ascii="Times New Roman"/>
          <w:szCs w:val="24"/>
          <w:lang w:val="hr-HR"/>
        </w:rPr>
        <w:t>4562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CF0C03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0C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15155">
      <w:rPr>
        <w:rFonts w:hAnsi="Times New Roman" w:ascii="Times New Roman"/>
        <w:lang w:val="hr-HR"/>
      </w:rPr>
      <w:t>4562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C06267"/>
    <w:rsid w:val="00C16CF0"/>
    <w:rsid w:val="00C27A25"/>
    <w:rsid w:val="00C35E09"/>
    <w:rsid w:val="00C431B5"/>
    <w:rsid w:val="00C5529F"/>
    <w:rsid w:val="00C6136C"/>
    <w:rsid w:val="00C840D5"/>
    <w:rsid w:val="00CF0C03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C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C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C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C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C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C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C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C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St-4562/2015</izvorni_sadrzaj>
    <derivirana_varijabla naziv="DomainObject.Predmet.OznakaBroj_1">St-4562/2015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SELJAČKA SLOGA HRVATSKA SELJAČKA PROSVJETNA I DOBROTVORNA UDUGA, SREDIŠNJICA U ZAGREBU</izvorni_sadrzaj>
    <derivirana_varijabla naziv="DomainObject.Predmet.ProtustrankaFormated_1">  SELJAČKA SLOGA HRVATSKA SELJAČKA PROSVJETNA I DOBROTVORNA UDUGA, SREDIŠNJICA U ZAGREBU</derivirana_varijabla>
  </DomainObject.Predmet.ProtustrankaFormated>
  <DomainObject.Predmet.ProtustrankaFormatedOIB>
    <izvorni_sadrzaj>  SELJAČKA SLOGA HRVATSKA SELJAČKA PROSVJETNA I DOBROTVORNA UDUGA, SREDIŠNJICA U ZAGREBU, OIB 20515696818</izvorni_sadrzaj>
    <derivirana_varijabla naziv="DomainObject.Predmet.ProtustrankaFormatedOIB_1">  SELJAČKA SLOGA HRVATSKA SELJAČKA PROSVJETNA I DOBROTVORNA UDUGA, SREDIŠNJICA U ZAGREBU, OIB 20515696818</derivirana_varijabla>
  </DomainObject.Predmet.ProtustrankaFormatedOIB>
  <DomainObject.Predmet.ProtustrankaFormatedWithAdress>
    <izvorni_sadrzaj> SELJAČKA SLOGA HRVATSKA SELJAČKA PROSVJETNA I DOBROTVORNA UDUGA, SREDIŠNJICA U ZAGREBU, Zvonimirova 17/II, 10000 Zagreb</izvorni_sadrzaj>
    <derivirana_varijabla naziv="DomainObject.Predmet.ProtustrankaFormatedWithAdress_1"> SELJAČKA SLOGA HRVATSKA SELJAČKA PROSVJETNA I DOBROTVORNA UDUGA, SREDIŠNJICA U ZAGREBU, Zvonimirova 17/II, 10000 Zagreb</derivirana_varijabla>
  </DomainObject.Predmet.ProtustrankaFormatedWithAdress>
  <DomainObject.Predmet.ProtustrankaFormatedWithAdressOIB>
    <izvorni_sadrzaj> SELJAČKA SLOGA HRVATSKA SELJAČKA PROSVJETNA I DOBROTVORNA UDUGA, SREDIŠNJICA U ZAGREBU, OIB 20515696818, Zvonimirova 17/II, 10000 Zagreb</izvorni_sadrzaj>
    <derivirana_varijabla naziv="DomainObject.Predmet.ProtustrankaFormatedWithAdressOIB_1"> SELJAČKA SLOGA HRVATSKA SELJAČKA PROSVJETNA I DOBROTVORNA UDUGA, SREDIŠNJICA U ZAGREBU, OIB 20515696818, Zvonimirova 17/II, 10000 Zagreb</derivirana_varijabla>
  </DomainObject.Predmet.ProtustrankaFormatedWithAdressOIB>
  <DomainObject.Predmet.ProtustrankaWithAdress>
    <izvorni_sadrzaj>SELJAČKA SLOGA HRVATSKA SELJAČKA PROSVJETNA I DOBROTVORNA UDUGA, SREDIŠNJICA U ZAGREBU Zvonimirova 17/II, 10000 Zagreb</izvorni_sadrzaj>
    <derivirana_varijabla naziv="DomainObject.Predmet.ProtustrankaWithAdress_1">SELJAČKA SLOGA HRVATSKA SELJAČKA PROSVJETNA I DOBROTVORNA UDUGA, SREDIŠNJICA U ZAGREBU Zvonimirova 17/II, 10000 Zagreb</derivirana_varijabla>
  </DomainObject.Predmet.ProtustrankaWithAdress>
  <DomainObject.Predmet.ProtustrankaWithAdressOIB>
    <izvorni_sadrzaj>SELJAČKA SLOGA HRVATSKA SELJAČKA PROSVJETNA I DOBROTVORNA UDUGA, SREDIŠNJICA U ZAGREBU, OIB 20515696818, Zvonimirova 17/II, 10000 Zagreb</izvorni_sadrzaj>
    <derivirana_varijabla naziv="DomainObject.Predmet.ProtustrankaWithAdressOIB_1">SELJAČKA SLOGA HRVATSKA SELJAČKA PROSVJETNA I DOBROTVORNA UDUGA, SREDIŠNJICA U ZAGREBU, OIB 20515696818, Zvonimirova 17/II, 10000 Zagreb</derivirana_varijabla>
  </DomainObject.Predmet.ProtustrankaWithAdressOIB>
  <DomainObject.Predmet.ProtustrankaNazivFormated>
    <izvorni_sadrzaj>SELJAČKA SLOGA HRVATSKA SELJAČKA PROSVJETNA I DOBROTVORNA UDUGA, SREDIŠNJICA U ZAGREBU</izvorni_sadrzaj>
    <derivirana_varijabla naziv="DomainObject.Predmet.ProtustrankaNazivFormated_1">SELJAČKA SLOGA HRVATSKA SELJAČKA PROSVJETNA I DOBROTVORNA UDUGA, SREDIŠNJICA U ZAGREBU</derivirana_varijabla>
  </DomainObject.Predmet.ProtustrankaNazivFormated>
  <DomainObject.Predmet.ProtustrankaNazivFormatedOIB>
    <izvorni_sadrzaj>SELJAČKA SLOGA HRVATSKA SELJAČKA PROSVJETNA I DOBROTVORNA UDUGA, SREDIŠNJICA U ZAGREBU, OIB 20515696818</izvorni_sadrzaj>
    <derivirana_varijabla naziv="DomainObject.Predmet.ProtustrankaNazivFormatedOIB_1">SELJAČKA SLOGA HRVATSKA SELJAČKA PROSVJETNA I DOBROTVORNA UDUGA, SREDIŠNJICA U ZAGREBU, OIB 20515696818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SELJAČKA SLOGA HRVATSKA SELJAČKA PROSVJETNA I DOBROTVORNA UDUGA, SREDIŠNJICA U ZAGREBU</item>
    </izvorni_sadrzaj>
    <derivirana_varijabla naziv="DomainObject.Predmet.ProtuStrankaListFormated_1">
      <item>SELJAČKA SLOGA HRVATSKA SELJAČKA PROSVJETNA I DOBROTVORNA UDUGA, SREDIŠNJICA U ZAGREBU</item>
    </derivirana_varijabla>
  </DomainObject.Predmet.ProtuStrankaListFormated>
  <DomainObject.Predmet.ProtuStrankaListFormatedOIB>
    <izvorni_sadrzaj>
      <item>SELJAČKA SLOGA HRVATSKA SELJAČKA PROSVJETNA I DOBROTVORNA UDUGA, SREDIŠNJICA U ZAGREBU, OIB 20515696818</item>
    </izvorni_sadrzaj>
    <derivirana_varijabla naziv="DomainObject.Predmet.ProtuStrankaListFormatedOIB_1">
      <item>SELJAČKA SLOGA HRVATSKA SELJAČKA PROSVJETNA I DOBROTVORNA UDUGA, SREDIŠNJICA U ZAGREBU, OIB 20515696818</item>
    </derivirana_varijabla>
  </DomainObject.Predmet.ProtuStrankaListFormatedOIB>
  <DomainObject.Predmet.ProtuStrankaListFormatedWithAdress>
    <izvorni_sadrzaj>
      <item>SELJAČKA SLOGA HRVATSKA SELJAČKA PROSVJETNA I DOBROTVORNA UDUGA, SREDIŠNJICA U ZAGREBU, Zvonimirova 17/II, 10000 Zagreb</item>
    </izvorni_sadrzaj>
    <derivirana_varijabla naziv="DomainObject.Predmet.ProtuStrankaListFormatedWithAdress_1">
      <item>SELJAČKA SLOGA HRVATSKA SELJAČKA PROSVJETNA I DOBROTVORNA UDUGA, SREDIŠNJICA U ZAGREBU, Zvonimirova 17/II, 10000 Zagreb</item>
    </derivirana_varijabla>
  </DomainObject.Predmet.ProtuStrankaListFormatedWithAdress>
  <DomainObject.Predmet.ProtuStrankaListFormatedWithAdressOIB>
    <izvorni_sadrzaj>
      <item>SELJAČKA SLOGA HRVATSKA SELJAČKA PROSVJETNA I DOBROTVORNA UDUGA, SREDIŠNJICA U ZAGREBU, OIB 20515696818, Zvonimirova 17/II, 10000 Zagreb</item>
    </izvorni_sadrzaj>
    <derivirana_varijabla naziv="DomainObject.Predmet.ProtuStrankaListFormatedWithAdressOIB_1">
      <item>SELJAČKA SLOGA HRVATSKA SELJAČKA PROSVJETNA I DOBROTVORNA UDUGA, SREDIŠNJICA U ZAGREBU, OIB 20515696818, Zvonimirova 17/II, 10000 Zagreb</item>
    </derivirana_varijabla>
  </DomainObject.Predmet.ProtuStrankaListFormatedWithAdressOIB>
  <DomainObject.Predmet.ProtuStrankaListNazivFormated>
    <izvorni_sadrzaj>
      <item>SELJAČKA SLOGA HRVATSKA SELJAČKA PROSVJETNA I DOBROTVORNA UDUGA, SREDIŠNJICA U ZAGREBU</item>
    </izvorni_sadrzaj>
    <derivirana_varijabla naziv="DomainObject.Predmet.ProtuStrankaListNazivFormated_1">
      <item>SELJAČKA SLOGA HRVATSKA SELJAČKA PROSVJETNA I DOBROTVORNA UDUGA, SREDIŠNJICA U ZAGREBU</item>
    </derivirana_varijabla>
  </DomainObject.Predmet.ProtuStrankaListNazivFormated>
  <DomainObject.Predmet.ProtuStrankaListNazivFormatedOIB>
    <izvorni_sadrzaj>
      <item>SELJAČKA SLOGA HRVATSKA SELJAČKA PROSVJETNA I DOBROTVORNA UDUGA, SREDIŠNJICA U ZAGREBU, OIB 20515696818</item>
    </izvorni_sadrzaj>
    <derivirana_varijabla naziv="DomainObject.Predmet.ProtuStrankaListNazivFormatedOIB_1">
      <item>SELJAČKA SLOGA HRVATSKA SELJAČKA PROSVJETNA I DOBROTVORNA UDUGA, SREDIŠNJICA U ZAGREBU, OIB 20515696818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SELJAČKA SLOGA HRVATSKA SELJAČKA PROSVJETNA I DOBROTVORNA UDUGA, SREDIŠNJICA U ZAGREBU</izvorni_sadrzaj>
    <derivirana_varijabla naziv="DomainObject.Predmet.ProtustrankaIDrugi_1">SELJAČKA SLOGA HRVATSKA SELJAČKA PROSVJETNA I DOBROTVORNA UDUGA, SREDIŠNJICA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SELJAČKA SLOGA HRVATSKA SELJAČKA PROSVJETNA I DOBROTVORNA UDUGA, SREDIŠNJICA U ZAGREBU, OIB 20515696818, Zvonimirova 17/II, 10000 Zagreb</izvorni_sadrzaj>
    <derivirana_varijabla naziv="DomainObject.Predmet.ProtustrankaIDrugiAdressOIB_1">SELJAČKA SLOGA HRVATSKA SELJAČKA PROSVJETNA I DOBROTVORNA UDUGA, SREDIŠNJICA U ZAGREBU, OIB 20515696818, Zvonimirova 17/II,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SELJAČKA SLOGA HRVATSKA SELJAČKA PROSVJETNA I DOBROTVORNA UDUGA, SREDIŠNJICA U ZAGREBU</item>
    </izvorni_sadrzaj>
    <derivirana_varijabla naziv="DomainObject.Predmet.SudioniciListNaziv_1">
      <item>FINA Regionalni centar Zagreb</item>
      <item>SELJAČKA SLOGA HRVATSKA SELJAČKA PROSVJETNA I DOBROTVORNA UDUGA, SREDIŠNJICA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SELJAČKA SLOGA HRVATSKA SELJAČKA PROSVJETNA I DOBROTVORNA UDUGA, SREDIŠNJICA U ZAGREBU, OIB 20515696818, Zvonimirova 17/II,10000 Zagreb</item>
    </izvorni_sadrzaj>
    <derivirana_varijabla naziv="DomainObject.Predmet.SudioniciListAdressOIB_1">
      <item>FINA Regionalni centar Zagreb, OIB 85821130368, Trg svibanjskih žrtava 1995. 1,10000 Zagreb</item>
      <item>SELJAČKA SLOGA HRVATSKA SELJAČKA PROSVJETNA I DOBROTVORNA UDUGA, SREDIŠNJICA U ZAGREBU, OIB 20515696818, Zvonimirova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20515696818</item>
    </izvorni_sadrzaj>
    <derivirana_varijabla naziv="DomainObject.Predmet.SudioniciListNazivOIB_1">
      <item>, OIB 85821130368</item>
      <item>, OIB 20515696818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0AC6A-6C9B-4038-98E8-F0E22DCD4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2370</properties:Characters>
  <properties:Lines>77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2016-01-11T12:27:00Z</cp:lastPrinted>
  <dcterms:modified xmlns:xsi="http://www.w3.org/2001/XMLSchema-instance" xsi:type="dcterms:W3CDTF">2016-01-11T12:29:00Z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