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43738" w:rsidR="0050422D" w:rsidRPr="0050422D">
        <w:tc>
          <w:tcPr>
            <w:tcW w:type="dxa" w:w="2985"/>
            <w:shd w:fill="auto" w:color="auto" w:val="clear"/>
          </w:tcPr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50422D">
              <w:rPr>
                <w:rFonts w:hAnsi="Times New Roman" w:ascii="Times New Roman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r w:rsidRPr="0050422D">
              <w:rPr>
                <w:rFonts w:hAnsi="Times New Roman" w:ascii="Times New Roman"/>
              </w:rPr>
              <w:t>Republika Hrvatska</w:t>
            </w:r>
          </w:p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r w:rsidRPr="0050422D">
              <w:rPr>
                <w:rFonts w:hAnsi="Times New Roman" w:ascii="Times New Roman"/>
              </w:rPr>
              <w:t>Trgovački sud u Varaždinu</w:t>
            </w:r>
          </w:p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r w:rsidRPr="0050422D">
              <w:rPr>
                <w:rFonts w:hAnsi="Times New Roman" w:ascii="Times New Roman"/>
              </w:rPr>
              <w:t>Varaždin, Braće Radić 2</w:t>
            </w:r>
          </w:p>
        </w:tc>
      </w:tr>
    </w:tbl>
    <w:p w14:textId="d987c7a" w14:paraId="d987c7a" w:rsidRDefault="0050422D" w:rsidP="0050422D" w:rsidR="0050422D" w:rsidRPr="0050422D">
      <w:pPr>
        <w:jc w:val="right"/>
        <w15:collapsed w:val="false"/>
        <w:rPr>
          <w:rFonts w:hAnsi="Times New Roman" w:ascii="Times New Roman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43738" w:rsidR="0050422D" w:rsidRPr="0050422D">
        <w:trPr>
          <w:jc w:val="right"/>
        </w:trPr>
        <w:tc>
          <w:tcPr>
            <w:tcW w:type="dxa" w:w="4320"/>
          </w:tcPr>
          <w:p w:rsidRDefault="0050422D" w:rsidP="0046194E" w:rsidR="0050422D" w:rsidRPr="0050422D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50422D">
              <w:rPr>
                <w:rFonts w:hAnsi="Times New Roman" w:ascii="Times New Roman"/>
                <w:snapToGrid/>
                <w:szCs w:val="24"/>
                <w:lang w:eastAsia="hr-HR" w:val="hr-HR"/>
              </w:rPr>
              <w:t>Poslovni broj: 5 St-</w:t>
            </w:r>
            <w:r w:rsidR="0046194E">
              <w:rPr>
                <w:rFonts w:hAnsi="Times New Roman" w:ascii="Times New Roman"/>
                <w:snapToGrid/>
                <w:szCs w:val="24"/>
                <w:lang w:eastAsia="hr-HR" w:val="hr-HR"/>
              </w:rPr>
              <w:t>51/15-42</w:t>
            </w:r>
            <w:r w:rsidRPr="0050422D">
              <w:rPr>
                <w:rFonts w:hAnsi="Times New Roman" w:ascii="Times New Roman"/>
                <w:snapToGrid/>
                <w:szCs w:val="24"/>
                <w:lang w:eastAsia="hr-HR" w:val="hr-HR"/>
              </w:rPr>
              <w:t xml:space="preserve"> </w:t>
            </w:r>
          </w:p>
        </w:tc>
      </w:tr>
    </w:tbl>
    <w:p w:rsidRDefault="00055F38" w:rsidP="000933C1" w:rsidR="00055F38">
      <w:pPr>
        <w:rPr>
          <w:rFonts w:hAnsi="Times New Roman" w:ascii="Times New Roman"/>
          <w:bCs/>
          <w:szCs w:val="24"/>
          <w:lang w:val="hr-HR"/>
        </w:rPr>
      </w:pPr>
    </w:p>
    <w:p w:rsidRDefault="00F33032" w:rsidP="000933C1" w:rsidR="00F33032">
      <w:pPr>
        <w:rPr>
          <w:rFonts w:hAnsi="Times New Roman" w:ascii="Times New Roman"/>
          <w:bCs/>
          <w:szCs w:val="24"/>
          <w:lang w:val="hr-HR"/>
        </w:rPr>
      </w:pPr>
    </w:p>
    <w:p w:rsidRDefault="00F33032" w:rsidP="000933C1" w:rsidR="00F33032" w:rsidRPr="003956F1">
      <w:pPr>
        <w:rPr>
          <w:rFonts w:hAnsi="Times New Roman" w:ascii="Times New Roman"/>
          <w:szCs w:val="24"/>
          <w:lang w:val="hr-HR"/>
        </w:rPr>
      </w:pPr>
    </w:p>
    <w:p w:rsidRDefault="00055F38" w:rsidP="00F33032" w:rsidR="00273580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E </w:t>
      </w:r>
      <w:r w:rsidR="000E25E2" w:rsidRPr="003956F1">
        <w:rPr>
          <w:rFonts w:hAnsi="Times New Roman" w:ascii="Times New Roman"/>
          <w:szCs w:val="24"/>
          <w:lang w:val="hr-HR"/>
        </w:rPr>
        <w:t xml:space="preserve">P U B L I K A     H R V A T S K A </w:t>
      </w:r>
    </w:p>
    <w:p w:rsidRDefault="00F33032" w:rsidP="00F33032" w:rsidR="00F33032" w:rsidRPr="003956F1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273580" w:rsidR="00273580">
      <w:pPr>
        <w:jc w:val="both"/>
        <w:rPr>
          <w:rFonts w:hAnsi="Times New Roman" w:ascii="Times New Roman"/>
          <w:szCs w:val="24"/>
          <w:lang w:val="hr-HR"/>
        </w:rPr>
      </w:pPr>
    </w:p>
    <w:p w:rsidRDefault="00F33032" w:rsidR="00F33032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10503D" w:rsidP="000933C1" w:rsidR="0010503D" w:rsidRPr="00895DEC">
      <w:pPr>
        <w:ind w:firstLine="720"/>
        <w:jc w:val="both"/>
        <w:rPr>
          <w:rFonts w:hAnsi="Times New Roman" w:ascii="Times New Roman"/>
          <w:lang w:val="hr-HR"/>
        </w:rPr>
      </w:pPr>
      <w:r w:rsidRPr="00895DEC">
        <w:rPr>
          <w:rFonts w:hAnsi="Times New Roman" w:ascii="Times New Roman"/>
          <w:szCs w:val="24"/>
          <w:lang w:val="hr-HR"/>
        </w:rPr>
        <w:t xml:space="preserve">Trgovački sud u Varaždinu, po sucu toga suda Kseniji Flack-Makitan, u stečajnom postupku koji se vodi nad </w:t>
      </w:r>
      <w:r w:rsidR="00714CD2" w:rsidRPr="00895DEC">
        <w:rPr>
          <w:rFonts w:hAnsi="Times New Roman" w:ascii="Times New Roman"/>
          <w:lang w:val="hr-HR"/>
        </w:rPr>
        <w:t>stečajnim dužnikom</w:t>
      </w:r>
      <w:r w:rsidR="009B50B4" w:rsidRPr="00895DEC">
        <w:rPr>
          <w:rFonts w:hAnsi="Times New Roman" w:ascii="Times New Roman"/>
          <w:lang w:val="hr-HR"/>
        </w:rPr>
        <w:t xml:space="preserve"> </w:t>
      </w:r>
      <w:r w:rsidR="00895DEC" w:rsidRPr="00895DEC">
        <w:rPr>
          <w:rFonts w:hAnsi="Times New Roman" w:ascii="Times New Roman"/>
          <w:lang w:val="hr-HR"/>
        </w:rPr>
        <w:t>VARAŽDINSKI ŠPORTSKI NOGOMETNI KLUB u stečaju, Varaždin, Zagrebačka 94, OIB: 15604286923, 27. veljače</w:t>
      </w:r>
      <w:r w:rsidR="00DA28C1" w:rsidRPr="00895DEC">
        <w:rPr>
          <w:rFonts w:hAnsi="Times New Roman" w:ascii="Times New Roman"/>
          <w:lang w:val="hr-HR"/>
        </w:rPr>
        <w:t xml:space="preserve"> 2018</w:t>
      </w:r>
      <w:r w:rsidRPr="00895DEC">
        <w:rPr>
          <w:rFonts w:hAnsi="Times New Roman" w:ascii="Times New Roman"/>
          <w:szCs w:val="24"/>
          <w:lang w:val="hr-HR"/>
        </w:rPr>
        <w:t>.</w:t>
      </w:r>
    </w:p>
    <w:p w:rsidRDefault="000E25E2" w:rsidR="000E25E2" w:rsidRPr="00714CD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F33032">
      <w:pPr>
        <w:jc w:val="center"/>
        <w:rPr>
          <w:rFonts w:hAnsi="Times New Roman" w:ascii="Times New Roman"/>
          <w:szCs w:val="24"/>
          <w:lang w:val="hr-HR"/>
        </w:rPr>
      </w:pPr>
      <w:r w:rsidRPr="00F33032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273580" w:rsidP="000E25E2" w:rsidR="00273580" w:rsidRPr="003956F1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I. </w:t>
      </w:r>
      <w:r w:rsidR="00B81F4D" w:rsidRPr="003956F1">
        <w:rPr>
          <w:rFonts w:hAnsi="Times New Roman" w:ascii="Times New Roman"/>
          <w:szCs w:val="24"/>
          <w:lang w:val="hr-HR"/>
        </w:rPr>
        <w:t>U ovome predmetu</w:t>
      </w:r>
      <w:r w:rsidR="00FA6542" w:rsidRPr="003956F1">
        <w:rPr>
          <w:rFonts w:hAnsi="Times New Roman" w:ascii="Times New Roman"/>
          <w:szCs w:val="24"/>
          <w:lang w:val="hr-HR"/>
        </w:rPr>
        <w:t xml:space="preserve"> </w:t>
      </w:r>
      <w:r w:rsidRPr="003956F1">
        <w:rPr>
          <w:rFonts w:hAnsi="Times New Roman" w:ascii="Times New Roman"/>
          <w:szCs w:val="24"/>
          <w:lang w:val="hr-HR"/>
        </w:rPr>
        <w:t xml:space="preserve"> saziva se </w:t>
      </w:r>
      <w:r w:rsidRPr="003956F1">
        <w:rPr>
          <w:rFonts w:hAnsi="Times New Roman" w:ascii="Times New Roman"/>
          <w:b/>
          <w:szCs w:val="24"/>
          <w:lang w:val="hr-HR"/>
        </w:rPr>
        <w:t>skupština vjerovnika</w:t>
      </w:r>
      <w:r w:rsidRPr="003956F1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3956F1">
        <w:rPr>
          <w:rFonts w:hAnsi="Times New Roman" w:ascii="Times New Roman"/>
          <w:szCs w:val="24"/>
          <w:lang w:val="hr-HR"/>
        </w:rPr>
        <w:t>2</w:t>
      </w:r>
      <w:r w:rsidRPr="003956F1">
        <w:rPr>
          <w:rFonts w:hAnsi="Times New Roman" w:ascii="Times New Roman"/>
          <w:szCs w:val="24"/>
          <w:lang w:val="hr-HR"/>
        </w:rPr>
        <w:t>/II, za dan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895DEC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12. ožujka</w:t>
      </w:r>
      <w:r w:rsidR="000A3CE7">
        <w:rPr>
          <w:rFonts w:hAnsi="Times New Roman" w:ascii="Times New Roman"/>
          <w:b/>
          <w:szCs w:val="24"/>
          <w:lang w:val="hr-HR"/>
        </w:rPr>
        <w:t xml:space="preserve"> 2018</w:t>
      </w:r>
      <w:r w:rsidR="00FA6542" w:rsidRPr="003956F1">
        <w:rPr>
          <w:rFonts w:hAnsi="Times New Roman" w:ascii="Times New Roman"/>
          <w:b/>
          <w:szCs w:val="24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lang w:val="hr-HR"/>
        </w:rPr>
        <w:t>08,00</w:t>
      </w:r>
      <w:r w:rsidR="00AE320E">
        <w:rPr>
          <w:rFonts w:hAnsi="Times New Roman" w:ascii="Times New Roman"/>
          <w:b/>
          <w:szCs w:val="24"/>
          <w:lang w:val="hr-HR"/>
        </w:rPr>
        <w:t xml:space="preserve"> </w:t>
      </w:r>
      <w:r w:rsidR="00FA6542" w:rsidRPr="003956F1">
        <w:rPr>
          <w:rFonts w:hAnsi="Times New Roman" w:ascii="Times New Roman"/>
          <w:b/>
          <w:szCs w:val="24"/>
          <w:lang w:val="hr-HR"/>
        </w:rPr>
        <w:t>sati</w:t>
      </w:r>
      <w:r w:rsidR="00954A84" w:rsidRPr="003956F1">
        <w:rPr>
          <w:rFonts w:hAnsi="Times New Roman" w:ascii="Times New Roman"/>
          <w:b/>
          <w:szCs w:val="24"/>
          <w:lang w:val="hr-HR"/>
        </w:rPr>
        <w:t>.</w:t>
      </w:r>
    </w:p>
    <w:p w:rsidRDefault="00954A84" w:rsidP="00383227" w:rsidR="00954A84" w:rsidRPr="003956F1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ab/>
      </w:r>
      <w:r w:rsidRPr="003956F1">
        <w:rPr>
          <w:rFonts w:hAnsi="Times New Roman" w:ascii="Times New Roman"/>
          <w:szCs w:val="24"/>
          <w:lang w:val="hr-HR"/>
        </w:rPr>
        <w:t>II. Za skupštinu vjerovnika predlaže se sljedeći</w:t>
      </w:r>
    </w:p>
    <w:p w:rsidRDefault="00273580" w:rsidR="00273580" w:rsidRPr="003956F1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F33032">
      <w:pPr>
        <w:jc w:val="center"/>
        <w:rPr>
          <w:rFonts w:hAnsi="Times New Roman" w:ascii="Times New Roman"/>
          <w:szCs w:val="24"/>
          <w:lang w:val="hr-HR"/>
        </w:rPr>
      </w:pPr>
      <w:r w:rsidRPr="00F33032">
        <w:rPr>
          <w:rFonts w:hAnsi="Times New Roman" w:ascii="Times New Roman"/>
          <w:szCs w:val="24"/>
          <w:lang w:val="hr-HR"/>
        </w:rPr>
        <w:t xml:space="preserve">d n e v n i   r e d </w:t>
      </w: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A44F7D" w:rsidP="004C3F42" w:rsidR="004C3F42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Izvješće </w:t>
      </w:r>
      <w:r w:rsidR="00714CD2">
        <w:rPr>
          <w:rFonts w:hAnsi="Times New Roman" w:ascii="Times New Roman"/>
          <w:szCs w:val="24"/>
          <w:lang w:val="hr-HR"/>
        </w:rPr>
        <w:t xml:space="preserve">stečajnog upravitelja o </w:t>
      </w:r>
      <w:r w:rsidR="009B50B4">
        <w:rPr>
          <w:rFonts w:hAnsi="Times New Roman" w:ascii="Times New Roman"/>
          <w:szCs w:val="24"/>
          <w:lang w:val="hr-HR"/>
        </w:rPr>
        <w:t xml:space="preserve">stanju </w:t>
      </w:r>
      <w:r w:rsidR="00895DEC">
        <w:rPr>
          <w:rFonts w:hAnsi="Times New Roman" w:ascii="Times New Roman"/>
          <w:szCs w:val="24"/>
          <w:lang w:val="hr-HR"/>
        </w:rPr>
        <w:t>stečajne mase i nemogućnosti unovčenja te donošenje odluke o tome,</w:t>
      </w:r>
    </w:p>
    <w:p w:rsidRDefault="000933C1" w:rsidP="00A44F7D" w:rsidR="000933C1" w:rsidRPr="00A44F7D">
      <w:pPr>
        <w:rPr>
          <w:rFonts w:hAnsi="Times New Roman" w:ascii="Times New Roman"/>
          <w:szCs w:val="24"/>
          <w:lang w:val="hr-HR"/>
        </w:rPr>
      </w:pPr>
    </w:p>
    <w:p w:rsidRDefault="00AE320E" w:rsidP="004C3F42" w:rsidR="00AE320E" w:rsidRPr="003956F1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Razno.</w:t>
      </w:r>
    </w:p>
    <w:p w:rsidRDefault="003956F1" w:rsidR="003956F1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69B6" w:rsidP="003969B6" w:rsidR="00273580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121DAB">
        <w:rPr>
          <w:rFonts w:hAnsi="Times New Roman" w:ascii="Times New Roman"/>
          <w:szCs w:val="24"/>
          <w:lang w:val="hr-HR"/>
        </w:rPr>
        <w:t>Stečajni v</w:t>
      </w:r>
      <w:r w:rsidR="00273580" w:rsidRPr="003956F1">
        <w:rPr>
          <w:rFonts w:hAnsi="Times New Roman" w:ascii="Times New Roman"/>
          <w:szCs w:val="24"/>
          <w:lang w:val="hr-HR"/>
        </w:rPr>
        <w:t xml:space="preserve">jerovnici se na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ovu skupštinu </w:t>
      </w:r>
      <w:r w:rsidR="00121DAB">
        <w:rPr>
          <w:rFonts w:hAnsi="Times New Roman" w:ascii="Times New Roman"/>
          <w:szCs w:val="24"/>
          <w:lang w:val="hr-HR"/>
        </w:rPr>
        <w:t xml:space="preserve">vjerovnika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pozivaju objavom </w:t>
      </w:r>
      <w:r w:rsidR="00121DAB">
        <w:rPr>
          <w:rFonts w:hAnsi="Times New Roman" w:ascii="Times New Roman"/>
          <w:szCs w:val="24"/>
          <w:lang w:val="hr-HR"/>
        </w:rPr>
        <w:t xml:space="preserve">ovog </w:t>
      </w:r>
      <w:r w:rsidR="0070318D" w:rsidRPr="003956F1">
        <w:rPr>
          <w:rFonts w:hAnsi="Times New Roman" w:ascii="Times New Roman"/>
          <w:szCs w:val="24"/>
          <w:lang w:val="hr-HR"/>
        </w:rPr>
        <w:t>rješenja</w:t>
      </w:r>
      <w:r w:rsidR="00273580" w:rsidRPr="003956F1">
        <w:rPr>
          <w:rFonts w:hAnsi="Times New Roman" w:ascii="Times New Roman"/>
          <w:szCs w:val="24"/>
          <w:lang w:val="hr-HR"/>
        </w:rPr>
        <w:t xml:space="preserve"> na </w:t>
      </w:r>
      <w:r w:rsidR="00BE64B7">
        <w:rPr>
          <w:rFonts w:hAnsi="Times New Roman" w:ascii="Times New Roman"/>
          <w:szCs w:val="24"/>
          <w:lang w:val="hr-HR"/>
        </w:rPr>
        <w:t>e-O</w:t>
      </w:r>
      <w:r w:rsidR="0070318D" w:rsidRPr="003956F1">
        <w:rPr>
          <w:rFonts w:hAnsi="Times New Roman" w:ascii="Times New Roman"/>
          <w:szCs w:val="24"/>
          <w:lang w:val="hr-HR"/>
        </w:rPr>
        <w:t>glasnoj ploči ovoga suda</w:t>
      </w:r>
      <w:r w:rsidR="00273580" w:rsidRPr="003956F1">
        <w:rPr>
          <w:rFonts w:hAnsi="Times New Roman" w:ascii="Times New Roman"/>
          <w:szCs w:val="24"/>
          <w:lang w:val="hr-HR"/>
        </w:rPr>
        <w:t>.</w:t>
      </w:r>
    </w:p>
    <w:p w:rsidRDefault="00B746D5" w:rsidP="00F46686" w:rsidR="00B746D5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 xml:space="preserve">U Varaždinu, </w:t>
      </w:r>
      <w:r w:rsidR="00895DEC">
        <w:rPr>
          <w:rFonts w:hAnsi="Times New Roman" w:ascii="Times New Roman"/>
          <w:szCs w:val="24"/>
          <w:lang w:val="hr-HR"/>
        </w:rPr>
        <w:t>27. veljače</w:t>
      </w:r>
      <w:r w:rsidR="00DA28C1">
        <w:rPr>
          <w:rFonts w:hAnsi="Times New Roman" w:ascii="Times New Roman"/>
          <w:szCs w:val="24"/>
          <w:lang w:val="hr-HR"/>
        </w:rPr>
        <w:t xml:space="preserve"> 2018</w:t>
      </w:r>
      <w:r w:rsidRPr="00B059F1">
        <w:rPr>
          <w:rFonts w:hAnsi="Times New Roman" w:ascii="Times New Roman"/>
          <w:szCs w:val="24"/>
          <w:lang w:val="hr-HR"/>
        </w:rPr>
        <w:t>. godine.</w:t>
      </w:r>
    </w:p>
    <w:p w:rsidRDefault="00B746D5" w:rsidP="00DA28C1" w:rsidR="00B746D5" w:rsidRPr="00B746D5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B746D5">
        <w:rPr>
          <w:rFonts w:hAnsi="Times New Roman" w:ascii="Times New Roman"/>
          <w:szCs w:val="24"/>
          <w:lang w:val="hr-HR"/>
        </w:rPr>
        <w:tab/>
      </w:r>
      <w:r w:rsidR="00DA28C1">
        <w:rPr>
          <w:rFonts w:hAnsi="Times New Roman" w:ascii="Times New Roman"/>
          <w:szCs w:val="24"/>
          <w:lang w:val="hr-HR"/>
        </w:rPr>
        <w:tab/>
      </w:r>
    </w:p>
    <w:p w:rsidRDefault="00DA28C1" w:rsidP="00DA28C1" w:rsidR="00DA28C1" w:rsidRPr="00895DEC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895DEC">
        <w:rPr>
          <w:rFonts w:hAnsi="Times New Roman" w:ascii="Times New Roman"/>
          <w:szCs w:val="24"/>
          <w:lang w:val="hr-HR"/>
        </w:rPr>
        <w:t>Sudac:</w:t>
      </w:r>
    </w:p>
    <w:p w:rsidRDefault="00DA28C1" w:rsidP="00DA28C1" w:rsidR="00DA28C1" w:rsidRPr="00895DEC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DA28C1" w:rsidP="00DA28C1" w:rsidR="00DA28C1" w:rsidRPr="00895DEC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895DEC">
        <w:rPr>
          <w:rFonts w:hAnsi="Times New Roman" w:ascii="Times New Roman"/>
          <w:szCs w:val="24"/>
          <w:lang w:val="hr-HR"/>
        </w:rPr>
        <w:t>Ksenija Flack-Makitan, v. r.</w:t>
      </w:r>
    </w:p>
    <w:p w:rsidRDefault="00DA28C1" w:rsidP="00DA28C1" w:rsidR="00DA28C1" w:rsidRPr="00895DEC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DA28C1" w:rsidP="00DA28C1" w:rsidR="00DA28C1" w:rsidRPr="00895DEC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DA28C1" w:rsidP="00DA28C1" w:rsidR="00DA28C1" w:rsidRPr="00895DEC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895DEC">
        <w:rPr>
          <w:rFonts w:hAnsi="Times New Roman" w:ascii="Times New Roman"/>
          <w:szCs w:val="24"/>
          <w:lang w:val="hr-HR"/>
        </w:rPr>
        <w:t>Za točnost otpravka – ovlašteni službenik</w:t>
      </w:r>
    </w:p>
    <w:p w:rsidRDefault="00F46686" w:rsidP="00B746D5" w:rsidR="00F46686">
      <w:pPr>
        <w:jc w:val="both"/>
        <w:rPr>
          <w:rFonts w:hAnsi="Times New Roman" w:ascii="Times New Roman"/>
          <w:szCs w:val="24"/>
          <w:lang w:val="hr-HR"/>
        </w:rPr>
      </w:pPr>
    </w:p>
    <w:p w:rsidRDefault="00DA28C1" w:rsidP="00B746D5" w:rsidR="00DA28C1">
      <w:pPr>
        <w:jc w:val="both"/>
        <w:rPr>
          <w:rFonts w:hAnsi="Times New Roman" w:ascii="Times New Roman"/>
          <w:szCs w:val="24"/>
          <w:lang w:val="hr-HR"/>
        </w:rPr>
      </w:pPr>
    </w:p>
    <w:p w:rsidRDefault="00A44F7D" w:rsidP="00B746D5" w:rsidR="00A44F7D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POUKA O PRAVNOM LIJEKU:</w:t>
      </w: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B059F1">
          <w:rPr>
            <w:rFonts w:hAnsi="Times New Roman" w:ascii="Times New Roman"/>
            <w:szCs w:val="24"/>
            <w:lang w:val="hr-HR"/>
          </w:rPr>
          <w:t>6. st</w:t>
        </w:r>
      </w:smartTag>
      <w:r w:rsidRPr="00B059F1">
        <w:rPr>
          <w:rFonts w:hAnsi="Times New Roman" w:ascii="Times New Roman"/>
          <w:szCs w:val="24"/>
          <w:lang w:val="hr-HR"/>
        </w:rPr>
        <w:t>. 1. Stečajnog zakona, a u svezi čl. 278. st. 2. ZPP).</w:t>
      </w:r>
    </w:p>
    <w:p w:rsidRDefault="00DA28C1" w:rsidP="00B746D5" w:rsidR="00DA28C1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10503D" w:rsidR="0010503D" w:rsidRPr="00597B29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lastRenderedPageBreak/>
        <w:t>DNA:</w:t>
      </w:r>
    </w:p>
    <w:p w:rsidRDefault="00DA28C1" w:rsidP="00597B29" w:rsidR="00597B29" w:rsidRPr="009B50B4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 suda kao dostava za:</w:t>
      </w:r>
    </w:p>
    <w:p w:rsidRDefault="0050422D" w:rsidP="0050422D" w:rsidR="0050422D" w:rsidRPr="009B50B4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 w:rsidRPr="009B50B4">
        <w:rPr>
          <w:rFonts w:hAnsi="Times New Roman" w:ascii="Times New Roman"/>
          <w:szCs w:val="24"/>
          <w:lang w:val="hr-HR"/>
        </w:rPr>
        <w:t xml:space="preserve">Stečajni </w:t>
      </w:r>
      <w:r w:rsidRPr="009B50B4">
        <w:rPr>
          <w:rFonts w:hAnsi="Times New Roman" w:ascii="Times New Roman"/>
          <w:lang w:val="hr-HR"/>
        </w:rPr>
        <w:t xml:space="preserve">upravitelj </w:t>
      </w:r>
      <w:r w:rsidR="00F33032">
        <w:rPr>
          <w:rFonts w:hAnsi="Times New Roman" w:ascii="Times New Roman"/>
          <w:lang w:val="hr-HR"/>
        </w:rPr>
        <w:t>Želimir Uršulin, Ivanec, Trg hrvatskih ivanovaca 9</w:t>
      </w:r>
    </w:p>
    <w:p w:rsidRDefault="0050422D" w:rsidP="00895DEC" w:rsidR="003969B6" w:rsidRPr="00895DEC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Stečajni vjerovnici</w:t>
      </w:r>
    </w:p>
    <w:sectPr w:rsidSect="0050422D" w:rsidR="003969B6" w:rsidRPr="00895DEC">
      <w:headerReference w:type="default" r:id="rId10"/>
      <w:endnotePr>
        <w:numFmt w:val="decimal"/>
      </w:endnotePr>
      <w:pgSz w:h="16837" w:w="11905"/>
      <w:pgMar w:gutter="0" w:footer="1134" w:header="1134" w:left="1440" w:bottom="284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EFC" w:rsidP="00BE64B7" w:rsidR="00937EFC">
      <w:r>
        <w:separator/>
      </w:r>
    </w:p>
  </w:endnote>
  <w:endnote w:id="0" w:type="continuationSeparator">
    <w:p w:rsidRDefault="00937EFC" w:rsidP="00BE64B7" w:rsidR="00937E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EFC" w:rsidP="00BE64B7" w:rsidR="00937EFC">
      <w:r>
        <w:separator/>
      </w:r>
    </w:p>
  </w:footnote>
  <w:footnote w:id="0" w:type="continuationSeparator">
    <w:p w:rsidRDefault="00937EFC" w:rsidP="00BE64B7" w:rsidR="00937E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1953981382"/>
      <w:docPartObj>
        <w:docPartGallery w:val="Page Numbers (Top of Page)"/>
        <w:docPartUnique/>
      </w:docPartObj>
    </w:sdtPr>
    <w:sdtEndPr/>
    <w:sdtContent>
      <w:p w:rsidRDefault="0050422D" w:rsidR="0050422D" w:rsidRPr="0050422D">
        <w:pPr>
          <w:pStyle w:val="Zaglavlje"/>
          <w:jc w:val="center"/>
          <w:rPr>
            <w:rFonts w:hAnsi="Times New Roman" w:ascii="Times New Roman"/>
          </w:rPr>
        </w:pPr>
        <w:r w:rsidRPr="0050422D">
          <w:rPr>
            <w:rFonts w:hAnsi="Times New Roman" w:ascii="Times New Roman"/>
          </w:rPr>
          <w:fldChar w:fldCharType="begin"/>
        </w:r>
        <w:r w:rsidRPr="0050422D">
          <w:rPr>
            <w:rFonts w:hAnsi="Times New Roman" w:ascii="Times New Roman"/>
          </w:rPr>
          <w:instrText>PAGE   \* MERGEFORMAT</w:instrText>
        </w:r>
        <w:r w:rsidRPr="0050422D">
          <w:rPr>
            <w:rFonts w:hAnsi="Times New Roman" w:ascii="Times New Roman"/>
          </w:rPr>
          <w:fldChar w:fldCharType="separate"/>
        </w:r>
        <w:r w:rsidR="000E2230" w:rsidRPr="000E2230">
          <w:rPr>
            <w:rFonts w:hAnsi="Times New Roman" w:ascii="Times New Roman"/>
            <w:noProof/>
            <w:lang w:val="hr-HR"/>
          </w:rPr>
          <w:t>2</w:t>
        </w:r>
        <w:r w:rsidRPr="0050422D">
          <w:rPr>
            <w:rFonts w:hAnsi="Times New Roman" w:ascii="Times New Roman"/>
          </w:rPr>
          <w:fldChar w:fldCharType="end"/>
        </w:r>
      </w:p>
      <w:p w:rsidRDefault="0050422D" w:rsidR="0050422D" w:rsidRPr="005042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ab/>
        </w:r>
        <w:r>
          <w:rPr>
            <w:rFonts w:hAnsi="Times New Roman" w:ascii="Times New Roman"/>
          </w:rPr>
          <w:tab/>
        </w:r>
        <w:r w:rsidRPr="0050422D">
          <w:rPr>
            <w:rFonts w:hAnsi="Times New Roman" w:ascii="Times New Roman"/>
          </w:rPr>
          <w:t>Poslovni broj: 5 St-</w:t>
        </w:r>
        <w:r w:rsidR="00F33032">
          <w:rPr>
            <w:rFonts w:hAnsi="Times New Roman" w:ascii="Times New Roman"/>
          </w:rPr>
          <w:t>51/15-42</w:t>
        </w:r>
      </w:p>
    </w:sdtContent>
  </w:sdt>
  <w:p w:rsidRDefault="00BE64B7" w:rsidR="00BE64B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440E8"/>
    <w:multiLevelType w:val="hybridMultilevel"/>
    <w:tmpl w:val="20F60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1089A"/>
    <w:rsid w:val="0001451D"/>
    <w:rsid w:val="00055F38"/>
    <w:rsid w:val="000933C1"/>
    <w:rsid w:val="000A3CE7"/>
    <w:rsid w:val="000B3E32"/>
    <w:rsid w:val="000C11ED"/>
    <w:rsid w:val="000E2230"/>
    <w:rsid w:val="000E25E2"/>
    <w:rsid w:val="001024FC"/>
    <w:rsid w:val="0010503D"/>
    <w:rsid w:val="00121DAB"/>
    <w:rsid w:val="00160325"/>
    <w:rsid w:val="001E4178"/>
    <w:rsid w:val="001E6337"/>
    <w:rsid w:val="00217755"/>
    <w:rsid w:val="00256063"/>
    <w:rsid w:val="00273580"/>
    <w:rsid w:val="002C29EB"/>
    <w:rsid w:val="00340B1C"/>
    <w:rsid w:val="00383227"/>
    <w:rsid w:val="003956F1"/>
    <w:rsid w:val="003969B6"/>
    <w:rsid w:val="0046194E"/>
    <w:rsid w:val="00467849"/>
    <w:rsid w:val="004C3F42"/>
    <w:rsid w:val="0050422D"/>
    <w:rsid w:val="0055432F"/>
    <w:rsid w:val="00594D0D"/>
    <w:rsid w:val="00597B29"/>
    <w:rsid w:val="00613B39"/>
    <w:rsid w:val="00626933"/>
    <w:rsid w:val="0063124E"/>
    <w:rsid w:val="006353E3"/>
    <w:rsid w:val="006426F4"/>
    <w:rsid w:val="00656FF7"/>
    <w:rsid w:val="006654AB"/>
    <w:rsid w:val="0070318D"/>
    <w:rsid w:val="00714CD2"/>
    <w:rsid w:val="00794F17"/>
    <w:rsid w:val="007D790B"/>
    <w:rsid w:val="007E300D"/>
    <w:rsid w:val="008718A5"/>
    <w:rsid w:val="008946B5"/>
    <w:rsid w:val="00895DEC"/>
    <w:rsid w:val="008D0F01"/>
    <w:rsid w:val="00937EFC"/>
    <w:rsid w:val="00943C34"/>
    <w:rsid w:val="00954A84"/>
    <w:rsid w:val="009A7CF6"/>
    <w:rsid w:val="009B50B4"/>
    <w:rsid w:val="009C1D4E"/>
    <w:rsid w:val="00A3468B"/>
    <w:rsid w:val="00A44F7D"/>
    <w:rsid w:val="00A6069D"/>
    <w:rsid w:val="00AE320E"/>
    <w:rsid w:val="00B14DF9"/>
    <w:rsid w:val="00B746D5"/>
    <w:rsid w:val="00B806EE"/>
    <w:rsid w:val="00B81F4D"/>
    <w:rsid w:val="00BC4F60"/>
    <w:rsid w:val="00BE64B7"/>
    <w:rsid w:val="00C30647"/>
    <w:rsid w:val="00D161F4"/>
    <w:rsid w:val="00D465DD"/>
    <w:rsid w:val="00D467F9"/>
    <w:rsid w:val="00DA28C1"/>
    <w:rsid w:val="00EE6FAD"/>
    <w:rsid w:val="00EF6D6B"/>
    <w:rsid w:val="00F33032"/>
    <w:rsid w:val="00F46686"/>
    <w:rsid w:val="00F51B60"/>
    <w:rsid w:val="00FA0E9A"/>
    <w:rsid w:val="00FA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E64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E64B7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64B7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22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22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223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22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22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E64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E64B7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64B7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22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22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223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22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22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</izvorni_sadrzaj>
    <derivirana_varijabla naziv="DomainObject.Predmet.Broj_1">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2015.</izvorni_sadrzaj>
    <derivirana_varijabla naziv="DomainObject.Predmet.DatumOsnivanja_1">22.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/plaća RS/</izvorni_sadrzaj>
    <derivirana_varijabla naziv="DomainObject.Predmet.Opis_1">prijedlog za otvaranje stečajnog postupka /plaća RS/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St-51/2015</izvorni_sadrzaj>
    <derivirana_varijabla naziv="DomainObject.Predmet.OznakaBroj_1">St-51/2015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VARAŽDINSKI ŠPORTSKI NOGOMETNI KLUB</izvorni_sadrzaj>
    <derivirana_varijabla naziv="DomainObject.Predmet.ProtustrankaFormated_1">  VARAŽDINSKI ŠPORTSKI NOGOMETNI KLUB</derivirana_varijabla>
  </DomainObject.Predmet.ProtustrankaFormated>
  <DomainObject.Predmet.ProtustrankaFormatedOIB>
    <izvorni_sadrzaj>  VARAŽDINSKI ŠPORTSKI NOGOMETNI KLUB, OIB 15604286923</izvorni_sadrzaj>
    <derivirana_varijabla naziv="DomainObject.Predmet.ProtustrankaFormatedOIB_1">  VARAŽDINSKI ŠPORTSKI NOGOMETNI KLUB, OIB 15604286923</derivirana_varijabla>
  </DomainObject.Predmet.ProtustrankaFormatedOIB>
  <DomainObject.Predmet.ProtustrankaFormatedWithAdress>
    <izvorni_sadrzaj> VARAŽDINSKI ŠPORTSKI NOGOMETNI KLUB, Zagrebačka 94, 42000 Varaždin</izvorni_sadrzaj>
    <derivirana_varijabla naziv="DomainObject.Predmet.ProtustrankaFormatedWithAdress_1"> VARAŽDINSKI ŠPORTSKI NOGOMETNI KLUB, Zagrebačka 94, 42000 Varaždin</derivirana_varijabla>
  </DomainObject.Predmet.ProtustrankaFormatedWithAdress>
  <DomainObject.Predmet.ProtustrankaFormatedWithAdressOIB>
    <izvorni_sadrzaj> VARAŽDINSKI ŠPORTSKI NOGOMETNI KLUB, OIB 15604286923, Zagrebačka 94, 42000 Varaždin</izvorni_sadrzaj>
    <derivirana_varijabla naziv="DomainObject.Predmet.ProtustrankaFormatedWithAdressOIB_1"> VARAŽDINSKI ŠPORTSKI NOGOMETNI KLUB, OIB 15604286923, Zagrebačka 94, 42000 Varaždin</derivirana_varijabla>
  </DomainObject.Predmet.ProtustrankaFormatedWithAdressOIB>
  <DomainObject.Predmet.ProtustrankaWithAdress>
    <izvorni_sadrzaj>VARAŽDINSKI ŠPORTSKI NOGOMETNI KLUB Zagrebačka 94, 42000 Varaždin</izvorni_sadrzaj>
    <derivirana_varijabla naziv="DomainObject.Predmet.ProtustrankaWithAdress_1">VARAŽDINSKI ŠPORTSKI NOGOMETNI KLUB Zagrebačka 94, 42000 Varaždin</derivirana_varijabla>
  </DomainObject.Predmet.ProtustrankaWithAdress>
  <DomainObject.Predmet.ProtustrankaWithAdressOIB>
    <izvorni_sadrzaj>VARAŽDINSKI ŠPORTSKI NOGOMETNI KLUB, OIB 15604286923, Zagrebačka 94, 42000 Varaždin</izvorni_sadrzaj>
    <derivirana_varijabla naziv="DomainObject.Predmet.ProtustrankaWithAdressOIB_1">VARAŽDINSKI ŠPORTSKI NOGOMETNI KLUB, OIB 15604286923, Zagrebačka 94, 42000 Varaždin</derivirana_varijabla>
  </DomainObject.Predmet.ProtustrankaWithAdressOIB>
  <DomainObject.Predmet.ProtustrankaNazivFormated>
    <izvorni_sadrzaj>VARAŽDINSKI ŠPORTSKI NOGOMETNI KLUB</izvorni_sadrzaj>
    <derivirana_varijabla naziv="DomainObject.Predmet.ProtustrankaNazivFormated_1">VARAŽDINSKI ŠPORTSKI NOGOMETNI KLUB</derivirana_varijabla>
  </DomainObject.Predmet.ProtustrankaNazivFormated>
  <DomainObject.Predmet.ProtustrankaNazivFormatedOIB>
    <izvorni_sadrzaj>VARAŽDINSKI ŠPORTSKI NOGOMETNI KLUB, OIB 15604286923</izvorni_sadrzaj>
    <derivirana_varijabla naziv="DomainObject.Predmet.ProtustrankaNazivFormatedOIB_1">VARAŽDINSKI ŠPORTSKI NOGOMETNI KLUB, OIB 15604286923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Zvjezdana Kefelja zastupanog po punomoćniku Franjo Šebijan,odvjetnik</izvorni_sadrzaj>
    <derivirana_varijabla naziv="DomainObject.Predmet.StrankaFormated_1">  Zvjezdana Kefelja zastupanog po punomoćniku Franjo Šebijan,odvjetnik</derivirana_varijabla>
  </DomainObject.Predmet.StrankaFormated>
  <DomainObject.Predmet.StrankaFormatedOIB>
    <izvorni_sadrzaj>  Zvjezdana Kefelja, OIB 88082693252 zastupanog po punomoćniku Franjo Šebijan,odvjetnik</izvorni_sadrzaj>
    <derivirana_varijabla naziv="DomainObject.Predmet.StrankaFormatedOIB_1">  Zvjezdana Kefelja, OIB 88082693252 zastupanog po punomoćniku Franjo Šebijan,odvjetnik</derivirana_varijabla>
  </DomainObject.Predmet.StrankaFormatedOIB>
  <DomainObject.Predmet.StrankaFormatedWithAdress>
    <izvorni_sadrzaj> Zvjezdana Kefelja, Črnec 55, 42204 Črnec Biškupečki zastupanog po punomoćniku Franjo Šebijan,odvjetnik</izvorni_sadrzaj>
    <derivirana_varijabla naziv="DomainObject.Predmet.StrankaFormatedWithAdress_1"> Zvjezdana Kefelja, Črnec 55, 42204 Črnec Biškupečki zastupanog po punomoćniku Franjo Šebijan,odvjetnik</derivirana_varijabla>
  </DomainObject.Predmet.StrankaFormatedWithAdress>
  <DomainObject.Predmet.StrankaFormatedWithAdressOIB>
    <izvorni_sadrzaj> Zvjezdana Kefelja, OIB 88082693252, Črnec 55, 42204 Črnec Biškupečki zastupanog po punomoćniku Franjo Šebijan,odvjetnik</izvorni_sadrzaj>
    <derivirana_varijabla naziv="DomainObject.Predmet.StrankaFormatedWithAdressOIB_1"> Zvjezdana Kefelja, OIB 88082693252, Črnec 55, 42204 Črnec Biškupečki zastupanog po punomoćniku Franjo Šebijan,odvjetnik</derivirana_varijabla>
  </DomainObject.Predmet.StrankaFormatedWithAdressOIB>
  <DomainObject.Predmet.StrankaWithAdress>
    <izvorni_sadrzaj>Zvjezdana Kefelja Črnec 55,42204 Črnec Biškupečki</izvorni_sadrzaj>
    <derivirana_varijabla naziv="DomainObject.Predmet.StrankaWithAdress_1">Zvjezdana Kefelja Črnec 55,42204 Črnec Biškupečki</derivirana_varijabla>
  </DomainObject.Predmet.StrankaWithAdress>
  <DomainObject.Predmet.StrankaWithAdressOIB>
    <izvorni_sadrzaj>Zvjezdana Kefelja, OIB 88082693252, Črnec 55,42204 Črnec Biškupečki</izvorni_sadrzaj>
    <derivirana_varijabla naziv="DomainObject.Predmet.StrankaWithAdressOIB_1">Zvjezdana Kefelja, OIB 88082693252, Črnec 55,42204 Črnec Biškupečki</derivirana_varijabla>
  </DomainObject.Predmet.StrankaWithAdressOIB>
  <DomainObject.Predmet.StrankaNazivFormated>
    <izvorni_sadrzaj>Zvjezdana Kefelja</izvorni_sadrzaj>
    <derivirana_varijabla naziv="DomainObject.Predmet.StrankaNazivFormated_1">Zvjezdana Kefelja</derivirana_varijabla>
  </DomainObject.Predmet.StrankaNazivFormated>
  <DomainObject.Predmet.StrankaNazivFormatedOIB>
    <izvorni_sadrzaj>Zvjezdana Kefelja, OIB 88082693252</izvorni_sadrzaj>
    <derivirana_varijabla naziv="DomainObject.Predmet.StrankaNazivFormatedOIB_1">Zvjezdana Kefelja, OIB 88082693252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Zvjezdana Kefelja zastupanog po punomoćniku Franjo Šebijan,odvjetnik</item>
    </izvorni_sadrzaj>
    <derivirana_varijabla naziv="DomainObject.Predmet.StrankaListFormated_1">
      <item>Zvjezdana Kefelja zastupanog po punomoćniku Franjo Šebijan,odvjetnik</item>
    </derivirana_varijabla>
  </DomainObject.Predmet.StrankaListFormated>
  <DomainObject.Predmet.StrankaListFormatedOIB>
    <izvorni_sadrzaj>
      <item>Zvjezdana Kefelja, OIB 88082693252 zastupanog po punomoćniku Franjo Šebijan,odvjetnik</item>
    </izvorni_sadrzaj>
    <derivirana_varijabla naziv="DomainObject.Predmet.StrankaListFormatedOIB_1">
      <item>Zvjezdana Kefelja, OIB 88082693252 zastupanog po punomoćniku Franjo Šebijan,odvjetnik</item>
    </derivirana_varijabla>
  </DomainObject.Predmet.StrankaListFormatedOIB>
  <DomainObject.Predmet.StrankaListFormatedWithAdress>
    <izvorni_sadrzaj>
      <item>Zvjezdana Kefelja, Črnec 55, 42204 Črnec Biškupečki zastupanog po punomoćniku Franjo Šebijan,odvjetnik</item>
    </izvorni_sadrzaj>
    <derivirana_varijabla naziv="DomainObject.Predmet.StrankaListFormatedWithAdress_1">
      <item>Zvjezdana Kefelja, Črnec 55, 42204 Črnec Biškupečki zastupanog po punomoćniku Franjo Šebijan,odvjetnik</item>
    </derivirana_varijabla>
  </DomainObject.Predmet.StrankaListFormatedWithAdress>
  <DomainObject.Predmet.StrankaListFormatedWithAdressOIB>
    <izvorni_sadrzaj>
      <item>Zvjezdana Kefelja, OIB 88082693252, Črnec 55, 42204 Črnec Biškupečki zastupanog po punomoćniku Franjo Šebijan,odvjetnik</item>
    </izvorni_sadrzaj>
    <derivirana_varijabla naziv="DomainObject.Predmet.StrankaListFormatedWithAdressOIB_1">
      <item>Zvjezdana Kefelja, OIB 88082693252, Črnec 55, 42204 Črnec Biškupečki zastupanog po punomoćniku Franjo Šebijan,odvjetnik</item>
    </derivirana_varijabla>
  </DomainObject.Predmet.StrankaListFormatedWithAdressOIB>
  <DomainObject.Predmet.StrankaListNazivFormated>
    <izvorni_sadrzaj>
      <item>Zvjezdana Kefelja</item>
    </izvorni_sadrzaj>
    <derivirana_varijabla naziv="DomainObject.Predmet.StrankaListNazivFormated_1">
      <item>Zvjezdana Kefelja</item>
    </derivirana_varijabla>
  </DomainObject.Predmet.StrankaListNazivFormated>
  <DomainObject.Predmet.StrankaListNazivFormatedOIB>
    <izvorni_sadrzaj>
      <item>Zvjezdana Kefelja, OIB 88082693252</item>
    </izvorni_sadrzaj>
    <derivirana_varijabla naziv="DomainObject.Predmet.StrankaListNazivFormatedOIB_1">
      <item>Zvjezdana Kefelja, OIB 88082693252</item>
    </derivirana_varijabla>
  </DomainObject.Predmet.StrankaListNazivFormatedOIB>
  <DomainObject.Predmet.ProtuStrankaListFormated>
    <izvorni_sadrzaj>
      <item>VARAŽDINSKI ŠPORTSKI NOGOMETNI KLUB</item>
    </izvorni_sadrzaj>
    <derivirana_varijabla naziv="DomainObject.Predmet.ProtuStrankaListFormated_1">
      <item>VARAŽDINSKI ŠPORTSKI NOGOMETNI KLUB</item>
    </derivirana_varijabla>
  </DomainObject.Predmet.ProtuStrankaListFormated>
  <DomainObject.Predmet.ProtuStrankaListFormatedOIB>
    <izvorni_sadrzaj>
      <item>VARAŽDINSKI ŠPORTSKI NOGOMETNI KLUB, OIB 15604286923</item>
    </izvorni_sadrzaj>
    <derivirana_varijabla naziv="DomainObject.Predmet.ProtuStrankaListFormatedOIB_1">
      <item>VARAŽDINSKI ŠPORTSKI NOGOMETNI KLUB, OIB 15604286923</item>
    </derivirana_varijabla>
  </DomainObject.Predmet.ProtuStrankaListFormatedOIB>
  <DomainObject.Predmet.ProtuStrankaListFormatedWithAdress>
    <izvorni_sadrzaj>
      <item>VARAŽDINSKI ŠPORTSKI NOGOMETNI KLUB, Zagrebačka 94, 42000 Varaždin</item>
    </izvorni_sadrzaj>
    <derivirana_varijabla naziv="DomainObject.Predmet.ProtuStrankaListFormatedWithAdress_1">
      <item>VARAŽDINSKI ŠPORTSKI NOGOMETNI KLUB, Zagrebačka 94, 42000 Varaždin</item>
    </derivirana_varijabla>
  </DomainObject.Predmet.ProtuStrankaListFormatedWithAdress>
  <DomainObject.Predmet.ProtuStrankaListFormatedWithAdressOIB>
    <izvorni_sadrzaj>
      <item>VARAŽDINSKI ŠPORTSKI NOGOMETNI KLUB, OIB 15604286923, Zagrebačka 94, 42000 Varaždin</item>
    </izvorni_sadrzaj>
    <derivirana_varijabla naziv="DomainObject.Predmet.ProtuStrankaListFormatedWithAdressOIB_1">
      <item>VARAŽDINSKI ŠPORTSKI NOGOMETNI KLUB, OIB 15604286923, Zagrebačka 94, 42000 Varaždin</item>
    </derivirana_varijabla>
  </DomainObject.Predmet.ProtuStrankaListFormatedWithAdressOIB>
  <DomainObject.Predmet.ProtuStrankaListNazivFormated>
    <izvorni_sadrzaj>
      <item>VARAŽDINSKI ŠPORTSKI NOGOMETNI KLUB</item>
    </izvorni_sadrzaj>
    <derivirana_varijabla naziv="DomainObject.Predmet.ProtuStrankaListNazivFormated_1">
      <item>VARAŽDINSKI ŠPORTSKI NOGOMETNI KLUB</item>
    </derivirana_varijabla>
  </DomainObject.Predmet.ProtuStrankaListNazivFormated>
  <DomainObject.Predmet.ProtuStrankaListNazivFormatedOIB>
    <izvorni_sadrzaj>
      <item>VARAŽDINSKI ŠPORTSKI NOGOMETNI KLUB, OIB 15604286923</item>
    </izvorni_sadrzaj>
    <derivirana_varijabla naziv="DomainObject.Predmet.ProtuStrankaListNazivFormatedOIB_1">
      <item>VARAŽDINSKI ŠPORTSKI NOGOMETNI KLUB, OIB 15604286923</item>
    </derivirana_varijabla>
  </DomainObject.Predmet.ProtuStrankaListNazivFormatedOIB>
  <DomainObject.Predmet.OstaliListFormated>
    <izvorni_sadrzaj>
      <item>Franjo Šebijan,odvjetnik punomoćnik sudionika u postupku Zvjezdana Kefelja</item>
      <item>Zlatko Ivanković</item>
      <item>Goran Habuš</item>
      <item>Županijsko državno odvjetništvo u Varaždinu</item>
      <item>Marinko Šipoš</item>
      <item>Financijska agencija, Podružnica Varaždin</item>
      <item>Marijan Fosin</item>
      <item>GRAD VARAŽDIN</item>
      <item>Želimir Uršulin</item>
      <item>Agencija za osiguranje radničkih potraživanja u slučaju stečaja poslodavca</item>
    </izvorni_sadrzaj>
    <derivirana_varijabla naziv="DomainObject.Predmet.OstaliListFormated_1">
      <item>Franjo Šebijan,odvjetnik punomoćnik sudionika u postupku Zvjezdana Kefelja</item>
      <item>Zlatko Ivanković</item>
      <item>Goran Habuš</item>
      <item>Županijsko državno odvjetništvo u Varaždinu</item>
      <item>Marinko Šipoš</item>
      <item>Financijska agencija, Podružnica Varaždin</item>
      <item>Marijan Fosin</item>
      <item>GRAD VARAŽDIN</item>
      <item>Želimir Uršulin</item>
      <item>Agencija za osiguranje radničkih potraživanja u slučaju stečaja poslodavca</item>
    </derivirana_varijabla>
  </DomainObject.Predmet.OstaliListFormated>
  <DomainObject.Predmet.OstaliListFormatedOIB>
    <izvorni_sadrzaj>
      <item>Franjo Šebijan,odvjetnik punomoćnik sudionika u postupku Zvjezdana Kefelja</item>
      <item>Zlatko Ivanković, OIB 63855270541</item>
      <item>Goran Habuš, OIB 50346772338</item>
      <item>Županijsko državno odvjetništvo u Varaždinu</item>
      <item>Marinko Šipoš, OIB 78016250389</item>
      <item>Financijska agencija, Podružnica Varaždin</item>
      <item>Marijan Fosin, OIB 56787627213</item>
      <item>GRAD VARAŽDIN, OIB 13269011531</item>
      <item>Želimir Uršulin, OIB 03842320752</item>
      <item>Agencija za osiguranje radničkih potraživanja u slučaju stečaja poslodavca, OIB 04323472109</item>
    </izvorni_sadrzaj>
    <derivirana_varijabla naziv="DomainObject.Predmet.OstaliListFormatedOIB_1">
      <item>Franjo Šebijan,odvjetnik punomoćnik sudionika u postupku Zvjezdana Kefelja</item>
      <item>Zlatko Ivanković, OIB 63855270541</item>
      <item>Goran Habuš, OIB 50346772338</item>
      <item>Županijsko državno odvjetništvo u Varaždinu</item>
      <item>Marinko Šipoš, OIB 78016250389</item>
      <item>Financijska agencija, Podružnica Varaždin</item>
      <item>Marijan Fosin, OIB 56787627213</item>
      <item>GRAD VARAŽDIN, OIB 13269011531</item>
      <item>Želimir Uršulin, OIB 03842320752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Franjo Šebijan,odvjetnik, Pavlinska 5, 42000 Varaždin punomoćnik sudionika u postupku Zvjezdana Kefelja</item>
      <item>Zlatko Ivanković, Zagrebačka Ulica 71, 42000 Varaždin</item>
      <item>Goran Habuš, Jalkovečka Ulica 160 I, 42000 Varaždin</item>
      <item>Županijsko državno odvjetništvo u Varaždinu</item>
      <item>Marinko Šipoš, Braće Radića 20, 42000 Varaždin</item>
      <item>Financijska agencija, Podružnica Varaždin, A. Cesarca 2, 42000 Varaždin</item>
      <item>Marijan Fosin, Graberje 4/I, 42000 Varaždin</item>
      <item>GRAD VARAŽDIN, Trg Kralja Tomislava 1, 42000 Varaždin</item>
      <item>Želimir Uršulin, Ivanuševec 1c, 42240 Ivanec</item>
      <item>Agencija za osiguranje radničkih potraživanja u slučaju stečaja poslodavca, Frankopanska 11, 10000 Zagreb</item>
    </izvorni_sadrzaj>
    <derivirana_varijabla naziv="DomainObject.Predmet.OstaliListFormatedWithAdress_1">
      <item>Franjo Šebijan,odvjetnik, Pavlinska 5, 42000 Varaždin punomoćnik sudionika u postupku Zvjezdana Kefelja</item>
      <item>Zlatko Ivanković, Zagrebačka Ulica 71, 42000 Varaždin</item>
      <item>Goran Habuš, Jalkovečka Ulica 160 I, 42000 Varaždin</item>
      <item>Županijsko državno odvjetništvo u Varaždinu</item>
      <item>Marinko Šipoš, Braće Radića 20, 42000 Varaždin</item>
      <item>Financijska agencija, Podružnica Varaždin, A. Cesarca 2, 42000 Varaždin</item>
      <item>Marijan Fosin, Graberje 4/I, 42000 Varaždin</item>
      <item>GRAD VARAŽDIN, Trg Kralja Tomislava 1, 42000 Varaždin</item>
      <item>Želimir Uršulin, Ivanuševec 1c, 42240 Ivanec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Franjo Šebijan,odvjetnik, Pavlinska 5, 42000 Varaždin punomoćnik sudionika u postupku Zvjezdana Kefelja</item>
      <item>Zlatko Ivanković, OIB 63855270541, Zagrebačka Ulica 71, 42000 Varaždin</item>
      <item>Goran Habuš, OIB 50346772338, Jalkovečka Ulica 160 I, 42000 Varaždin</item>
      <item>Županijsko državno odvjetništvo u Varaždinu</item>
      <item>Marinko Šipoš, OIB 78016250389, Braće Radića 20, 42000 Varaždin</item>
      <item>Financijska agencija, Podružnica Varaždin, A. Cesarca 2, 42000 Varaždin</item>
      <item>Marijan Fosin, OIB 56787627213, Graberje 4/I, 42000 Varaždin</item>
      <item>GRAD VARAŽDIN, OIB 13269011531, Trg Kralja Tomislava 1, 42000 Varaždin</item>
      <item>Želimir Uršulin, OIB 03842320752, Ivanuševec 1c, 42240 Ivanec</item>
      <item>Agencija za osiguranje radničkih potraživanja u slučaju stečaja poslodavca, OIB 04323472109, Frankopanska 11, 10000 Zagreb</item>
    </izvorni_sadrzaj>
    <derivirana_varijabla naziv="DomainObject.Predmet.OstaliListFormatedWithAdressOIB_1">
      <item>Franjo Šebijan,odvjetnik, Pavlinska 5, 42000 Varaždin punomoćnik sudionika u postupku Zvjezdana Kefelja</item>
      <item>Zlatko Ivanković, OIB 63855270541, Zagrebačka Ulica 71, 42000 Varaždin</item>
      <item>Goran Habuš, OIB 50346772338, Jalkovečka Ulica 160 I, 42000 Varaždin</item>
      <item>Županijsko državno odvjetništvo u Varaždinu</item>
      <item>Marinko Šipoš, OIB 78016250389, Braće Radića 20, 42000 Varaždin</item>
      <item>Financijska agencija, Podružnica Varaždin, A. Cesarca 2, 42000 Varaždin</item>
      <item>Marijan Fosin, OIB 56787627213, Graberje 4/I, 42000 Varaždin</item>
      <item>GRAD VARAŽDIN, OIB 13269011531, Trg Kralja Tomislava 1, 42000 Varaždin</item>
      <item>Želimir Uršulin, OIB 03842320752, Ivanuševec 1c, 42240 Ivanec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Franjo Šebijan,odvjetnik</item>
      <item>Zlatko Ivanković</item>
      <item>Goran Habuš</item>
      <item>Županijsko državno odvjetništvo u Varaždinu</item>
      <item>Marinko Šipoš</item>
      <item>Financijska agencija, Podružnica Varaždin</item>
      <item>Marijan Fosin</item>
      <item>GRAD VARAŽDIN</item>
      <item>Želimir Uršulin</item>
      <item>Agencija za osiguranje radničkih potraživanja u slučaju stečaja poslodavca</item>
    </izvorni_sadrzaj>
    <derivirana_varijabla naziv="DomainObject.Predmet.OstaliListNazivFormated_1">
      <item>Franjo Šebijan,odvjetnik</item>
      <item>Zlatko Ivanković</item>
      <item>Goran Habuš</item>
      <item>Županijsko državno odvjetništvo u Varaždinu</item>
      <item>Marinko Šipoš</item>
      <item>Financijska agencija, Podružnica Varaždin</item>
      <item>Marijan Fosin</item>
      <item>GRAD VARAŽDIN</item>
      <item>Želimir Uršulin</item>
      <item>Agencija za osiguranje radničkih potraživanja u slučaju stečaja poslodavca</item>
    </derivirana_varijabla>
  </DomainObject.Predmet.OstaliListNazivFormated>
  <DomainObject.Predmet.OstaliListNazivFormatedOIB>
    <izvorni_sadrzaj>
      <item>Franjo Šebijan,odvjetnik</item>
      <item>Zlatko Ivanković, OIB 63855270541</item>
      <item>Goran Habuš, OIB 50346772338</item>
      <item>Županijsko državno odvjetništvo u Varaždinu</item>
      <item>Marinko Šipoš, OIB 78016250389</item>
      <item>Financijska agencija, Podružnica Varaždin</item>
      <item>Marijan Fosin, OIB 56787627213</item>
      <item>GRAD VARAŽDIN, OIB 13269011531</item>
      <item>Želimir Uršulin, OIB 03842320752</item>
      <item>Agencija za osiguranje radničkih potraživanja u slučaju stečaja poslodavca, OIB 04323472109</item>
    </izvorni_sadrzaj>
    <derivirana_varijabla naziv="DomainObject.Predmet.OstaliListNazivFormatedOIB_1">
      <item>Franjo Šebijan,odvjetnik</item>
      <item>Zlatko Ivanković, OIB 63855270541</item>
      <item>Goran Habuš, OIB 50346772338</item>
      <item>Županijsko državno odvjetništvo u Varaždinu</item>
      <item>Marinko Šipoš, OIB 78016250389</item>
      <item>Financijska agencija, Podružnica Varaždin</item>
      <item>Marijan Fosin, OIB 56787627213</item>
      <item>GRAD VARAŽDIN, OIB 13269011531</item>
      <item>Želimir Uršulin, OIB 03842320752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Zvjezdana Kefelja</izvorni_sadrzaj>
    <derivirana_varijabla naziv="DomainObject.Predmet.StrankaIDrugi_1">Zvjezdana Kefelja</derivirana_varijabla>
  </DomainObject.Predmet.StrankaIDrugi>
  <DomainObject.Predmet.ProtustrankaIDrugi>
    <izvorni_sadrzaj>VARAŽDINSKI ŠPORTSKI NOGOMETNI KLUB</izvorni_sadrzaj>
    <derivirana_varijabla naziv="DomainObject.Predmet.ProtustrankaIDrugi_1">VARAŽDINSKI ŠPORTSKI NOGOMETNI KLUB</derivirana_varijabla>
  </DomainObject.Predmet.ProtustrankaIDrugi>
  <DomainObject.Predmet.StrankaIDrugiAdressOIB>
    <izvorni_sadrzaj>Zvjezdana Kefelja, OIB 88082693252, Črnec 55, 42204 Črnec Biškupečki</izvorni_sadrzaj>
    <derivirana_varijabla naziv="DomainObject.Predmet.StrankaIDrugiAdressOIB_1">Zvjezdana Kefelja, OIB 88082693252, Črnec 55, 42204 Črnec Biškupečki</derivirana_varijabla>
  </DomainObject.Predmet.StrankaIDrugiAdressOIB>
  <DomainObject.Predmet.ProtustrankaIDrugiAdressOIB>
    <izvorni_sadrzaj>VARAŽDINSKI ŠPORTSKI NOGOMETNI KLUB, OIB 15604286923, Zagrebačka 94, 42000 Varaždin</izvorni_sadrzaj>
    <derivirana_varijabla naziv="DomainObject.Predmet.ProtustrankaIDrugiAdressOIB_1">VARAŽDINSKI ŠPORTSKI NOGOMETNI KLUB, OIB 15604286923, Zagrebačka 94,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Zvjezdana Kefelja</item>
      <item>VARAŽDINSKI ŠPORTSKI NOGOMETNI KLUB</item>
      <item>Franjo Šebijan,odvjetnik</item>
      <item>Zlatko Ivanković</item>
      <item>Goran Habuš</item>
      <item>Županijsko državno odvjetništvo u Varaždinu</item>
      <item>Marinko Šipoš</item>
      <item>Financijska agencija, Podružnica Varaždin</item>
      <item>Marijan Fosin</item>
      <item>GRAD VARAŽDIN</item>
      <item>Želimir Uršulin</item>
      <item>Agencija za osiguranje radničkih potraživanja u slučaju stečaja poslodavca</item>
    </izvorni_sadrzaj>
    <derivirana_varijabla naziv="DomainObject.Predmet.SudioniciListNaziv_1">
      <item>Zvjezdana Kefelja</item>
      <item>VARAŽDINSKI ŠPORTSKI NOGOMETNI KLUB</item>
      <item>Franjo Šebijan,odvjetnik</item>
      <item>Zlatko Ivanković</item>
      <item>Goran Habuš</item>
      <item>Županijsko državno odvjetništvo u Varaždinu</item>
      <item>Marinko Šipoš</item>
      <item>Financijska agencija, Podružnica Varaždin</item>
      <item>Marijan Fosin</item>
      <item>GRAD VARAŽDIN</item>
      <item>Želimir Uršulin</item>
      <item>Agencija za osiguranje radničkih potraživanja u slučaju stečaja poslodavca</item>
    </derivirana_varijabla>
  </DomainObject.Predmet.SudioniciListNaziv>
  <DomainObject.Predmet.SudioniciListAdressOIB>
    <izvorni_sadrzaj>
      <item>Zvjezdana Kefelja, OIB 88082693252, Črnec 55,42204 Črnec Biškupečki</item>
      <item>VARAŽDINSKI ŠPORTSKI NOGOMETNI KLUB, OIB 15604286923, Zagrebačka 94,42000 Varaždin</item>
      <item>Franjo Šebijan,odvjetnik, Pavlinska 5,42000 Varaždin</item>
      <item>Zlatko Ivanković, OIB 63855270541, Zagrebačka Ulica 71,42000 Varaždin</item>
      <item>Goran Habuš, OIB 50346772338, Jalkovečka Ulica 160 I,42000 Varaždin</item>
      <item>Županijsko državno odvjetništvo u Varaždinu</item>
      <item>Marinko Šipoš, OIB 78016250389, Braće Radića 20,42000 Varaždin</item>
      <item>Financijska agencija, Podružnica Varaždin, A. Cesarca 2,42000 Varaždin</item>
      <item>Marijan Fosin, OIB 56787627213, Graberje 4/I,42000 Varaždin</item>
      <item>GRAD VARAŽDIN, OIB 13269011531, Trg Kralja Tomislava 1,42000 Varaždin</item>
      <item>Želimir Uršulin, OIB 03842320752, Ivanuševec 1c,42240 Ivanec</item>
      <item>Agencija za osiguranje radničkih potraživanja u slučaju stečaja poslodavca, OIB 04323472109, Frankopanska 11,10000 Zagreb</item>
    </izvorni_sadrzaj>
    <derivirana_varijabla naziv="DomainObject.Predmet.SudioniciListAdressOIB_1">
      <item>Zvjezdana Kefelja, OIB 88082693252, Črnec 55,42204 Črnec Biškupečki</item>
      <item>VARAŽDINSKI ŠPORTSKI NOGOMETNI KLUB, OIB 15604286923, Zagrebačka 94,42000 Varaždin</item>
      <item>Franjo Šebijan,odvjetnik, Pavlinska 5,42000 Varaždin</item>
      <item>Zlatko Ivanković, OIB 63855270541, Zagrebačka Ulica 71,42000 Varaždin</item>
      <item>Goran Habuš, OIB 50346772338, Jalkovečka Ulica 160 I,42000 Varaždin</item>
      <item>Županijsko državno odvjetništvo u Varaždinu</item>
      <item>Marinko Šipoš, OIB 78016250389, Braće Radića 20,42000 Varaždin</item>
      <item>Financijska agencija, Podružnica Varaždin, A. Cesarca 2,42000 Varaždin</item>
      <item>Marijan Fosin, OIB 56787627213, Graberje 4/I,42000 Varaždin</item>
      <item>GRAD VARAŽDIN, OIB 13269011531, Trg Kralja Tomislava 1,42000 Varaždin</item>
      <item>Želimir Uršulin, OIB 03842320752, Ivanuševec 1c,42240 Ivanec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88082693252</item>
      <item>, OIB 15604286923</item>
      <item>, OIB null</item>
      <item>, OIB 63855270541</item>
      <item>, OIB 50346772338</item>
      <item>, OIB null</item>
      <item>, OIB 78016250389</item>
      <item>, OIB null</item>
      <item>, OIB 56787627213</item>
      <item>, OIB 13269011531</item>
      <item>, OIB 03842320752</item>
      <item>, OIB 04323472109</item>
    </izvorni_sadrzaj>
    <derivirana_varijabla naziv="DomainObject.Predmet.SudioniciListNazivOIB_1">
      <item>, OIB 88082693252</item>
      <item>, OIB 15604286923</item>
      <item>, OIB null</item>
      <item>, OIB 63855270541</item>
      <item>, OIB 50346772338</item>
      <item>, OIB null</item>
      <item>, OIB 78016250389</item>
      <item>, OIB null</item>
      <item>, OIB 56787627213</item>
      <item>, OIB 13269011531</item>
      <item>, OIB 03842320752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219</properties:Words>
  <properties:Characters>1021</properties:Characters>
  <properties:Lines>56</properties:Lines>
  <properties:Paragraphs>25</properties:Paragraphs>
  <properties:TotalTime>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2015-11-20T12:02:00Z</dcterms:created>
  <dc:creator>VOTA NĂO Ŕ REGIONALIZAÇĂO! SIM AO REFORÇO DO MUNICIPALISMO!</dc:creator>
  <dc:description>A REGIONALIZAÇĂO É UM ERRO COLOSSAL!</dc:description>
  <cp:lastModifiedBy>Lea Rogina</cp:lastModifiedBy>
  <cp:lastPrinted>2018-02-27T09:39:00Z</cp:lastPrinted>
  <dcterms:modified xmlns:xsi="http://www.w3.org/2001/XMLSchema-instance" xsi:type="dcterms:W3CDTF">2018-02-27T09:40:00Z</dcterms:modified>
  <cp:revision>49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(ST-51-15-42 RJEŠENJE-SKUPŠTINA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