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8b939" w14:paraId="bf8b939" w:rsidRDefault="00AA18F0" w:rsidP="00AA18F0" w:rsidR="00AA18F0" w:rsidRPr="00E50819">
      <w:pPr>
        <w15:collapsed w:val="false"/>
      </w:pPr>
      <w:bookmarkStart w:name="_GoBack" w:id="0"/>
      <w:bookmarkEnd w:id="0"/>
      <w:r>
        <w:t xml:space="preserve">           </w:t>
      </w:r>
      <w:r w:rsidRPr="00FF3D0E">
        <w:rPr>
          <w:sz w:val="22"/>
        </w:rPr>
        <w:t xml:space="preserve">  </w:t>
      </w:r>
      <w:r>
        <w:rPr>
          <w:sz w:val="22"/>
        </w:rPr>
        <w:t xml:space="preserve">        </w:t>
      </w:r>
      <w:r>
        <w:rPr>
          <w:noProof/>
          <w:sz w:val="16"/>
          <w:szCs w:val="16"/>
          <w:lang w:eastAsia="hr-HR"/>
        </w:rPr>
        <w:drawing>
          <wp:inline distR="0" distL="0" distB="0" distT="0">
            <wp:extent cy="675640" cx="524510"/>
            <wp:effectExtent b="0" r="8890" t="0" l="0"/>
            <wp:docPr descr="HR grb" name="Slika 2" id="3"/>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4510"/>
                    </a:xfrm>
                    <a:prstGeom prst="rect">
                      <a:avLst/>
                    </a:prstGeom>
                    <a:noFill/>
                    <a:ln>
                      <a:noFill/>
                    </a:ln>
                  </pic:spPr>
                </pic:pic>
              </a:graphicData>
            </a:graphic>
          </wp:inline>
        </w:drawing>
      </w:r>
      <w:r w:rsidRPr="00E50819">
        <w:rPr>
          <w:sz w:val="16"/>
          <w:szCs w:val="16"/>
        </w:rPr>
        <w:t xml:space="preserve">                   </w:t>
      </w:r>
      <w:r w:rsidRPr="00E50819">
        <w:t xml:space="preserve">                                         </w:t>
      </w:r>
    </w:p>
    <w:p w:rsidRDefault="00AA18F0" w:rsidP="00AA18F0" w:rsidR="00AA18F0" w:rsidRPr="00E50819">
      <w:r w:rsidRPr="00E50819">
        <w:t xml:space="preserve">    </w:t>
      </w:r>
      <w:r>
        <w:t xml:space="preserve"> </w:t>
      </w:r>
      <w:r w:rsidRPr="00E50819">
        <w:t xml:space="preserve">REPUBLIKA HRVATSKA </w:t>
      </w:r>
      <w:r w:rsidRPr="00E50819">
        <w:tab/>
      </w:r>
      <w:r w:rsidRPr="00E50819">
        <w:tab/>
      </w:r>
      <w:r w:rsidRPr="00E50819">
        <w:tab/>
      </w:r>
      <w:r w:rsidRPr="00E50819">
        <w:tab/>
      </w:r>
      <w:r w:rsidRPr="00E50819">
        <w:tab/>
      </w:r>
      <w:r>
        <w:tab/>
        <w:t xml:space="preserve">     </w:t>
      </w:r>
      <w:r w:rsidRPr="00E50819">
        <w:t>2 St-11/</w:t>
      </w:r>
      <w:r>
        <w:t>20</w:t>
      </w:r>
      <w:r w:rsidRPr="00B928A1">
        <w:t>15-</w:t>
      </w:r>
      <w:r>
        <w:t>736</w:t>
      </w:r>
    </w:p>
    <w:p w:rsidRDefault="00AA18F0" w:rsidP="00AA18F0" w:rsidR="00AA18F0" w:rsidRPr="00E50819">
      <w:r w:rsidRPr="00E50819">
        <w:t xml:space="preserve"> TRGOVAČKI SUD U PAZINU </w:t>
      </w:r>
      <w:r w:rsidRPr="00E50819">
        <w:tab/>
      </w:r>
      <w:r w:rsidRPr="00E50819">
        <w:tab/>
      </w:r>
      <w:r w:rsidRPr="00E50819">
        <w:tab/>
      </w:r>
      <w:r w:rsidRPr="00E50819">
        <w:tab/>
      </w:r>
      <w:r w:rsidRPr="00E50819">
        <w:tab/>
        <w:t xml:space="preserve">     </w:t>
      </w:r>
    </w:p>
    <w:p w:rsidRDefault="00AA18F0" w:rsidP="00AA18F0" w:rsidR="00AA18F0">
      <w:r w:rsidRPr="00E50819">
        <w:t xml:space="preserve">     52000 PAZIN, Dršćevka 1</w:t>
      </w:r>
      <w:r w:rsidRPr="00E50819">
        <w:tab/>
      </w:r>
      <w:r w:rsidRPr="00E50819">
        <w:tab/>
      </w:r>
      <w:r w:rsidRPr="00E50819">
        <w:tab/>
      </w:r>
      <w:r w:rsidRPr="00E50819">
        <w:tab/>
      </w:r>
      <w:r w:rsidRPr="00E50819">
        <w:tab/>
        <w:t xml:space="preserve">              </w:t>
      </w:r>
    </w:p>
    <w:p w:rsidRDefault="00AA18F0" w:rsidP="00AA18F0" w:rsidR="00AA18F0"/>
    <w:p w:rsidRDefault="00AA18F0" w:rsidP="00AA18F0" w:rsidR="00AA18F0" w:rsidRPr="00F533C5"/>
    <w:p w:rsidRDefault="00AA18F0" w:rsidP="00AA18F0" w:rsidR="00AA18F0" w:rsidRPr="00FD5064">
      <w:pPr>
        <w:jc w:val="center"/>
      </w:pPr>
      <w:r w:rsidRPr="00FD5064">
        <w:t>R E P U B L I K A  H R V A T S K A</w:t>
      </w:r>
    </w:p>
    <w:p w:rsidRDefault="00AA18F0" w:rsidP="00AA18F0" w:rsidR="00AA18F0" w:rsidRPr="00FD5064">
      <w:pPr>
        <w:jc w:val="center"/>
      </w:pPr>
    </w:p>
    <w:p w:rsidRDefault="00AA18F0" w:rsidP="00AA18F0" w:rsidR="00AA18F0" w:rsidRPr="00FD5064">
      <w:pPr>
        <w:jc w:val="center"/>
      </w:pPr>
      <w:r w:rsidRPr="00FD5064">
        <w:t>R J E Š E NJ E</w:t>
      </w:r>
    </w:p>
    <w:p w:rsidRDefault="00AA18F0" w:rsidP="00AA18F0" w:rsidR="00AA18F0">
      <w:pPr>
        <w:ind w:firstLine="708"/>
        <w:jc w:val="both"/>
      </w:pPr>
    </w:p>
    <w:p w:rsidRDefault="00AA18F0" w:rsidP="00AA18F0" w:rsidR="00AA18F0" w:rsidRPr="00F533C5">
      <w:pPr>
        <w:ind w:firstLine="708"/>
        <w:jc w:val="both"/>
      </w:pPr>
      <w:r w:rsidRPr="00F533C5">
        <w:t xml:space="preserve">Trgovački sud u Pazinu, po stečajnom sucu Adrijani Labinjan Skok, </w:t>
      </w:r>
      <w:r>
        <w:t>u stečajnom postupku</w:t>
      </w:r>
      <w:r w:rsidRPr="00F533C5">
        <w:t xml:space="preserve"> nad dužnikom </w:t>
      </w:r>
      <w:r w:rsidRPr="00E50819">
        <w:t>HISTRIA GROUP d.d. u stečaju, Umag, Ungarija b.b</w:t>
      </w:r>
      <w:r>
        <w:t>.,</w:t>
      </w:r>
      <w:r w:rsidRPr="0049077C">
        <w:t xml:space="preserve"> OIB: 34802459130</w:t>
      </w:r>
      <w:r w:rsidRPr="00F533C5">
        <w:t xml:space="preserve">, </w:t>
      </w:r>
      <w:r>
        <w:t>30. svibnja 2018.</w:t>
      </w:r>
    </w:p>
    <w:p w:rsidRDefault="00AA18F0" w:rsidP="00AA18F0" w:rsidR="00AA18F0" w:rsidRPr="00F533C5">
      <w:pPr>
        <w:jc w:val="center"/>
      </w:pPr>
    </w:p>
    <w:p w:rsidRDefault="00AA18F0" w:rsidP="00AA18F0" w:rsidR="00AA18F0" w:rsidRPr="00F533C5">
      <w:pPr>
        <w:jc w:val="center"/>
      </w:pPr>
      <w:r w:rsidRPr="00F533C5">
        <w:t>r i j e š i o  j e</w:t>
      </w:r>
    </w:p>
    <w:p w:rsidRDefault="00AA18F0" w:rsidP="00AA18F0" w:rsidR="00AA18F0" w:rsidRPr="00F533C5"/>
    <w:p w:rsidRDefault="00AA18F0" w:rsidP="00AA18F0" w:rsidR="00AA18F0">
      <w:pPr>
        <w:jc w:val="both"/>
      </w:pPr>
      <w:r w:rsidRPr="009323A7">
        <w:t>I.</w:t>
      </w:r>
      <w:r>
        <w:rPr>
          <w:b/>
        </w:rPr>
        <w:tab/>
      </w:r>
      <w:r w:rsidRPr="00A56AF9">
        <w:t>Iz i</w:t>
      </w:r>
      <w:r>
        <w:t xml:space="preserve">znosa kupovnine od 1.378.001,00 kn, ostvarene </w:t>
      </w:r>
      <w:r w:rsidRPr="00E42C6A">
        <w:rPr>
          <w:bCs/>
        </w:rPr>
        <w:t>prodajom nekretnin</w:t>
      </w:r>
      <w:r>
        <w:rPr>
          <w:bCs/>
        </w:rPr>
        <w:t>e</w:t>
      </w:r>
      <w:r w:rsidRPr="00E42C6A">
        <w:rPr>
          <w:bCs/>
        </w:rPr>
        <w:t xml:space="preserve"> stečajnog dužnika</w:t>
      </w:r>
      <w:r w:rsidRPr="00E42C6A">
        <w:t xml:space="preserve"> </w:t>
      </w:r>
      <w:r>
        <w:t xml:space="preserve">oznake </w:t>
      </w:r>
      <w:r w:rsidRPr="00E42C6A">
        <w:t>k.č.br.</w:t>
      </w:r>
      <w:r>
        <w:t xml:space="preserve"> 5061</w:t>
      </w:r>
      <w:r w:rsidRPr="00E42C6A">
        <w:t xml:space="preserve"> </w:t>
      </w:r>
      <w:r>
        <w:t xml:space="preserve">k.o. Umag, isplatit će se: </w:t>
      </w:r>
    </w:p>
    <w:p w:rsidRDefault="00AA18F0" w:rsidP="00AA18F0" w:rsidR="00AA18F0" w:rsidRPr="0014244B">
      <w:pPr>
        <w:jc w:val="both"/>
      </w:pPr>
      <w:r w:rsidRPr="0014244B">
        <w:t>1 .)</w:t>
      </w:r>
      <w:r w:rsidRPr="0014244B">
        <w:tab/>
        <w:t xml:space="preserve">trošak utvrđivanja predmeta razlučnog prava </w:t>
      </w:r>
      <w:r>
        <w:t xml:space="preserve">po </w:t>
      </w:r>
      <w:r w:rsidRPr="0014244B">
        <w:t>čl. 254. st.</w:t>
      </w:r>
      <w:r>
        <w:t xml:space="preserve"> </w:t>
      </w:r>
      <w:r w:rsidRPr="0014244B">
        <w:t>2. Stečajnog zakona, u iznosu od 68.900,00 kn, isplatom na račun HISTRIA GROUP d.d</w:t>
      </w:r>
      <w:r>
        <w:t>.</w:t>
      </w:r>
      <w:r w:rsidRPr="0014244B">
        <w:t>, u stečaju, br: HR8723800061140015445.</w:t>
      </w:r>
    </w:p>
    <w:p w:rsidRDefault="00AA18F0" w:rsidP="00AA18F0" w:rsidR="00AA18F0" w:rsidRPr="0014244B">
      <w:pPr>
        <w:jc w:val="both"/>
      </w:pPr>
      <w:r w:rsidRPr="0014244B">
        <w:t>2.)</w:t>
      </w:r>
      <w:r w:rsidRPr="0014244B">
        <w:tab/>
        <w:t>troš</w:t>
      </w:r>
      <w:r>
        <w:t>a</w:t>
      </w:r>
      <w:r w:rsidRPr="0014244B">
        <w:t xml:space="preserve">k unovčenja nekretnine </w:t>
      </w:r>
      <w:r>
        <w:t xml:space="preserve">po </w:t>
      </w:r>
      <w:r w:rsidRPr="0014244B">
        <w:t xml:space="preserve">čl. 254. st. 3. Stečajnog zakona, </w:t>
      </w:r>
      <w:r w:rsidRPr="0014244B">
        <w:rPr>
          <w:bCs/>
        </w:rPr>
        <w:t xml:space="preserve">u iznosu od 2.440,00 kn, </w:t>
      </w:r>
      <w:r w:rsidRPr="0014244B">
        <w:t>isplatom na račun HISTRIA GROUP d.d</w:t>
      </w:r>
      <w:r>
        <w:t>.</w:t>
      </w:r>
      <w:r w:rsidRPr="0014244B">
        <w:t>, u stečaju, br: HR8723800061140015445</w:t>
      </w:r>
      <w:r>
        <w:t>,</w:t>
      </w:r>
    </w:p>
    <w:p w:rsidRDefault="00AA18F0" w:rsidP="00AA18F0" w:rsidR="00AA18F0">
      <w:pPr>
        <w:jc w:val="both"/>
      </w:pPr>
      <w:r w:rsidRPr="008806E6">
        <w:t>3.)</w:t>
      </w:r>
      <w:r>
        <w:tab/>
        <w:t>ostatak  kupovnine, u iznosu od 1.306.661,00 kn, isplatom na račun HISTRIA GROUP d.d., u stečaju, br: HR8723800061140015445.</w:t>
      </w:r>
    </w:p>
    <w:p w:rsidRDefault="00AA18F0" w:rsidP="00AA18F0" w:rsidR="00AA18F0">
      <w:pPr>
        <w:jc w:val="both"/>
        <w:rPr>
          <w:b/>
        </w:rPr>
      </w:pPr>
    </w:p>
    <w:p w:rsidRDefault="00AA18F0" w:rsidP="00AA18F0" w:rsidR="00AA18F0">
      <w:pPr>
        <w:jc w:val="both"/>
      </w:pPr>
      <w:r w:rsidRPr="009323A7">
        <w:t>II.</w:t>
      </w:r>
      <w:r>
        <w:tab/>
        <w:t xml:space="preserve">Nalaže se računovodstvu ovog suda da nakon pravomoćnosti ovog rješenja izvrši isplatu kako je određeno točkom I. izreke ovog rješenja. </w:t>
      </w:r>
    </w:p>
    <w:p w:rsidRDefault="00AA18F0" w:rsidP="00AA18F0" w:rsidR="00AA18F0">
      <w:pPr>
        <w:jc w:val="both"/>
      </w:pPr>
    </w:p>
    <w:p w:rsidRDefault="00AA18F0" w:rsidP="00AA18F0" w:rsidR="00AA18F0" w:rsidRPr="009323A7">
      <w:pPr>
        <w:jc w:val="center"/>
      </w:pPr>
      <w:r w:rsidRPr="009323A7">
        <w:t>Obrazloženje</w:t>
      </w:r>
    </w:p>
    <w:p w:rsidRDefault="00AA18F0" w:rsidP="00AA18F0" w:rsidR="00AA18F0">
      <w:pPr>
        <w:ind w:firstLine="708"/>
        <w:jc w:val="both"/>
      </w:pPr>
    </w:p>
    <w:p w:rsidRDefault="00AA18F0" w:rsidP="00AA18F0" w:rsidR="00AA18F0" w:rsidRPr="00F533C5">
      <w:pPr>
        <w:ind w:firstLine="708"/>
        <w:jc w:val="both"/>
      </w:pPr>
      <w:r>
        <w:t>Nekretnina</w:t>
      </w:r>
      <w:r w:rsidRPr="00F533C5">
        <w:t xml:space="preserve"> stečajnog dužnika,</w:t>
      </w:r>
      <w:r>
        <w:t xml:space="preserve"> oznake </w:t>
      </w:r>
      <w:r w:rsidRPr="00E42C6A">
        <w:t>k.č.br.</w:t>
      </w:r>
      <w:r>
        <w:t xml:space="preserve"> 5061</w:t>
      </w:r>
      <w:r w:rsidRPr="00E42C6A">
        <w:t xml:space="preserve"> </w:t>
      </w:r>
      <w:r>
        <w:t>k.o. Umag,</w:t>
      </w:r>
      <w:r w:rsidRPr="00F533C5">
        <w:t xml:space="preserve"> prodan</w:t>
      </w:r>
      <w:r>
        <w:t>a</w:t>
      </w:r>
      <w:r w:rsidRPr="00F533C5">
        <w:t xml:space="preserve">  </w:t>
      </w:r>
      <w:r>
        <w:t>je</w:t>
      </w:r>
      <w:r w:rsidRPr="00F533C5">
        <w:t xml:space="preserve"> u ovom stečajnom postupku za cijenu u iznosu od</w:t>
      </w:r>
      <w:r>
        <w:t xml:space="preserve"> 1.378.001,00 kn</w:t>
      </w:r>
      <w:r w:rsidRPr="00F533C5">
        <w:t>.</w:t>
      </w:r>
    </w:p>
    <w:p w:rsidRDefault="00AA18F0" w:rsidP="00AA18F0" w:rsidR="00AA18F0" w:rsidRPr="00F533C5">
      <w:pPr>
        <w:ind w:firstLine="708"/>
        <w:jc w:val="both"/>
      </w:pPr>
      <w:r w:rsidRPr="00F533C5">
        <w:t>Odredbom čl</w:t>
      </w:r>
      <w:r>
        <w:t>.</w:t>
      </w:r>
      <w:r w:rsidRPr="00F533C5">
        <w:t xml:space="preserve"> 164a, st</w:t>
      </w:r>
      <w:r>
        <w:t>.</w:t>
      </w:r>
      <w:r w:rsidRPr="00F533C5">
        <w:t xml:space="preserve"> 3. </w:t>
      </w:r>
      <w:r>
        <w:t xml:space="preserve"> </w:t>
      </w:r>
      <w:r w:rsidRPr="00F533C5">
        <w:t>Stečajnog zakona („Narodne novine“ br. 44/96, 29/99, 129/00, 123/03, 82/06, 116/10, 25/12 i 133/12</w:t>
      </w:r>
      <w:r>
        <w:t>)</w:t>
      </w:r>
      <w:r w:rsidRPr="00F533C5">
        <w:t xml:space="preserve">, </w:t>
      </w:r>
      <w:r>
        <w:t xml:space="preserve"> </w:t>
      </w:r>
      <w:r w:rsidRPr="00F533C5">
        <w:t>propisano je da će, nakon što unovči stvar ili pravo na kojemu postoji razlučno pravo upisano u javnoj knjizi, stečajni sudac iz iznosa ostvarenog prodajom: 1. namiriti troškove unovčenja obračunate prema pravilima iz članka 170. Stečajnog zakona, 2. namiriti tražbine razlučnih vjerovnika prema redoslijedu predviđenom pravilima ovršnog postupka i 3. preostali iznos predati stečajnom upravitelju za namirenje stečajnih vjerovnika.</w:t>
      </w:r>
    </w:p>
    <w:p w:rsidRDefault="00AA18F0" w:rsidP="00AA18F0" w:rsidR="00AA18F0" w:rsidRPr="00F533C5">
      <w:pPr>
        <w:ind w:firstLine="708"/>
        <w:jc w:val="both"/>
      </w:pPr>
      <w:r w:rsidRPr="00F533C5">
        <w:t xml:space="preserve">Na ročištu za diobu kupovnine, održanom u ovom sudu </w:t>
      </w:r>
      <w:r>
        <w:t>29. svibnja 2018</w:t>
      </w:r>
      <w:r w:rsidRPr="00F533C5">
        <w:t>.</w:t>
      </w:r>
      <w:r>
        <w:t>,</w:t>
      </w:r>
      <w:r w:rsidRPr="00F533C5">
        <w:t xml:space="preserve"> stečajni upravitelj HISTRIA GROUP d.d</w:t>
      </w:r>
      <w:r>
        <w:t>.</w:t>
      </w:r>
      <w:r w:rsidRPr="00F533C5">
        <w:t>, u stečaju, postavio je, temeljem odredbe</w:t>
      </w:r>
      <w:r>
        <w:t xml:space="preserve"> čl. 254. st. 2, u svezi sa čl. 441. st. 2. Stečajnog zakona („Narodne novine“ br. 71/15) </w:t>
      </w:r>
      <w:r w:rsidRPr="00F533C5">
        <w:t xml:space="preserve">, zahtjev za izdvajanje u stečajnu masu, na ime </w:t>
      </w:r>
      <w:r>
        <w:t>troška utvrđivanja predmeta razlučnog prava</w:t>
      </w:r>
      <w:r w:rsidRPr="00F533C5">
        <w:t>, iznosa od 5% od utrška, odnosno iznosa od</w:t>
      </w:r>
      <w:r>
        <w:t xml:space="preserve"> </w:t>
      </w:r>
      <w:r w:rsidRPr="0014244B">
        <w:t>68.900,00 kn</w:t>
      </w:r>
      <w:r w:rsidRPr="00F533C5">
        <w:t>, isplatom na račun HISTRIA GROUP d.d</w:t>
      </w:r>
      <w:r>
        <w:t>.</w:t>
      </w:r>
      <w:r w:rsidRPr="00F533C5">
        <w:t>, u stečaju, a navedena tražbina na ročištu nije osporena.</w:t>
      </w:r>
    </w:p>
    <w:p w:rsidRDefault="00AA18F0" w:rsidP="00AA18F0" w:rsidR="00AA18F0" w:rsidRPr="00F533C5">
      <w:pPr>
        <w:jc w:val="both"/>
      </w:pPr>
      <w:r w:rsidRPr="00F533C5">
        <w:lastRenderedPageBreak/>
        <w:tab/>
        <w:t xml:space="preserve">Budući da </w:t>
      </w:r>
      <w:r>
        <w:t>je</w:t>
      </w:r>
      <w:r w:rsidRPr="00F533C5">
        <w:t xml:space="preserve"> predmetn</w:t>
      </w:r>
      <w:r>
        <w:t xml:space="preserve">a </w:t>
      </w:r>
      <w:r w:rsidRPr="00F533C5">
        <w:t xml:space="preserve"> nekretnin</w:t>
      </w:r>
      <w:r>
        <w:t xml:space="preserve">a oznake  </w:t>
      </w:r>
      <w:r w:rsidRPr="00E42C6A">
        <w:t>k.č.br.</w:t>
      </w:r>
      <w:r>
        <w:t xml:space="preserve"> 5061</w:t>
      </w:r>
      <w:r w:rsidRPr="00E42C6A">
        <w:t xml:space="preserve"> </w:t>
      </w:r>
      <w:r>
        <w:t>k.o. Umag</w:t>
      </w:r>
      <w:r w:rsidRPr="00F533C5">
        <w:t xml:space="preserve"> prodan</w:t>
      </w:r>
      <w:r>
        <w:t>a</w:t>
      </w:r>
      <w:r w:rsidRPr="00F533C5">
        <w:t xml:space="preserve">  za iznos od</w:t>
      </w:r>
      <w:r>
        <w:t xml:space="preserve"> 1.378.001,00 kn</w:t>
      </w:r>
      <w:r>
        <w:rPr>
          <w:bCs/>
        </w:rPr>
        <w:t>,</w:t>
      </w:r>
      <w:r w:rsidRPr="00F533C5">
        <w:t xml:space="preserve"> </w:t>
      </w:r>
      <w:r>
        <w:t>trošak utvrđivanja predmeta razlučnog prava</w:t>
      </w:r>
      <w:r w:rsidRPr="00F533C5">
        <w:t>, u visini 5% od utrška, iznos</w:t>
      </w:r>
      <w:r>
        <w:t>i 68.900,00 kn.</w:t>
      </w:r>
      <w:r w:rsidRPr="00F533C5">
        <w:t xml:space="preserve"> </w:t>
      </w:r>
    </w:p>
    <w:p w:rsidRDefault="00AA18F0" w:rsidP="00AA18F0" w:rsidR="00AA18F0">
      <w:pPr>
        <w:jc w:val="both"/>
      </w:pPr>
      <w:r w:rsidRPr="00F533C5">
        <w:tab/>
        <w:t>Slijedom navedenog, a temeljem odredbi čl</w:t>
      </w:r>
      <w:r>
        <w:t>.</w:t>
      </w:r>
      <w:r w:rsidRPr="00F533C5">
        <w:t xml:space="preserve"> </w:t>
      </w:r>
      <w:r>
        <w:t xml:space="preserve"> </w:t>
      </w:r>
      <w:r w:rsidRPr="00F533C5">
        <w:t>164a. st</w:t>
      </w:r>
      <w:r>
        <w:t>.</w:t>
      </w:r>
      <w:r w:rsidRPr="00F533C5">
        <w:t xml:space="preserve"> 3. Stečajnog zakona („Narodne novine“</w:t>
      </w:r>
      <w:r>
        <w:t xml:space="preserve"> </w:t>
      </w:r>
      <w:r w:rsidRPr="00F533C5">
        <w:t xml:space="preserve"> br. 44/96, 29/99, 129/00, 123/03, 82/06, 116/10, 25/12 i 133/12</w:t>
      </w:r>
      <w:r>
        <w:t>)</w:t>
      </w:r>
      <w:r w:rsidRPr="00F533C5">
        <w:t xml:space="preserve"> </w:t>
      </w:r>
      <w:r>
        <w:t xml:space="preserve"> </w:t>
      </w:r>
      <w:r w:rsidRPr="00F533C5">
        <w:t>i</w:t>
      </w:r>
      <w:r>
        <w:t xml:space="preserve"> čl. 254. st. 2, u svezi sa čl. 441. st. 2. Stečajnog zakona („Narodne novine“ br. 71/15)</w:t>
      </w:r>
      <w:r w:rsidRPr="00F533C5">
        <w:t xml:space="preserve">, određena je točkom I pod 1.) izreke ovog rješenja isplata iznosa od </w:t>
      </w:r>
      <w:r>
        <w:t>68.900,00 kn</w:t>
      </w:r>
      <w:r w:rsidRPr="00F533C5">
        <w:t xml:space="preserve"> u stečajnu masu HISTRIA GROUP d.d</w:t>
      </w:r>
      <w:r>
        <w:t>.</w:t>
      </w:r>
      <w:r w:rsidRPr="00F533C5">
        <w:t>, u stečaju.</w:t>
      </w:r>
    </w:p>
    <w:p w:rsidRDefault="00AA18F0" w:rsidP="00AA18F0" w:rsidR="00AA18F0" w:rsidRPr="00F533C5">
      <w:pPr>
        <w:jc w:val="both"/>
      </w:pPr>
    </w:p>
    <w:p w:rsidRDefault="00AA18F0" w:rsidP="00AA18F0" w:rsidR="00AA18F0">
      <w:pPr>
        <w:ind w:firstLine="708"/>
        <w:jc w:val="both"/>
        <w:rPr>
          <w:bCs/>
        </w:rPr>
      </w:pPr>
      <w:r w:rsidRPr="00F533C5">
        <w:t>Na ročištu za diobu kupovnine,</w:t>
      </w:r>
      <w:r>
        <w:t xml:space="preserve"> stečajni </w:t>
      </w:r>
      <w:r w:rsidRPr="00F533C5">
        <w:t xml:space="preserve"> upravitelj HISTRIA GROUP d.d</w:t>
      </w:r>
      <w:r>
        <w:t>.</w:t>
      </w:r>
      <w:r w:rsidRPr="00F533C5">
        <w:t>, u stečaju, postavio je, temeljem odredbe</w:t>
      </w:r>
      <w:r>
        <w:t xml:space="preserve"> čl. 254. </w:t>
      </w:r>
      <w:r w:rsidRPr="004809A1">
        <w:t>st</w:t>
      </w:r>
      <w:r>
        <w:t>.</w:t>
      </w:r>
      <w:r w:rsidRPr="004809A1">
        <w:t xml:space="preserve"> </w:t>
      </w:r>
      <w:r>
        <w:t>3</w:t>
      </w:r>
      <w:r w:rsidRPr="004809A1">
        <w:t>.</w:t>
      </w:r>
      <w:r>
        <w:t xml:space="preserve">, u svezi sa čl. 441. st. 2. Stečajnog zakona („Narodne novine“ br. 71/15), zahtjev za izdvajanje u stečajnu masu, na ime troškova unovčenja nekretnine, iznosa od </w:t>
      </w:r>
      <w:r w:rsidRPr="0014244B">
        <w:rPr>
          <w:bCs/>
        </w:rPr>
        <w:t xml:space="preserve">2.440,00 </w:t>
      </w:r>
      <w:r w:rsidRPr="002505C3">
        <w:t>kn</w:t>
      </w:r>
      <w:r>
        <w:t xml:space="preserve"> naknade za </w:t>
      </w:r>
      <w:r>
        <w:rPr>
          <w:bCs/>
        </w:rPr>
        <w:t xml:space="preserve">izradu elaborata procjene tržišne vrijednosti nekretnine od strane ovlaštenog sudskog vještaka. </w:t>
      </w:r>
    </w:p>
    <w:p w:rsidRDefault="00AA18F0" w:rsidP="00AA18F0" w:rsidR="00AA18F0" w:rsidRPr="00F533C5">
      <w:pPr>
        <w:ind w:firstLine="708"/>
        <w:jc w:val="both"/>
      </w:pPr>
      <w:r>
        <w:rPr>
          <w:bCs/>
        </w:rPr>
        <w:t>N</w:t>
      </w:r>
      <w:r w:rsidRPr="00F533C5">
        <w:t xml:space="preserve">avedena tražbina na ročištu </w:t>
      </w:r>
      <w:r>
        <w:t xml:space="preserve">za diobu kupovnine </w:t>
      </w:r>
      <w:r w:rsidRPr="00F533C5">
        <w:t>nije osporena</w:t>
      </w:r>
      <w:r>
        <w:t>.</w:t>
      </w:r>
      <w:r w:rsidRPr="00F533C5">
        <w:t xml:space="preserve"> </w:t>
      </w:r>
      <w:r>
        <w:t>S</w:t>
      </w:r>
      <w:r w:rsidRPr="00F533C5">
        <w:t>tečajni upravitelj</w:t>
      </w:r>
      <w:r>
        <w:t xml:space="preserve"> je</w:t>
      </w:r>
      <w:r w:rsidRPr="00F533C5">
        <w:t xml:space="preserve"> istaknuo da su </w:t>
      </w:r>
      <w:r>
        <w:t xml:space="preserve">preostale </w:t>
      </w:r>
      <w:r w:rsidRPr="00F533C5">
        <w:t>troškove unovčenja koji se odnose na predmetn</w:t>
      </w:r>
      <w:r>
        <w:t>u</w:t>
      </w:r>
      <w:r w:rsidRPr="00F533C5">
        <w:t xml:space="preserve"> nekretnin</w:t>
      </w:r>
      <w:r>
        <w:t>u</w:t>
      </w:r>
      <w:r w:rsidRPr="00F533C5">
        <w:t xml:space="preserve"> podmirili zakupci koji su tijekom stečajnog postupka nekretnin</w:t>
      </w:r>
      <w:r>
        <w:t>u</w:t>
      </w:r>
      <w:r w:rsidRPr="00F533C5">
        <w:t xml:space="preserve"> imali u zakupu. </w:t>
      </w:r>
    </w:p>
    <w:p w:rsidRDefault="00AA18F0" w:rsidP="00AA18F0" w:rsidR="00AA18F0" w:rsidRPr="0064630A">
      <w:pPr>
        <w:ind w:firstLine="708"/>
        <w:jc w:val="both"/>
      </w:pPr>
      <w:r w:rsidRPr="0064630A">
        <w:t>Stečajni upravitelj je nastal</w:t>
      </w:r>
      <w:r>
        <w:t>i</w:t>
      </w:r>
      <w:r w:rsidRPr="0064630A">
        <w:t xml:space="preserve"> troš</w:t>
      </w:r>
      <w:r>
        <w:t>ak</w:t>
      </w:r>
      <w:r w:rsidRPr="0064630A">
        <w:t xml:space="preserve"> argumentirao priloženim dokaz</w:t>
      </w:r>
      <w:r>
        <w:t>om</w:t>
      </w:r>
      <w:r w:rsidRPr="0064630A">
        <w:t xml:space="preserve">. </w:t>
      </w:r>
    </w:p>
    <w:p w:rsidRDefault="00AA18F0" w:rsidP="00AA18F0" w:rsidR="00AA18F0" w:rsidRPr="0064630A">
      <w:pPr>
        <w:ind w:firstLine="720"/>
        <w:jc w:val="both"/>
      </w:pPr>
      <w:r w:rsidRPr="0064630A">
        <w:t xml:space="preserve">Stečajni sudac je izvršio uvid u dokument priložen uz zahtjev stečajnog upravitelja, te je utvrdio da </w:t>
      </w:r>
      <w:r>
        <w:t>je</w:t>
      </w:r>
      <w:r w:rsidRPr="0064630A">
        <w:t xml:space="preserve"> ostvareni troš</w:t>
      </w:r>
      <w:r>
        <w:t>a</w:t>
      </w:r>
      <w:r w:rsidRPr="0064630A">
        <w:t>k unovčenja bi</w:t>
      </w:r>
      <w:r>
        <w:t>o</w:t>
      </w:r>
      <w:r w:rsidRPr="0064630A">
        <w:t xml:space="preserve"> potreb</w:t>
      </w:r>
      <w:r>
        <w:t>a</w:t>
      </w:r>
      <w:r w:rsidRPr="0064630A">
        <w:t>n za unovčenje predmetn</w:t>
      </w:r>
      <w:r>
        <w:t>e</w:t>
      </w:r>
      <w:r w:rsidRPr="0064630A">
        <w:t xml:space="preserve"> nekretnin</w:t>
      </w:r>
      <w:r>
        <w:t>e i da je</w:t>
      </w:r>
      <w:r w:rsidRPr="0064630A">
        <w:t xml:space="preserve"> u izravnoj vezi sa unovčenjem.</w:t>
      </w:r>
    </w:p>
    <w:p w:rsidRDefault="00AA18F0" w:rsidP="00AA18F0" w:rsidR="00AA18F0" w:rsidRPr="0064630A">
      <w:pPr>
        <w:ind w:firstLine="708"/>
        <w:jc w:val="both"/>
      </w:pPr>
      <w:r w:rsidRPr="0064630A">
        <w:t>Odredbom č</w:t>
      </w:r>
      <w:r>
        <w:t>l.</w:t>
      </w:r>
      <w:r w:rsidRPr="0064630A">
        <w:t xml:space="preserve"> </w:t>
      </w:r>
      <w:r>
        <w:t xml:space="preserve"> 254. </w:t>
      </w:r>
      <w:r w:rsidRPr="004809A1">
        <w:t>st</w:t>
      </w:r>
      <w:r>
        <w:t>.</w:t>
      </w:r>
      <w:r w:rsidRPr="004809A1">
        <w:t xml:space="preserve"> </w:t>
      </w:r>
      <w:r>
        <w:t>3.</w:t>
      </w:r>
      <w:r w:rsidRPr="0064630A">
        <w:t xml:space="preserve"> Stečajnog zakona </w:t>
      </w:r>
      <w:r>
        <w:t xml:space="preserve">(„Narodne novine“ br. 71/15) </w:t>
      </w:r>
      <w:r w:rsidRPr="0064630A">
        <w:t xml:space="preserve">propisano je da se troškovi unovčenja određuju paušalno u iznosu od 5% od utrška. Ako su stvarno nastali troškovi znatno viši ili niži, odredit će se u stvarnoj visini. </w:t>
      </w:r>
    </w:p>
    <w:p w:rsidRDefault="00AA18F0" w:rsidP="00AA18F0" w:rsidR="00AA18F0" w:rsidRPr="0064630A">
      <w:pPr>
        <w:ind w:firstLine="708"/>
        <w:jc w:val="both"/>
      </w:pPr>
      <w:r w:rsidRPr="0064630A">
        <w:t xml:space="preserve">Kako su troškovi unovčenja u ovom slučaju znatno </w:t>
      </w:r>
      <w:r>
        <w:t>niži</w:t>
      </w:r>
      <w:r w:rsidRPr="0064630A">
        <w:t xml:space="preserve"> od iznosa od 5% od utrška, temeljem odredbe </w:t>
      </w:r>
      <w:r>
        <w:t xml:space="preserve">čl. 254. </w:t>
      </w:r>
      <w:r w:rsidRPr="004809A1">
        <w:t>st</w:t>
      </w:r>
      <w:r>
        <w:t>.</w:t>
      </w:r>
      <w:r w:rsidRPr="004809A1">
        <w:t xml:space="preserve"> </w:t>
      </w:r>
      <w:r>
        <w:t>3</w:t>
      </w:r>
      <w:r w:rsidRPr="004809A1">
        <w:t>.</w:t>
      </w:r>
      <w:r>
        <w:t>, u svezi sa čl. 441. st. 2. Stečajnog zakona („Narodne novine“ br. 71/15)</w:t>
      </w:r>
      <w:r w:rsidRPr="0064630A">
        <w:t xml:space="preserve"> određeno je točkom I</w:t>
      </w:r>
      <w:r>
        <w:t>.</w:t>
      </w:r>
      <w:r w:rsidRPr="0064630A">
        <w:t xml:space="preserve"> pod </w:t>
      </w:r>
      <w:r>
        <w:t>2</w:t>
      </w:r>
      <w:r w:rsidRPr="0064630A">
        <w:t>. izreke ovog rješenja da se troškovi unovčenja isplate u stvarno nastalom iznosu od</w:t>
      </w:r>
      <w:r>
        <w:t xml:space="preserve"> </w:t>
      </w:r>
      <w:r w:rsidRPr="0014244B">
        <w:rPr>
          <w:bCs/>
        </w:rPr>
        <w:t xml:space="preserve">2.440,00 </w:t>
      </w:r>
      <w:r w:rsidRPr="002505C3">
        <w:t>kn</w:t>
      </w:r>
      <w:r>
        <w:t>.</w:t>
      </w:r>
    </w:p>
    <w:p w:rsidRDefault="00AA18F0" w:rsidP="00AA18F0" w:rsidR="00AA18F0">
      <w:pPr>
        <w:ind w:firstLine="708"/>
        <w:jc w:val="both"/>
      </w:pPr>
    </w:p>
    <w:p w:rsidRDefault="00AA18F0" w:rsidP="00AA18F0" w:rsidR="00AA18F0" w:rsidRPr="00710733">
      <w:pPr>
        <w:ind w:firstLine="708"/>
        <w:jc w:val="both"/>
      </w:pPr>
      <w:r w:rsidRPr="00710733">
        <w:t>U ovom postupku odlučuje se o namirenju potraživanja osiguranih založnim pravom na prodan</w:t>
      </w:r>
      <w:r>
        <w:t xml:space="preserve">oj nekretnini oznake k.č.br. 5061 k.o. Umag, </w:t>
      </w:r>
      <w:r w:rsidRPr="00710733">
        <w:t>po redu stjecanja založnih prava sukladno odredbi članka 107. stavka 3. Ovršnog zakona („Narodne novine“ br. 57/96, 29/99, 42/00, 173/03, 194/03  151/04, 88/05 i 67/08, dalje: „Ovršni zakon“).</w:t>
      </w:r>
    </w:p>
    <w:p w:rsidRDefault="00AA18F0" w:rsidP="00AA18F0" w:rsidR="00AA18F0" w:rsidRPr="00710733">
      <w:pPr>
        <w:ind w:firstLine="708"/>
        <w:jc w:val="both"/>
      </w:pPr>
      <w:r w:rsidRPr="00710733">
        <w:t>Temeljem odredbe članka 164a stavka 3. Stečajnog zakona („Narodne novine“ br. 44/96, 29/99, 129/00, 123/03, 82/06, 116/10, 25/12 i 133/12, dalje: „Stečajni zakon“),  tražbine razlučnih vjerovnika se namiruju prema redoslijedu predviđenim pravilima ovršnog postupka.</w:t>
      </w:r>
    </w:p>
    <w:p w:rsidRDefault="00AA18F0" w:rsidP="00AA18F0" w:rsidR="00AA18F0" w:rsidRPr="00710733">
      <w:pPr>
        <w:ind w:firstLine="708"/>
        <w:jc w:val="both"/>
      </w:pPr>
      <w:r w:rsidRPr="00710733">
        <w:t>Temeljem odredbe članka 107. stavka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AA18F0" w:rsidP="00AA18F0" w:rsidR="00AA18F0" w:rsidRPr="00710733">
      <w:pPr>
        <w:ind w:firstLine="708"/>
        <w:jc w:val="both"/>
      </w:pPr>
      <w:r w:rsidRPr="00710733">
        <w:t>Temeljem odredbe članka 107. stavka 3. Ovršnog zakona navedeni se vjerovnici namiruju po redu stjecanja založnog prava i prava na namirenje ovrhovoditelja koji su predložili ovrhu, odnosno po redu upisa u zemljišnu knjigu osobnih služnosti.</w:t>
      </w:r>
    </w:p>
    <w:p w:rsidRDefault="00AA18F0" w:rsidP="00AA18F0" w:rsidR="00AA18F0">
      <w:pPr>
        <w:ind w:firstLine="708"/>
        <w:jc w:val="both"/>
      </w:pPr>
    </w:p>
    <w:p w:rsidRDefault="00AA18F0" w:rsidP="00AA18F0" w:rsidR="00AA18F0" w:rsidRPr="00E63B56">
      <w:pPr>
        <w:ind w:firstLine="708"/>
        <w:jc w:val="both"/>
      </w:pPr>
      <w:r w:rsidRPr="00F533C5">
        <w:t>Sukladno podacima iz zemljišne knjige, prv</w:t>
      </w:r>
      <w:r>
        <w:t xml:space="preserve">ih trinaest založnih prava </w:t>
      </w:r>
      <w:r w:rsidRPr="00F533C5">
        <w:t xml:space="preserve"> na</w:t>
      </w:r>
      <w:r>
        <w:t xml:space="preserve"> nekretnini oznake k.č.br. 5061 k.o. Umag </w:t>
      </w:r>
      <w:r w:rsidRPr="00F533C5">
        <w:t xml:space="preserve"> </w:t>
      </w:r>
      <w:r>
        <w:t xml:space="preserve">upisano je </w:t>
      </w:r>
      <w:r w:rsidRPr="00F533C5">
        <w:t xml:space="preserve">u korist vjerovnika </w:t>
      </w:r>
      <w:r>
        <w:t>ISTARSKA KREDITNA BANKA UMAG d.d.</w:t>
      </w:r>
    </w:p>
    <w:p w:rsidRDefault="00AA18F0" w:rsidP="00AA18F0" w:rsidR="00AA18F0">
      <w:pPr>
        <w:ind w:firstLine="708"/>
        <w:jc w:val="both"/>
      </w:pPr>
      <w:r>
        <w:lastRenderedPageBreak/>
        <w:t>V</w:t>
      </w:r>
      <w:r w:rsidRPr="00F533C5">
        <w:t>jerovnik</w:t>
      </w:r>
      <w:r>
        <w:t>,</w:t>
      </w:r>
      <w:r w:rsidRPr="00F533C5">
        <w:t xml:space="preserve"> </w:t>
      </w:r>
      <w:r>
        <w:t xml:space="preserve">ISTARSKA KREDITNA BANKA UMAG d.d., je na ročištu za diobu kupovnine naveo </w:t>
      </w:r>
      <w:r w:rsidRPr="00F533C5">
        <w:t xml:space="preserve">da ne </w:t>
      </w:r>
      <w:r>
        <w:t xml:space="preserve">zahtijeva isplatu kupovnine postignute za nekretninu oznake k.č.br. 5061 k.o. Umag. </w:t>
      </w:r>
    </w:p>
    <w:p w:rsidRDefault="00AA18F0" w:rsidP="00AA18F0" w:rsidR="00AA18F0" w:rsidRPr="00F533C5">
      <w:pPr>
        <w:ind w:firstLine="708"/>
        <w:jc w:val="both"/>
      </w:pPr>
    </w:p>
    <w:p w:rsidRDefault="00AA18F0" w:rsidP="00AA18F0" w:rsidR="00AA18F0">
      <w:pPr>
        <w:ind w:firstLine="708"/>
        <w:jc w:val="both"/>
      </w:pPr>
      <w:r>
        <w:t xml:space="preserve">U zemljišno-knjižnom ulošku br. 3161 k.o. Umag, na nekretnini k.č.br. 5061, slijedeće je uknjiženo pravo zaloga u iznosu od </w:t>
      </w:r>
      <w:r w:rsidRPr="001D7BB9">
        <w:t>262.509,29 kn</w:t>
      </w:r>
      <w:r>
        <w:t xml:space="preserve">, u korist vjerovnika Republike Hrvatske. </w:t>
      </w:r>
    </w:p>
    <w:p w:rsidRDefault="00AA18F0" w:rsidP="00AA18F0" w:rsidR="00AA18F0">
      <w:pPr>
        <w:ind w:firstLine="708"/>
        <w:jc w:val="both"/>
      </w:pPr>
      <w:r>
        <w:t xml:space="preserve">Temeljem pravomoćnog rješenja ovog suda, posl. br. St-45/11-400 od 16. travnja 2014., navedeno potraživanje Republike Hrvatske  namireno je u cijelosti, u iznosu od </w:t>
      </w:r>
      <w:r w:rsidRPr="001D7BB9">
        <w:t>262.509,29 kn</w:t>
      </w:r>
      <w:r>
        <w:t>, iz kupovnine nekretnine koja je prodana u ovom stečajnom postupku, oznake k.č.br. 274/1 k.o. Brtonigla.</w:t>
      </w:r>
    </w:p>
    <w:p w:rsidRDefault="00AA18F0" w:rsidP="00AA18F0" w:rsidR="00AA18F0">
      <w:pPr>
        <w:ind w:firstLine="708"/>
        <w:jc w:val="both"/>
      </w:pPr>
    </w:p>
    <w:p w:rsidRDefault="00AA18F0" w:rsidP="00AA18F0" w:rsidR="00AA18F0">
      <w:pPr>
        <w:ind w:firstLine="708"/>
        <w:jc w:val="both"/>
      </w:pPr>
      <w:r>
        <w:t xml:space="preserve">U zemljišno-knjižnom ulošku br. 3161 k.o. Umag, na nekretnini k.č.br. 5061, slijedeće je uknjiženo založno pravo u korist Republike Hrvatske, radi osiguranja novčane tražbine u iznosu od 3.609.971,87 kn i kamata koje na taj iznos teku od 5. studenog 2002. pa do naplate novčane tražbine, te troškova postupka osiguranja. </w:t>
      </w:r>
    </w:p>
    <w:p w:rsidRDefault="00AA18F0" w:rsidP="00AA18F0" w:rsidR="00AA18F0">
      <w:pPr>
        <w:ind w:firstLine="708"/>
        <w:jc w:val="both"/>
      </w:pPr>
      <w:r>
        <w:t xml:space="preserve">Temeljem odredbe  čl. </w:t>
      </w:r>
      <w:smartTag w:element="metricconverter" w:uri="urn:schemas-microsoft-com:office:smarttags">
        <w:smartTagPr>
          <w:attr w:val="259. st" w:name="ProductID"/>
        </w:smartTagPr>
        <w:r>
          <w:t>259. st</w:t>
        </w:r>
      </w:smartTag>
      <w:r>
        <w:t>. 1. Ovršnog zakona („Narodne novine“ br. 57/96, 29/99, 42/00, 173/03, 194/03  151/04, 88/05 i 67/08, dalje: „Ovršni zakon“), na nekretnini upisanoj u zemljišnoj knjizi, založno pravo prisilno se zasniva uknjižbom.</w:t>
      </w:r>
    </w:p>
    <w:p w:rsidRDefault="00AA18F0" w:rsidP="00AA18F0" w:rsidR="00AA18F0">
      <w:pPr>
        <w:ind w:firstLine="708"/>
        <w:jc w:val="both"/>
      </w:pPr>
      <w:r>
        <w:t>Temeljem odredbe čl. 45. st. 1. Zakona o zemljišnim knjigama, prvenstveni red upisa u zemljišnu knjigu utvrđuje se prema času u kojem je zemljišnoknjižnom sudu stigao prijedlog za upis, odnosno odluka drugoga suda ili tijela kojom se određuje upis, a odredbom čl. 107. istog zakona propisano je da je za odlučivanje o prijedlogu za upis mjerodavno stanje u času kad je taj prijedlog stigao zemljišnoknjižnom sudu.</w:t>
      </w:r>
    </w:p>
    <w:p w:rsidRDefault="00AA18F0" w:rsidP="00AA18F0" w:rsidR="00AA18F0">
      <w:pPr>
        <w:ind w:firstLine="708"/>
        <w:jc w:val="both"/>
      </w:pPr>
      <w:r>
        <w:t xml:space="preserve">Stoga je pravo zaloga radi osiguranja tražbine vjerovnika Republike Hrvatske, u iznosu od 3.609.971,87 kn sa kamatama i troškovima, stečeno dana kojeg je zahtjev za uknjižbu zaprimljen u zemljišnoknjižnom odjelu Općinskog suda u Bujama, a to je, prema podacima iz zemljišno-knjižnog uloška br.  3161 k.o. Umag, 10. prosinca 2003. </w:t>
      </w:r>
    </w:p>
    <w:p w:rsidRDefault="00AA18F0" w:rsidP="00AA18F0" w:rsidR="00AA18F0">
      <w:pPr>
        <w:ind w:firstLine="708"/>
        <w:jc w:val="both"/>
      </w:pPr>
      <w:r>
        <w:t xml:space="preserve">Prema podacima iz spisa ovog suda, posl. br. St-11/15, prijedlog za otvaranje stečajnog postupka nad HISTRIA GROUP d.d., u stečaju, podnesen je 23. prosinca 2003. </w:t>
      </w:r>
    </w:p>
    <w:p w:rsidRDefault="00AA18F0" w:rsidP="00AA18F0" w:rsidR="00AA18F0">
      <w:pPr>
        <w:ind w:firstLine="708"/>
        <w:jc w:val="both"/>
      </w:pPr>
      <w:r>
        <w:t>Odredbom čl. 97. Stečajnog zakona propisano je da ako stečajni vjerovnik tijekom posljednjih šezdeset dana prije podnošenja prijedloga za otvaranje stečajnog postupka ili nakon toga sudskom ovrhom ili prisilnim sudskim osiguranjem stekne koje razlučno ili slično pravo na imovini dužnika koja ulazi u stečajnu masu, to pravo otvaranjem stečajnog postupka prestaje, odnosno postupak u tijeku se obustavlja.</w:t>
      </w:r>
    </w:p>
    <w:p w:rsidRDefault="00AA18F0" w:rsidP="00AA18F0" w:rsidR="00AA18F0">
      <w:pPr>
        <w:ind w:firstLine="708"/>
        <w:jc w:val="both"/>
      </w:pPr>
      <w:r>
        <w:t>Stoga, pošto je pravo zaloga odnosno razlučno pravo vjerovnika Republike Hrvatske, radi osiguranja tražbine u iznosu od 3.609.971,87 kn sa kamatama i troškovima, stečeno 10. prosinca 2003., odnosno tijekom posljednjih šezdeset dana prije podnošenja prijedloga za otvaranje stečajnog postupka nad HISTRIA GROUP d.d., u stečaju, to je pravo otvaranjem stečajnog postupka prestalo.</w:t>
      </w:r>
    </w:p>
    <w:p w:rsidRDefault="00AA18F0" w:rsidP="00AA18F0" w:rsidR="00AA18F0">
      <w:pPr>
        <w:ind w:firstLine="708"/>
        <w:jc w:val="both"/>
      </w:pPr>
    </w:p>
    <w:p w:rsidRDefault="00AA18F0" w:rsidP="00AA18F0" w:rsidR="00AA18F0">
      <w:pPr>
        <w:ind w:firstLine="708"/>
        <w:jc w:val="both"/>
      </w:pPr>
      <w:r>
        <w:t>U zemljišno-knjižnom ulošku br. 3161 k.o. Umag, na nekretnini oznake k.č.br. 5061 k.o. Umag, slijedeće je uknjiženo založno pravo u iznosu od 8.200.000,00 Din, sa kamatom, u korist vjerovnika ISTARSKA KREDITNA BANKA UMAG d.d.</w:t>
      </w:r>
    </w:p>
    <w:p w:rsidRDefault="00AA18F0" w:rsidP="00AA18F0" w:rsidR="00AA18F0">
      <w:pPr>
        <w:ind w:firstLine="708"/>
        <w:jc w:val="both"/>
      </w:pPr>
      <w:r>
        <w:t>V</w:t>
      </w:r>
      <w:r w:rsidRPr="00F533C5">
        <w:t>jerovnik</w:t>
      </w:r>
      <w:r>
        <w:t>,</w:t>
      </w:r>
      <w:r w:rsidRPr="00F533C5">
        <w:t xml:space="preserve"> </w:t>
      </w:r>
      <w:r>
        <w:t xml:space="preserve">ISTARSKA KREDITNA BANKA UMAG d.d., je na ročištu za diobu kupovnine naveo </w:t>
      </w:r>
      <w:r w:rsidRPr="00F533C5">
        <w:t xml:space="preserve">da ne </w:t>
      </w:r>
      <w:r>
        <w:t xml:space="preserve">zahtijeva isplatu niti navedene hipoteke. </w:t>
      </w:r>
    </w:p>
    <w:p w:rsidRDefault="00AA18F0" w:rsidP="00AA18F0" w:rsidR="00AA18F0">
      <w:pPr>
        <w:ind w:firstLine="708"/>
        <w:jc w:val="both"/>
      </w:pPr>
    </w:p>
    <w:p w:rsidRDefault="00AA18F0" w:rsidP="00AA18F0" w:rsidR="00AA18F0">
      <w:pPr>
        <w:ind w:firstLine="708"/>
        <w:jc w:val="both"/>
      </w:pPr>
      <w:r>
        <w:t xml:space="preserve">U zemljišno-knjižnom ulošku br. 3161 k.o. Umag, na nekretnini oznake k.č.br. 5061 k.o. Umag, nema daljnjih uknjiženih prava zaloga. </w:t>
      </w:r>
    </w:p>
    <w:p w:rsidRDefault="00AA18F0" w:rsidP="00AA18F0" w:rsidR="00AA18F0">
      <w:pPr>
        <w:ind w:firstLine="708"/>
        <w:jc w:val="both"/>
      </w:pPr>
    </w:p>
    <w:p w:rsidRDefault="00AA18F0" w:rsidP="00AA18F0" w:rsidR="00AA18F0">
      <w:pPr>
        <w:ind w:firstLine="708"/>
        <w:jc w:val="both"/>
      </w:pPr>
      <w:r>
        <w:lastRenderedPageBreak/>
        <w:t xml:space="preserve">Temeljem navedenog, pošto je nakon izdvajanja u stečajnu masu iznosa od 71.340,00 kn temeljem odredbi čl. </w:t>
      </w:r>
      <w:r w:rsidRPr="0014244B">
        <w:t>254. st.</w:t>
      </w:r>
      <w:r>
        <w:t xml:space="preserve"> </w:t>
      </w:r>
      <w:r w:rsidRPr="0014244B">
        <w:t xml:space="preserve">2. </w:t>
      </w:r>
      <w:r>
        <w:t xml:space="preserve">i 3. </w:t>
      </w:r>
      <w:r w:rsidRPr="0014244B">
        <w:t>Stečajnog zakona</w:t>
      </w:r>
      <w:r>
        <w:t xml:space="preserve"> („Narodne novine“ br. 71/15), preostao iznos kupovnine od 1.306.661,00 kn, valjalo je riješiti kao u točki I. pod 3.) izreke ovog rješenja i odrediti da se navedeni iznos isplati na račun HISTRIA GROUP d.d., u stečaju.</w:t>
      </w:r>
    </w:p>
    <w:p w:rsidRDefault="00AA18F0" w:rsidP="00AA18F0" w:rsidR="00AA18F0">
      <w:pPr>
        <w:ind w:firstLine="708"/>
        <w:jc w:val="both"/>
      </w:pPr>
    </w:p>
    <w:p w:rsidRDefault="00AA18F0" w:rsidP="00AA18F0" w:rsidR="00AA18F0">
      <w:pPr>
        <w:ind w:firstLine="708"/>
        <w:jc w:val="both"/>
      </w:pPr>
    </w:p>
    <w:p w:rsidRDefault="00AA18F0" w:rsidP="00AA18F0" w:rsidR="00AA18F0" w:rsidRPr="005A74D5">
      <w:pPr>
        <w:jc w:val="center"/>
      </w:pPr>
      <w:r>
        <w:t xml:space="preserve">U Pazinu 30. svibnja 2018. </w:t>
      </w:r>
    </w:p>
    <w:p w:rsidRDefault="00AA18F0" w:rsidP="00AA18F0" w:rsidR="00AA18F0">
      <w:pPr>
        <w:rPr>
          <w:b/>
        </w:rPr>
      </w:pPr>
    </w:p>
    <w:p w:rsidRDefault="00AA18F0" w:rsidP="00AA18F0" w:rsidR="00AA18F0">
      <w:pPr>
        <w:rPr>
          <w:b/>
        </w:rPr>
      </w:pPr>
    </w:p>
    <w:p w:rsidRDefault="00AA18F0" w:rsidP="00AA18F0" w:rsidR="00AA18F0">
      <w:pPr>
        <w:ind w:left="4956"/>
      </w:pPr>
      <w:r>
        <w:t xml:space="preserve">       </w:t>
      </w:r>
      <w:r>
        <w:tab/>
      </w:r>
      <w:r>
        <w:tab/>
        <w:t xml:space="preserve">   Stečajna sutkinja </w:t>
      </w:r>
    </w:p>
    <w:p w:rsidRDefault="00AA18F0" w:rsidP="00AA18F0" w:rsidR="00AA18F0">
      <w:pPr>
        <w:ind w:left="4956"/>
        <w:rPr>
          <w:b/>
        </w:rPr>
      </w:pPr>
      <w:r>
        <w:tab/>
        <w:t xml:space="preserve">    Adrijana Labinjan Skok, v.r.</w:t>
      </w:r>
    </w:p>
    <w:p w:rsidRDefault="00AA18F0" w:rsidP="00AA18F0" w:rsidR="00AA18F0"/>
    <w:p w:rsidRDefault="00AA18F0" w:rsidP="00AA18F0" w:rsidR="00AA18F0">
      <w:pPr>
        <w:ind w:firstLine="708"/>
        <w:jc w:val="both"/>
      </w:pPr>
    </w:p>
    <w:p w:rsidRDefault="00AA18F0" w:rsidP="00AA18F0" w:rsidR="00AA18F0" w:rsidRPr="00F533C5">
      <w:r w:rsidRPr="00F533C5">
        <w:t>UPUTA O PRAVNOM LIJEKU:</w:t>
      </w:r>
    </w:p>
    <w:p w:rsidRDefault="00AA18F0" w:rsidP="00AA18F0" w:rsidR="00AA18F0" w:rsidRPr="00F533C5">
      <w:pPr>
        <w:jc w:val="both"/>
      </w:pPr>
      <w:r>
        <w:tab/>
      </w:r>
      <w:r w:rsidRPr="00F533C5">
        <w:t>Protiv ovog rješenja pravo na žalbu imaju stranke i sve osobe koje su polagale pravo na namirenje iz kupovnine. Žalba se podnosi u roku od 8 dana od primitka otpravka rješenja, putem ovog suda u tri primjerka, a o žalbi odlučuje Visoki trgovački sud Republike Hrvatske. Žalba protiv rješenja o namirenju odgađa isplatu (čl</w:t>
      </w:r>
      <w:r>
        <w:t>.</w:t>
      </w:r>
      <w:r w:rsidRPr="00F533C5">
        <w:t xml:space="preserve"> 1</w:t>
      </w:r>
      <w:r>
        <w:t>25</w:t>
      </w:r>
      <w:r w:rsidRPr="00F533C5">
        <w:t>. st</w:t>
      </w:r>
      <w:r>
        <w:t>.</w:t>
      </w:r>
      <w:r w:rsidRPr="00F533C5">
        <w:t xml:space="preserve"> 6. Ovršnog zakona).</w:t>
      </w:r>
    </w:p>
    <w:p w:rsidRDefault="00AA18F0" w:rsidP="00AA18F0" w:rsidR="00AA18F0" w:rsidRPr="00F533C5">
      <w:pPr>
        <w:jc w:val="both"/>
      </w:pPr>
    </w:p>
    <w:p w:rsidRDefault="00AA18F0" w:rsidP="00AA18F0" w:rsidR="00AA18F0" w:rsidRPr="00F533C5">
      <w:r w:rsidRPr="00F533C5">
        <w:t xml:space="preserve">DNA: </w:t>
      </w:r>
    </w:p>
    <w:p w:rsidRDefault="00AA18F0" w:rsidP="00AA18F0" w:rsidR="00AA18F0">
      <w:r w:rsidRPr="00C10B6C">
        <w:t>- stečajni upravitelj Dražen Ezgeta, Poreč, Mateo Benussi 8</w:t>
      </w:r>
    </w:p>
    <w:p w:rsidRDefault="00AA18F0" w:rsidP="00AA18F0" w:rsidR="00AA18F0" w:rsidRPr="00C10B6C">
      <w:r w:rsidRPr="00C10B6C">
        <w:t>- Istarska Kreditna Banka Umag d.d.</w:t>
      </w:r>
      <w:r>
        <w:t>,</w:t>
      </w:r>
      <w:r w:rsidRPr="00C10B6C">
        <w:t xml:space="preserve"> Umag, Ernesta Miloša 1</w:t>
      </w:r>
    </w:p>
    <w:p w:rsidRDefault="00AA18F0" w:rsidP="00AA18F0" w:rsidR="00AA18F0" w:rsidRPr="00F533C5">
      <w:r>
        <w:t>- Republika Hrvatska</w:t>
      </w:r>
      <w:r w:rsidRPr="00F533C5">
        <w:t xml:space="preserve"> po ŽDO Pula</w:t>
      </w:r>
      <w:r>
        <w:t>, Pula, Rovinjska ul. 2</w:t>
      </w:r>
    </w:p>
    <w:p w:rsidRDefault="00AA18F0" w:rsidP="00AA18F0" w:rsidR="00AA18F0" w:rsidRPr="00F533C5">
      <w:r>
        <w:t>- e-oglasna ploča suda 8 dana</w:t>
      </w:r>
    </w:p>
    <w:p w:rsidRDefault="00AA18F0" w:rsidP="00AA18F0" w:rsidR="00AA18F0">
      <w:pPr>
        <w:ind w:firstLine="708"/>
        <w:jc w:val="both"/>
      </w:pPr>
    </w:p>
    <w:p w:rsidRDefault="00C30421" w:rsidP="00C30421" w:rsidR="00C30421">
      <w:r>
        <w:t>Po pravomoćnosti:</w:t>
      </w:r>
    </w:p>
    <w:p w:rsidRDefault="00C30421" w:rsidP="00C30421" w:rsidR="00C30421">
      <w:r>
        <w:t>- računovodstvo Trgovačkog suda u Rijeci, Rijeka, Zadarska 1 i 3</w:t>
      </w:r>
    </w:p>
    <w:p w:rsidRDefault="00AA18F0" w:rsidP="00AA18F0" w:rsidR="00AA18F0">
      <w:pPr>
        <w:jc w:val="both"/>
        <w:rPr>
          <w:b/>
          <w:bCs/>
        </w:rPr>
      </w:pPr>
    </w:p>
    <w:p w:rsidRDefault="00AA18F0" w:rsidP="00AA18F0" w:rsidR="00AA18F0">
      <w:pPr>
        <w:jc w:val="both"/>
        <w:rPr>
          <w:b/>
          <w:bCs/>
        </w:rPr>
      </w:pPr>
    </w:p>
    <w:p w:rsidRDefault="00004706" w:rsidR="00500701"/>
    <w:sectPr w:rsidR="00500701">
      <w:headerReference w:type="default" r:id="rId9"/>
      <w:footnotePr>
        <w:pos w:val="beneathText"/>
      </w:footnotePr>
      <w:pgSz w:h="16837" w:w="11905"/>
      <w:pgMar w:gutter="0" w:footer="708"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8F0" w:rsidP="00AA18F0" w:rsidR="00AA18F0">
      <w:r>
        <w:separator/>
      </w:r>
    </w:p>
  </w:endnote>
  <w:endnote w:id="0" w:type="continuationSeparator">
    <w:p w:rsidRDefault="00AA18F0" w:rsidP="00AA18F0" w:rsidR="00AA18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8F0" w:rsidP="00AA18F0" w:rsidR="00AA18F0">
      <w:r>
        <w:separator/>
      </w:r>
    </w:p>
  </w:footnote>
  <w:footnote w:id="0" w:type="continuationSeparator">
    <w:p w:rsidRDefault="00AA18F0" w:rsidP="00AA18F0" w:rsidR="00AA18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4706" w:rsidR="008149A1">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4.55pt;height:12.3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">
          <v:fill opacity="0"/>
          <v:textbox inset="0,0,0,0">
            <w:txbxContent>
              <w:p w:rsidRDefault="00C30421" w:rsidR="008149A1">
                <w:pPr>
                  <w:pStyle w:val="Zaglavlje"/>
                </w:pPr>
                <w:r>
                  <w:rPr>
                    <w:rStyle w:val="Brojstranice"/>
                  </w:rPr>
                  <w:fldChar w:fldCharType="begin"/>
                </w:r>
                <w:r>
                  <w:rPr>
                    <w:rStyle w:val="Brojstranice"/>
                  </w:rPr>
                  <w:instrText xml:space="preserve"> PAGE </w:instrText>
                </w:r>
                <w:r>
                  <w:rPr>
                    <w:rStyle w:val="Brojstranice"/>
                  </w:rPr>
                  <w:fldChar w:fldCharType="separate"/>
                </w:r>
                <w:r w:rsidR="00004706">
                  <w:rPr>
                    <w:rStyle w:val="Brojstranice"/>
                    <w:noProof/>
                  </w:rPr>
                  <w:t>4</w:t>
                </w:r>
                <w:r>
                  <w:rPr>
                    <w:rStyle w:val="Brojstranice"/>
                  </w:rPr>
                  <w:fldChar w:fldCharType="end"/>
                </w:r>
              </w:p>
            </w:txbxContent>
          </v:textbox>
          <w10:wrap anchorx="margin" side="largest" type="square"/>
        </v:shape>
      </w:pict>
    </w:r>
    <w:r w:rsidR="00AA18F0">
      <w:tab/>
    </w:r>
    <w:r w:rsidR="00AA18F0">
      <w:tab/>
    </w:r>
    <w:r w:rsidR="00AA18F0" w:rsidRPr="00E50819">
      <w:t>2 St-11/</w:t>
    </w:r>
    <w:r w:rsidR="00AA18F0">
      <w:t>20</w:t>
    </w:r>
    <w:r w:rsidR="00AA18F0" w:rsidRPr="00B928A1">
      <w:t>15-</w:t>
    </w:r>
    <w:r w:rsidR="00AA18F0">
      <w:t>736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18F0"/>
    <w:rsid w:val="00004706"/>
    <w:rsid w:val="00554328"/>
    <w:rsid w:val="00985388"/>
    <w:rsid w:val="00AA18F0"/>
    <w:rsid w:val="00C304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18F0"/>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AA18F0"/>
  </w:style>
  <w:style w:styleId="Podnoje" w:type="paragraph">
    <w:name w:val="footer"/>
    <w:basedOn w:val="Normal"/>
    <w:link w:val="PodnojeChar"/>
    <w:rsid w:val="00AA18F0"/>
    <w:pPr>
      <w:tabs>
        <w:tab w:pos="4536" w:val="center"/>
        <w:tab w:pos="9072" w:val="right"/>
      </w:tabs>
    </w:pPr>
  </w:style>
  <w:style w:customStyle="true" w:styleId="PodnojeChar" w:type="character">
    <w:name w:val="Podnožje Char"/>
    <w:basedOn w:val="Zadanifontodlomka"/>
    <w:link w:val="Podnoje"/>
    <w:rsid w:val="00AA18F0"/>
    <w:rPr>
      <w:rFonts w:cs="Times New Roman" w:eastAsia="Times New Roman" w:hAnsi="Times New Roman" w:ascii="Times New Roman"/>
      <w:sz w:val="24"/>
      <w:szCs w:val="24"/>
      <w:lang w:eastAsia="ar-SA"/>
    </w:rPr>
  </w:style>
  <w:style w:styleId="Zaglavlje" w:type="paragraph">
    <w:name w:val="header"/>
    <w:basedOn w:val="Normal"/>
    <w:link w:val="ZaglavljeChar"/>
    <w:rsid w:val="00AA18F0"/>
    <w:pPr>
      <w:tabs>
        <w:tab w:pos="4536" w:val="center"/>
        <w:tab w:pos="9072" w:val="right"/>
      </w:tabs>
    </w:pPr>
  </w:style>
  <w:style w:customStyle="true" w:styleId="ZaglavljeChar" w:type="character">
    <w:name w:val="Zaglavlje Char"/>
    <w:basedOn w:val="Zadanifontodlomka"/>
    <w:link w:val="Zaglavlje"/>
    <w:rsid w:val="00AA18F0"/>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AA18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18F0"/>
    <w:rPr>
      <w:rFonts w:cs="Tahoma" w:eastAsia="Times New Roman" w:hAnsi="Tahoma" w:ascii="Tahoma"/>
      <w:sz w:val="16"/>
      <w:szCs w:val="16"/>
      <w:lang w:eastAsia="ar-SA"/>
    </w:rPr>
  </w:style>
  <w:style w:styleId="Tekstrezerviranogmjesta" w:type="character">
    <w:name w:val="Placeholder Text"/>
    <w:basedOn w:val="Zadanifontodlomka"/>
    <w:uiPriority w:val="99"/>
    <w:semiHidden/>
    <w:rsid w:val="00004706"/>
    <w:rPr>
      <w:color w:val="808080"/>
      <w:bdr w:space="0" w:sz="0" w:color="auto" w:val="none"/>
      <w:shd w:fill="auto" w:color="auto" w:val="clear"/>
    </w:rPr>
  </w:style>
  <w:style w:customStyle="true" w:styleId="eSPISCCParagraphDefaultFont" w:type="character">
    <w:name w:val="eSPIS_CC_Paragraph Default Font"/>
    <w:basedOn w:val="Zadanifontodlomka"/>
    <w:rsid w:val="000047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4706"/>
    <w:rPr>
      <w:bdr w:space="0" w:sz="0" w:color="auto" w:val="none"/>
      <w:shd w:fill="FFFFCC" w:color="auto" w:val="clear"/>
      <w:lang w:val="hr-HR"/>
    </w:rPr>
  </w:style>
  <w:style w:customStyle="true" w:styleId="PozadinaSvijetloCrvena" w:type="character">
    <w:name w:val="Pozadina_SvijetloCrvena"/>
    <w:basedOn w:val="eSPISCCParagraphDefaultFont"/>
    <w:rsid w:val="000047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47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18F0"/>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AA18F0"/>
  </w:style>
  <w:style w:styleId="Podnoje" w:type="paragraph">
    <w:name w:val="footer"/>
    <w:basedOn w:val="Normal"/>
    <w:link w:val="PodnojeChar"/>
    <w:rsid w:val="00AA18F0"/>
    <w:pPr>
      <w:tabs>
        <w:tab w:pos="4536" w:val="center"/>
        <w:tab w:pos="9072" w:val="right"/>
      </w:tabs>
    </w:pPr>
  </w:style>
  <w:style w:customStyle="1" w:styleId="PodnojeChar" w:type="character">
    <w:name w:val="Podnožje Char"/>
    <w:basedOn w:val="Zadanifontodlomka"/>
    <w:link w:val="Podnoje"/>
    <w:rsid w:val="00AA18F0"/>
    <w:rPr>
      <w:rFonts w:ascii="Times New Roman" w:cs="Times New Roman" w:eastAsia="Times New Roman" w:hAnsi="Times New Roman"/>
      <w:sz w:val="24"/>
      <w:szCs w:val="24"/>
      <w:lang w:eastAsia="ar-SA"/>
    </w:rPr>
  </w:style>
  <w:style w:styleId="Zaglavlje" w:type="paragraph">
    <w:name w:val="header"/>
    <w:basedOn w:val="Normal"/>
    <w:link w:val="ZaglavljeChar"/>
    <w:rsid w:val="00AA18F0"/>
    <w:pPr>
      <w:tabs>
        <w:tab w:pos="4536" w:val="center"/>
        <w:tab w:pos="9072" w:val="right"/>
      </w:tabs>
    </w:pPr>
  </w:style>
  <w:style w:customStyle="1" w:styleId="ZaglavljeChar" w:type="character">
    <w:name w:val="Zaglavlje Char"/>
    <w:basedOn w:val="Zadanifontodlomka"/>
    <w:link w:val="Zaglavlje"/>
    <w:rsid w:val="00AA18F0"/>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AA18F0"/>
    <w:rPr>
      <w:rFonts w:ascii="Tahoma" w:cs="Tahoma" w:hAnsi="Tahoma"/>
      <w:sz w:val="16"/>
      <w:szCs w:val="16"/>
    </w:rPr>
  </w:style>
  <w:style w:customStyle="1" w:styleId="TekstbaloniaChar" w:type="character">
    <w:name w:val="Tekst balončića Char"/>
    <w:basedOn w:val="Zadanifontodlomka"/>
    <w:link w:val="Tekstbalonia"/>
    <w:uiPriority w:val="99"/>
    <w:semiHidden/>
    <w:rsid w:val="00AA18F0"/>
    <w:rPr>
      <w:rFonts w:ascii="Tahoma" w:cs="Tahoma" w:eastAsia="Times New Roman" w:hAnsi="Tahoma"/>
      <w:sz w:val="16"/>
      <w:szCs w:val="16"/>
      <w:lang w:eastAsia="ar-SA"/>
    </w:rPr>
  </w:style>
  <w:style w:styleId="Tekstrezerviranogmjesta" w:type="character">
    <w:name w:val="Placeholder Text"/>
    <w:basedOn w:val="Zadanifontodlomka"/>
    <w:uiPriority w:val="99"/>
    <w:semiHidden/>
    <w:rsid w:val="00004706"/>
    <w:rPr>
      <w:color w:val="808080"/>
      <w:bdr w:color="auto" w:space="0" w:sz="0" w:val="none"/>
      <w:shd w:color="auto" w:fill="auto" w:val="clear"/>
    </w:rPr>
  </w:style>
  <w:style w:customStyle="1" w:styleId="eSPISCCParagraphDefaultFont" w:type="character">
    <w:name w:val="eSPIS_CC_Paragraph Default Font"/>
    <w:basedOn w:val="Zadanifontodlomka"/>
    <w:rsid w:val="000047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4706"/>
    <w:rPr>
      <w:bdr w:color="auto" w:space="0" w:sz="0" w:val="none"/>
      <w:shd w:color="auto" w:fill="FFFFCC" w:val="clear"/>
      <w:lang w:val="hr-HR"/>
    </w:rPr>
  </w:style>
  <w:style w:customStyle="1" w:styleId="PozadinaSvijetloCrvena" w:type="character">
    <w:name w:val="Pozadina_SvijetloCrvena"/>
    <w:basedOn w:val="eSPISCCParagraphDefaultFont"/>
    <w:rsid w:val="000047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47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St-11/2015</izvorni_sadrzaj>
    <derivirana_varijabla naziv="DomainObject.Predmet.OznakaBroj_1">St-11/2015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predmetu prileži na uvidu spis OS BUJE I-1019/95</izvorni_sadrzaj>
    <derivirana_varijabla naziv="DomainObject.Predmet.PrimjedbaSuca_1">predmetu prileži na uvidu spis OS BUJE I-1019/95</derivirana_varijabla>
  </DomainObject.Predmet.PrimjedbaSuca>
  <DomainObject.Predmet.ProtustrankaFormated>
    <izvorni_sadrzaj>  HISTRIA GROUP d.d. u stečaju Umag</izvorni_sadrzaj>
    <derivirana_varijabla naziv="DomainObject.Predmet.ProtustrankaFormated_1">  HISTRIA GROUP d.d. u stečaju Umag</derivirana_varijabla>
  </DomainObject.Predmet.ProtustrankaFormated>
  <DomainObject.Predmet.ProtustrankaFormatedOIB>
    <izvorni_sadrzaj>  HISTRIA GROUP d.d. u stečaju Umag, OIB 34802459130</izvorni_sadrzaj>
    <derivirana_varijabla naziv="DomainObject.Predmet.ProtustrankaFormatedOIB_1">  HISTRIA GROUP d.d. u stečaju Umag, OIB 34802459130</derivirana_varijabla>
  </DomainObject.Predmet.ProtustrankaFormatedOIB>
  <DomainObject.Predmet.ProtustrankaFormatedWithAdress>
    <izvorni_sadrzaj> HISTRIA GROUP d.d. u stečaju Umag</izvorni_sadrzaj>
    <derivirana_varijabla naziv="DomainObject.Predmet.ProtustrankaFormatedWithAdress_1"> HISTRIA GROUP d.d. u stečaju Umag</derivirana_varijabla>
  </DomainObject.Predmet.ProtustrankaFormatedWithAdress>
  <DomainObject.Predmet.ProtustrankaFormatedWithAdressOIB>
    <izvorni_sadrzaj> HISTRIA GROUP d.d. u stečaju Umag, OIB 34802459130</izvorni_sadrzaj>
    <derivirana_varijabla naziv="DomainObject.Predmet.ProtustrankaFormatedWithAdressOIB_1"> HISTRIA GROUP d.d. u stečaju Umag, OIB 34802459130</derivirana_varijabla>
  </DomainObject.Predmet.ProtustrankaFormatedWithAdressOIB>
  <DomainObject.Predmet.ProtustrankaWithAdress>
    <izvorni_sadrzaj>HISTRIA GROUP d.d. u stečaju Umag </izvorni_sadrzaj>
    <derivirana_varijabla naziv="DomainObject.Predmet.ProtustrankaWithAdress_1">HISTRIA GROUP d.d. u stečaju Umag </derivirana_varijabla>
  </DomainObject.Predmet.ProtustrankaWithAdress>
  <DomainObject.Predmet.ProtustrankaWithAdressOIB>
    <izvorni_sadrzaj>HISTRIA GROUP d.d. u stečaju Umag, OIB 34802459130</izvorni_sadrzaj>
    <derivirana_varijabla naziv="DomainObject.Predmet.ProtustrankaWithAdressOIB_1">HISTRIA GROUP d.d. u stečaju Umag, OIB 34802459130</derivirana_varijabla>
  </DomainObject.Predmet.ProtustrankaWithAdressOIB>
  <DomainObject.Predmet.ProtustrankaNazivFormated>
    <izvorni_sadrzaj>HISTRIA GROUP d.d. u stečaju Umag</izvorni_sadrzaj>
    <derivirana_varijabla naziv="DomainObject.Predmet.ProtustrankaNazivFormated_1">HISTRIA GROUP d.d. u stečaju Umag</derivirana_varijabla>
  </DomainObject.Predmet.ProtustrankaNazivFormated>
  <DomainObject.Predmet.ProtustrankaNazivFormatedOIB>
    <izvorni_sadrzaj>HISTRIA GROUP d.d. u stečaju Umag, OIB 34802459130</izvorni_sadrzaj>
    <derivirana_varijabla naziv="DomainObject.Predmet.ProtustrankaNazivFormatedOIB_1">HISTRIA GROUP d.d. u stečaju Umag, OIB 34802459130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BRAJDIĆ, UMAG</izvorni_sadrzaj>
    <derivirana_varijabla naziv="DomainObject.Predmet.StrankaFormated_1">  MIRKO BRAJDIĆ, UMAG</derivirana_varijabla>
  </DomainObject.Predmet.StrankaFormated>
  <DomainObject.Predmet.StrankaFormatedOIB>
    <izvorni_sadrzaj>  MIRKO BRAJDIĆ, UMAG, OIB 01670495354</izvorni_sadrzaj>
    <derivirana_varijabla naziv="DomainObject.Predmet.StrankaFormatedOIB_1">  MIRKO BRAJDIĆ, UMAG, OIB 01670495354</derivirana_varijabla>
  </DomainObject.Predmet.StrankaFormatedOIB>
  <DomainObject.Predmet.StrankaFormatedWithAdress>
    <izvorni_sadrzaj> MIRKO BRAJDIĆ, UMAG, Ul.žrtava Fašizma 1 A, 52470 Umag</izvorni_sadrzaj>
    <derivirana_varijabla naziv="DomainObject.Predmet.StrankaFormatedWithAdress_1"> MIRKO BRAJDIĆ, UMAG, Ul.žrtava Fašizma 1 A, 52470 Umag</derivirana_varijabla>
  </DomainObject.Predmet.StrankaFormatedWithAdress>
  <DomainObject.Predmet.StrankaFormatedWithAdressOIB>
    <izvorni_sadrzaj> MIRKO BRAJDIĆ, UMAG, OIB 01670495354, Ul.žrtava Fašizma 1 A, 52470 Umag</izvorni_sadrzaj>
    <derivirana_varijabla naziv="DomainObject.Predmet.StrankaFormatedWithAdressOIB_1"> MIRKO BRAJDIĆ, UMAG, OIB 01670495354, Ul.žrtava Fašizma 1 A, 52470 Umag</derivirana_varijabla>
  </DomainObject.Predmet.StrankaFormatedWithAdressOIB>
  <DomainObject.Predmet.StrankaWithAdress>
    <izvorni_sadrzaj>MIRKO BRAJDIĆ, UMAG Ul.žrtava Fašizma 1 A,52470 Umag</izvorni_sadrzaj>
    <derivirana_varijabla naziv="DomainObject.Predmet.StrankaWithAdress_1">MIRKO BRAJDIĆ, UMAG Ul.žrtava Fašizma 1 A,52470 Umag</derivirana_varijabla>
  </DomainObject.Predmet.StrankaWithAdress>
  <DomainObject.Predmet.StrankaWithAdressOIB>
    <izvorni_sadrzaj>MIRKO BRAJDIĆ, UMAG, OIB 01670495354, Ul.žrtava Fašizma 1 A,52470 Umag</izvorni_sadrzaj>
    <derivirana_varijabla naziv="DomainObject.Predmet.StrankaWithAdressOIB_1">MIRKO BRAJDIĆ, UMAG, OIB 01670495354, Ul.žrtava Fašizma 1 A,52470 Umag</derivirana_varijabla>
  </DomainObject.Predmet.StrankaWithAdressOIB>
  <DomainObject.Predmet.StrankaNazivFormated>
    <izvorni_sadrzaj>MIRKO BRAJDIĆ, UMAG</izvorni_sadrzaj>
    <derivirana_varijabla naziv="DomainObject.Predmet.StrankaNazivFormated_1">MIRKO BRAJDIĆ, UMAG</derivirana_varijabla>
  </DomainObject.Predmet.StrankaNazivFormated>
  <DomainObject.Predmet.StrankaNazivFormatedOIB>
    <izvorni_sadrzaj>MIRKO BRAJDIĆ, UMAG, OIB 01670495354</izvorni_sadrzaj>
    <derivirana_varijabla naziv="DomainObject.Predmet.StrankaNazivFormatedOIB_1">MIRKO BRAJDIĆ, UMAG, OIB 01670495354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MIRKO BRAJDIĆ, UMAG</item>
    </izvorni_sadrzaj>
    <derivirana_varijabla naziv="DomainObject.Predmet.StrankaListFormated_1">
      <item>MIRKO BRAJDIĆ, UMAG</item>
    </derivirana_varijabla>
  </DomainObject.Predmet.StrankaListFormated>
  <DomainObject.Predmet.StrankaListFormatedOIB>
    <izvorni_sadrzaj>
      <item>MIRKO BRAJDIĆ, UMAG, OIB 01670495354</item>
    </izvorni_sadrzaj>
    <derivirana_varijabla naziv="DomainObject.Predmet.StrankaListFormatedOIB_1">
      <item>MIRKO BRAJDIĆ, UMAG, OIB 01670495354</item>
    </derivirana_varijabla>
  </DomainObject.Predmet.StrankaListFormatedOIB>
  <DomainObject.Predmet.StrankaListFormatedWithAdress>
    <izvorni_sadrzaj>
      <item>MIRKO BRAJDIĆ, UMAG, Ul.žrtava Fašizma 1 A, 52470 Umag</item>
    </izvorni_sadrzaj>
    <derivirana_varijabla naziv="DomainObject.Predmet.StrankaListFormatedWithAdress_1">
      <item>MIRKO BRAJDIĆ, UMAG, Ul.žrtava Fašizma 1 A, 52470 Umag</item>
    </derivirana_varijabla>
  </DomainObject.Predmet.StrankaListFormatedWithAdress>
  <DomainObject.Predmet.StrankaListFormatedWithAdressOIB>
    <izvorni_sadrzaj>
      <item>MIRKO BRAJDIĆ, UMAG, OIB 01670495354, Ul.žrtava Fašizma 1 A, 52470 Umag</item>
    </izvorni_sadrzaj>
    <derivirana_varijabla naziv="DomainObject.Predmet.StrankaListFormatedWithAdressOIB_1">
      <item>MIRKO BRAJDIĆ, UMAG, OIB 01670495354, Ul.žrtava Fašizma 1 A, 52470 Umag</item>
    </derivirana_varijabla>
  </DomainObject.Predmet.StrankaListFormatedWithAdressOIB>
  <DomainObject.Predmet.StrankaListNazivFormated>
    <izvorni_sadrzaj>
      <item>MIRKO BRAJDIĆ, UMAG</item>
    </izvorni_sadrzaj>
    <derivirana_varijabla naziv="DomainObject.Predmet.StrankaListNazivFormated_1">
      <item>MIRKO BRAJDIĆ, UMAG</item>
    </derivirana_varijabla>
  </DomainObject.Predmet.StrankaListNazivFormated>
  <DomainObject.Predmet.StrankaListNazivFormatedOIB>
    <izvorni_sadrzaj>
      <item>MIRKO BRAJDIĆ, UMAG, OIB 01670495354</item>
    </izvorni_sadrzaj>
    <derivirana_varijabla naziv="DomainObject.Predmet.StrankaListNazivFormatedOIB_1">
      <item>MIRKO BRAJDIĆ, UMAG, OIB 01670495354</item>
    </derivirana_varijabla>
  </DomainObject.Predmet.StrankaListNazivFormatedOIB>
  <DomainObject.Predmet.ProtuStrankaListFormated>
    <izvorni_sadrzaj>
      <item>HISTRIA GROUP d.d. u stečaju Umag</item>
    </izvorni_sadrzaj>
    <derivirana_varijabla naziv="DomainObject.Predmet.ProtuStrankaListFormated_1">
      <item>HISTRIA GROUP d.d. u stečaju Umag</item>
    </derivirana_varijabla>
  </DomainObject.Predmet.ProtuStrankaListFormated>
  <DomainObject.Predmet.ProtuStrankaListFormatedOIB>
    <izvorni_sadrzaj>
      <item>HISTRIA GROUP d.d. u stečaju Umag, OIB 34802459130</item>
    </izvorni_sadrzaj>
    <derivirana_varijabla naziv="DomainObject.Predmet.ProtuStrankaListFormatedOIB_1">
      <item>HISTRIA GROUP d.d. u stečaju Umag, OIB 34802459130</item>
    </derivirana_varijabla>
  </DomainObject.Predmet.ProtuStrankaListFormatedOIB>
  <DomainObject.Predmet.ProtuStrankaListFormatedWithAdress>
    <izvorni_sadrzaj>
      <item>HISTRIA GROUP d.d. u stečaju Umag</item>
    </izvorni_sadrzaj>
    <derivirana_varijabla naziv="DomainObject.Predmet.ProtuStrankaListFormatedWithAdress_1">
      <item>HISTRIA GROUP d.d. u stečaju Umag</item>
    </derivirana_varijabla>
  </DomainObject.Predmet.ProtuStrankaListFormatedWithAdress>
  <DomainObject.Predmet.ProtuStrankaListFormatedWithAdressOIB>
    <izvorni_sadrzaj>
      <item>HISTRIA GROUP d.d. u stečaju Umag, OIB 34802459130</item>
    </izvorni_sadrzaj>
    <derivirana_varijabla naziv="DomainObject.Predmet.ProtuStrankaListFormatedWithAdressOIB_1">
      <item>HISTRIA GROUP d.d. u stečaju Umag, OIB 34802459130</item>
    </derivirana_varijabla>
  </DomainObject.Predmet.ProtuStrankaListFormatedWithAdressOIB>
  <DomainObject.Predmet.ProtuStrankaListNazivFormated>
    <izvorni_sadrzaj>
      <item>HISTRIA GROUP d.d. u stečaju Umag</item>
    </izvorni_sadrzaj>
    <derivirana_varijabla naziv="DomainObject.Predmet.ProtuStrankaListNazivFormated_1">
      <item>HISTRIA GROUP d.d. u stečaju Umag</item>
    </derivirana_varijabla>
  </DomainObject.Predmet.ProtuStrankaListNazivFormated>
  <DomainObject.Predmet.ProtuStrankaListNazivFormatedOIB>
    <izvorni_sadrzaj>
      <item>HISTRIA GROUP d.d. u stečaju Umag, OIB 34802459130</item>
    </izvorni_sadrzaj>
    <derivirana_varijabla naziv="DomainObject.Predmet.ProtuStrankaListNazivFormatedOIB_1">
      <item>HISTRIA GROUP d.d. u stečaju Umag, OIB 34802459130</item>
    </derivirana_varijabla>
  </DomainObject.Predmet.ProtuStrankaListNazivFormatedOIB>
  <DomainObject.Predmet.OstaliListFormated>
    <izvorni_sadrzaj>
      <item>DRAŽEN EZGETA</item>
      <item>ZOU Goran Veljović i dr.</item>
    </izvorni_sadrzaj>
    <derivirana_varijabla naziv="DomainObject.Predmet.OstaliListFormated_1">
      <item>DRAŽEN EZGETA</item>
      <item>ZOU Goran Veljović i dr.</item>
    </derivirana_varijabla>
  </DomainObject.Predmet.OstaliListFormated>
  <DomainObject.Predmet.OstaliListFormatedOIB>
    <izvorni_sadrzaj>
      <item>DRAŽEN EZGETA, OIB 62061046523</item>
      <item>ZOU Goran Veljović i dr.</item>
    </izvorni_sadrzaj>
    <derivirana_varijabla naziv="DomainObject.Predmet.OstaliListFormatedOIB_1">
      <item>DRAŽEN EZGETA, OIB 62061046523</item>
      <item>ZOU Goran Veljović i dr.</item>
    </derivirana_varijabla>
  </DomainObject.Predmet.OstaliListFormatedOIB>
  <DomainObject.Predmet.OstaliListFormatedWithAdress>
    <izvorni_sadrzaj>
      <item>DRAŽEN EZGETA, M. Benussi 8, 52440 Poreč</item>
      <item>ZOU Goran Veljović i dr., Dobrilina 9, 52100 Pula</item>
    </izvorni_sadrzaj>
    <derivirana_varijabla naziv="DomainObject.Predmet.OstaliListFormatedWithAdress_1">
      <item>DRAŽEN EZGETA, M. Benussi 8, 52440 Poreč</item>
      <item>ZOU Goran Veljović i dr., Dobrilina 9, 52100 Pula</item>
    </derivirana_varijabla>
  </DomainObject.Predmet.OstaliListFormatedWithAdress>
  <DomainObject.Predmet.OstaliListFormatedWithAdressOIB>
    <izvorni_sadrzaj>
      <item>DRAŽEN EZGETA, OIB 62061046523, M. Benussi 8, 52440 Poreč</item>
      <item>ZOU Goran Veljović i dr., Dobrilina 9, 52100 Pula</item>
    </izvorni_sadrzaj>
    <derivirana_varijabla naziv="DomainObject.Predmet.OstaliListFormatedWithAdressOIB_1">
      <item>DRAŽEN EZGETA, OIB 62061046523, M. Benussi 8, 52440 Poreč</item>
      <item>ZOU Goran Veljović i dr., Dobrilina 9, 52100 Pula</item>
    </derivirana_varijabla>
  </DomainObject.Predmet.OstaliListFormatedWithAdressOIB>
  <DomainObject.Predmet.OstaliListNazivFormated>
    <izvorni_sadrzaj>
      <item>DRAŽEN EZGETA</item>
      <item>ZOU Goran Veljović i dr.</item>
    </izvorni_sadrzaj>
    <derivirana_varijabla naziv="DomainObject.Predmet.OstaliListNazivFormated_1">
      <item>DRAŽEN EZGETA</item>
      <item>ZOU Goran Veljović i dr.</item>
    </derivirana_varijabla>
  </DomainObject.Predmet.OstaliListNazivFormated>
  <DomainObject.Predmet.OstaliListNazivFormatedOIB>
    <izvorni_sadrzaj>
      <item>DRAŽEN EZGETA, OIB 62061046523</item>
      <item>ZOU Goran Veljović i dr.</item>
    </izvorni_sadrzaj>
    <derivirana_varijabla naziv="DomainObject.Predmet.OstaliListNazivFormatedOIB_1">
      <item>DRAŽEN EZGETA, OIB 62061046523</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MIRKO BRAJDIĆ, UMAG</izvorni_sadrzaj>
    <derivirana_varijabla naziv="DomainObject.Predmet.StrankaIDrugi_1">MIRKO BRAJDIĆ, UMAG</derivirana_varijabla>
  </DomainObject.Predmet.StrankaIDrugi>
  <DomainObject.Predmet.ProtustrankaIDrugi>
    <izvorni_sadrzaj>HISTRIA GROUP d.d. u stečaju Umag</izvorni_sadrzaj>
    <derivirana_varijabla naziv="DomainObject.Predmet.ProtustrankaIDrugi_1">HISTRIA GROUP d.d. u stečaju Umag</derivirana_varijabla>
  </DomainObject.Predmet.ProtustrankaIDrugi>
  <DomainObject.Predmet.StrankaIDrugiAdressOIB>
    <izvorni_sadrzaj>MIRKO BRAJDIĆ, UMAG, OIB 01670495354, Ul.žrtava Fašizma 1 A, 52470 Umag</izvorni_sadrzaj>
    <derivirana_varijabla naziv="DomainObject.Predmet.StrankaIDrugiAdressOIB_1">MIRKO BRAJDIĆ, UMAG, OIB 01670495354, Ul.žrtava Fašizma 1 A, 52470 Umag</derivirana_varijabla>
  </DomainObject.Predmet.StrankaIDrugiAdressOIB>
  <DomainObject.Predmet.ProtustrankaIDrugiAdressOIB>
    <izvorni_sadrzaj>HISTRIA GROUP d.d. u stečaju Umag, OIB 34802459130</izvorni_sadrzaj>
    <derivirana_varijabla naziv="DomainObject.Predmet.ProtustrankaIDrugiAdressOIB_1">HISTRIA GROUP d.d. u stečaju Umag, OIB 34802459130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MIRKO BRAJDIĆ, UMAG</item>
      <item>HISTRIA GROUP d.d. u stečaju Umag</item>
      <item>ZOU Goran Veljović i dr.</item>
    </izvorni_sadrzaj>
    <derivirana_varijabla naziv="DomainObject.Predmet.SudioniciListNaziv_1">
      <item>DRAŽEN EZGETA</item>
      <item>MIRKO BRAJDIĆ, UMAG</item>
      <item>HISTRIA GROUP d.d. u stečaju Umag</item>
      <item>ZOU Goran Veljović i dr.</item>
    </derivirana_varijabla>
  </DomainObject.Predmet.SudioniciListNaziv>
  <DomainObject.Predmet.SudioniciListAdressOIB>
    <izvorni_sadrzaj>
      <item>DRAŽEN EZGETA, OIB 62061046523, M. Benussi 8,52440 Poreč</item>
      <item>MIRKO BRAJDIĆ, UMAG, OIB 01670495354, Ul.žrtava Fašizma 1 A,52470 Umag</item>
      <item>HISTRIA GROUP d.d. u stečaju Umag, OIB 34802459130</item>
      <item>ZOU Goran Veljović i dr., Dobrilina 9,52100 Pula</item>
    </izvorni_sadrzaj>
    <derivirana_varijabla naziv="DomainObject.Predmet.SudioniciListAdressOIB_1">
      <item>DRAŽEN EZGETA, OIB 62061046523, M. Benussi 8,52440 Poreč</item>
      <item>MIRKO BRAJDIĆ, UMAG, OIB 01670495354, Ul.žrtava Fašizma 1 A,52470 Umag</item>
      <item>HISTRIA GROUP d.d. u stečaju Umag, OIB 34802459130</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01670495354</item>
      <item>, OIB 34802459130</item>
      <item>, OIB null</item>
    </izvorni_sadrzaj>
    <derivirana_varijabla naziv="DomainObject.Predmet.SudioniciListNazivOIB_1">
      <item>, OIB 62061046523</item>
      <item>, OIB 01670495354</item>
      <item>, OIB 34802459130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1553</properties:Words>
  <properties:Characters>8592</properties:Characters>
  <properties:Lines>173</properties:Lines>
  <properties:Paragraphs>55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2018-05-30T06:22:00Z</dcterms:created>
  <dc:creator>Jasmina Matika</dc:creator>
  <cp:lastModifiedBy>Jasmina Matika</cp:lastModifiedBy>
  <dcterms:modified xmlns:xsi="http://www.w3.org/2001/XMLSchema-instance" xsi:type="dcterms:W3CDTF">2018-05-30T06:37:00Z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(St-11-15 - RJEŠENJE O ISPLATI - K.Č. 5061.docx)</vt:lpwstr>
  </prop:property>
  <prop:property name="CC_coloring" pid="4" fmtid="{D5CDD505-2E9C-101B-9397-08002B2CF9AE}">
    <vt:bool>false</vt:bool>
  </prop:property>
  <prop:property name="BrojStranica" pid="5" fmtid="{D5CDD505-2E9C-101B-9397-08002B2CF9AE}">
    <vt:i4>4</vt:i4>
  </prop:property>
</prop:Properties>
</file>