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7b43" w14:paraId="8e57b43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8D1EA4" w:rsidRPr="00D15D03">
        <w:t xml:space="preserve">u stečajnom postupku nad stečajnim dužnikom </w:t>
      </w:r>
      <w:r w:rsidR="00532E3D" w:rsidRPr="00E675F9">
        <w:t>EMONIA NOVA d.o.o. „u stečaju“, Pula, Tartinijeva 15, OIB: 67488200435, kojeg zastupa stečajni upravitelj Zdravko Čupković iz Rijeke, OIB: 74095088079</w:t>
      </w:r>
      <w:r>
        <w:t xml:space="preserve">, </w:t>
      </w:r>
      <w:r w:rsidR="00532E3D">
        <w:t>11. svibnja 2018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8D1EA4">
      <w:pPr>
        <w:numPr>
          <w:ilvl w:val="0"/>
          <w:numId w:val="5"/>
        </w:numPr>
        <w:jc w:val="both"/>
      </w:pPr>
      <w:r>
        <w:t>Ispravlja se ovosudno rješenje posl. br.: St-</w:t>
      </w:r>
      <w:r w:rsidR="00532E3D">
        <w:t>912</w:t>
      </w:r>
      <w:r>
        <w:t>/1</w:t>
      </w:r>
      <w:r w:rsidR="008D1EA4">
        <w:t>6</w:t>
      </w:r>
      <w:r>
        <w:t>-</w:t>
      </w:r>
      <w:r w:rsidR="00532E3D">
        <w:t>115</w:t>
      </w:r>
      <w:r>
        <w:t xml:space="preserve"> od dana </w:t>
      </w:r>
      <w:r w:rsidR="00532E3D">
        <w:t>4. svibnja 2018</w:t>
      </w:r>
      <w:r>
        <w:t>. godine na nači</w:t>
      </w:r>
      <w:r w:rsidR="00D44DD7">
        <w:t xml:space="preserve">n da </w:t>
      </w:r>
      <w:r w:rsidR="008D1EA4">
        <w:t>u točci</w:t>
      </w:r>
      <w:r w:rsidR="003D5A3D">
        <w:t xml:space="preserve"> I. alineja prva i druga</w:t>
      </w:r>
      <w:r w:rsidR="00346473">
        <w:t xml:space="preserve"> rješenja umjesto</w:t>
      </w:r>
      <w:r w:rsidR="003D5A3D">
        <w:t>:</w:t>
      </w:r>
      <w:r w:rsidR="00346473">
        <w:t xml:space="preserve"> </w:t>
      </w:r>
    </w:p>
    <w:p w:rsidRDefault="008D1EA4" w:rsidP="008D1EA4" w:rsidR="008D1EA4">
      <w:pPr>
        <w:ind w:left="1080"/>
        <w:jc w:val="both"/>
      </w:pPr>
    </w:p>
    <w:p w:rsidRDefault="008D1EA4" w:rsidP="008D1EA4" w:rsidR="008D1EA4">
      <w:pPr>
        <w:ind w:firstLine="360" w:left="360"/>
        <w:jc w:val="both"/>
      </w:pPr>
      <w:r>
        <w:t>„</w:t>
      </w:r>
      <w:r w:rsidRPr="005C5CD9">
        <w:t>I.</w:t>
      </w:r>
      <w:r w:rsidRPr="005C5CD9">
        <w:tab/>
      </w:r>
      <w:r w:rsidR="00532E3D" w:rsidRPr="00E675F9">
        <w:t xml:space="preserve">Iz iznosa kupovnine od 764.250,00 kn, ostvarenog prodajom </w:t>
      </w:r>
      <w:r w:rsidR="00532E3D">
        <w:t>nekretnine</w:t>
      </w:r>
      <w:r w:rsidR="003D5A3D">
        <w:t xml:space="preserve"> označena kao:</w:t>
      </w:r>
      <w:r>
        <w:t>“</w:t>
      </w:r>
    </w:p>
    <w:p w:rsidRDefault="008D1EA4" w:rsidP="008D1EA4" w:rsidR="008D1EA4">
      <w:pPr>
        <w:ind w:left="360"/>
        <w:jc w:val="both"/>
      </w:pPr>
    </w:p>
    <w:p w:rsidRDefault="008D1EA4" w:rsidP="008D1EA4" w:rsidR="008D1EA4">
      <w:pPr>
        <w:ind w:left="360"/>
        <w:jc w:val="both"/>
      </w:pPr>
      <w:r>
        <w:t xml:space="preserve"> </w:t>
      </w:r>
      <w:r w:rsidR="003D5A3D">
        <w:t>ima pravilno glasiti:</w:t>
      </w:r>
    </w:p>
    <w:p w:rsidRDefault="008D1EA4" w:rsidP="008D1EA4" w:rsidR="008D1EA4">
      <w:pPr>
        <w:ind w:left="360"/>
        <w:jc w:val="both"/>
      </w:pPr>
    </w:p>
    <w:p w:rsidRDefault="00CD675F" w:rsidP="008D1EA4" w:rsidR="008D1EA4">
      <w:pPr>
        <w:ind w:firstLine="360" w:left="360"/>
        <w:jc w:val="both"/>
      </w:pPr>
      <w:r>
        <w:t>„</w:t>
      </w:r>
      <w:r w:rsidR="008D1EA4" w:rsidRPr="005C5CD9">
        <w:t>I.</w:t>
      </w:r>
      <w:r w:rsidR="008D1EA4" w:rsidRPr="005C5CD9">
        <w:tab/>
      </w:r>
      <w:r w:rsidR="00532E3D" w:rsidRPr="00E675F9">
        <w:t xml:space="preserve">Iz iznosa kupovnine od 764.250,00 kn, ostvarenog prodajom nekretnine </w:t>
      </w:r>
      <w:r w:rsidR="00532E3D">
        <w:t>- skupni predmet prodaje, identifikator prodaje: 3687</w:t>
      </w:r>
      <w:r w:rsidR="003D5A3D">
        <w:t>, označena kao:</w:t>
      </w:r>
      <w:r w:rsidR="008D1EA4">
        <w:t>“</w:t>
      </w:r>
    </w:p>
    <w:p w:rsidRDefault="008D1EA4" w:rsidP="008D1EA4" w:rsidR="008D1EA4" w:rsidRPr="00F045DB">
      <w:pPr>
        <w:ind w:firstLine="360" w:left="360"/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346473">
        <w:t>St</w:t>
      </w:r>
      <w:r w:rsidR="00DA2B9F">
        <w:t>-</w:t>
      </w:r>
      <w:r w:rsidR="00532E3D">
        <w:t>912</w:t>
      </w:r>
      <w:r w:rsidR="00DA2B9F">
        <w:t>/16</w:t>
      </w:r>
      <w:r w:rsidR="00346473">
        <w:t>-</w:t>
      </w:r>
      <w:r w:rsidR="00532E3D">
        <w:t>115</w:t>
      </w:r>
      <w:r w:rsidR="00346473">
        <w:t xml:space="preserve"> od dana </w:t>
      </w:r>
      <w:r w:rsidR="00532E3D">
        <w:t>4. svibnja 2018</w:t>
      </w:r>
      <w:r w:rsidR="00487DDB" w:rsidRPr="003E141F">
        <w:t>. godine</w:t>
      </w:r>
      <w:r w:rsidR="002C4EAC" w:rsidRPr="003E141F">
        <w:t xml:space="preserve"> </w:t>
      </w:r>
      <w:r w:rsidR="003D5A3D">
        <w:t>u točci I. alineja prva i druga rješenja</w:t>
      </w:r>
      <w:r w:rsidR="00314F0F" w:rsidRPr="003E141F">
        <w:t xml:space="preserve">, </w:t>
      </w:r>
      <w:r w:rsidR="00DA2B9F">
        <w:t>nedostajala je naznaka identifikatora predmeta prodaje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532E3D">
        <w:t>11. svibnja 2018</w:t>
      </w:r>
      <w:r w:rsidR="0046101F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D72737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>
      <w:pPr>
        <w:jc w:val="both"/>
      </w:pPr>
    </w:p>
    <w:p w:rsidRDefault="00DA2B9F" w:rsidP="00E30CDC" w:rsidR="00DA2B9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 w:rsidRPr="00DE0C16">
      <w:pPr>
        <w:jc w:val="both"/>
      </w:pPr>
    </w:p>
    <w:p w:rsidRDefault="00532E3D" w:rsidP="00532E3D" w:rsidR="00532E3D" w:rsidRPr="00E675F9">
      <w:r w:rsidRPr="00E675F9">
        <w:t xml:space="preserve">DNA: </w:t>
      </w:r>
    </w:p>
    <w:p w:rsidRDefault="00532E3D" w:rsidP="00532E3D" w:rsidR="00532E3D" w:rsidRPr="00E675F9">
      <w:pPr>
        <w:jc w:val="both"/>
      </w:pPr>
      <w:r w:rsidRPr="00E675F9">
        <w:t xml:space="preserve">- Stečajni upravitelj Zdravko Čupković iz Rijeke, Gnambova </w:t>
      </w:r>
      <w:r w:rsidR="003D5A3D">
        <w:t>2/III</w:t>
      </w:r>
    </w:p>
    <w:p w:rsidRDefault="00532E3D" w:rsidP="00532E3D" w:rsidR="00532E3D" w:rsidRPr="00E675F9">
      <w:r w:rsidRPr="00E675F9">
        <w:t>- Republika Hrvatska po ŽDO Pula, Pula, Rovinjska ul. 2</w:t>
      </w:r>
    </w:p>
    <w:p w:rsidRDefault="00532E3D" w:rsidP="00532E3D" w:rsidR="00532E3D" w:rsidRPr="00E675F9">
      <w:pPr>
        <w:jc w:val="both"/>
      </w:pPr>
      <w:r w:rsidRPr="00E675F9">
        <w:t>- B2 KAPITAL d.o.o., po pun.</w:t>
      </w:r>
      <w:r>
        <w:t xml:space="preserve"> Odvj. društvo SUIĆ &amp; ŠKUNCA, Zagreb, Domagojeva 14</w:t>
      </w:r>
    </w:p>
    <w:p w:rsidRDefault="00532E3D" w:rsidP="00532E3D" w:rsidR="00532E3D" w:rsidRPr="00E675F9">
      <w:pPr>
        <w:jc w:val="both"/>
      </w:pPr>
      <w:r w:rsidRPr="00E675F9">
        <w:t>- MADCAR d.o.o., po pun.</w:t>
      </w:r>
      <w:r>
        <w:t xml:space="preserve"> Goran Okmaca, Pazin, Ul. 25. rujna 4 </w:t>
      </w:r>
    </w:p>
    <w:p w:rsidRDefault="00532E3D" w:rsidP="00532E3D" w:rsidR="00532E3D" w:rsidRPr="00E675F9">
      <w:pPr>
        <w:jc w:val="both"/>
      </w:pPr>
      <w:r w:rsidRPr="00E675F9">
        <w:t>- e-oglasna ploča suda 8 dana</w:t>
      </w:r>
    </w:p>
    <w:p w:rsidRDefault="00532E3D" w:rsidP="00532E3D" w:rsidR="00532E3D" w:rsidRPr="00E675F9"/>
    <w:p w:rsidRDefault="00532E3D" w:rsidP="00532E3D" w:rsidR="00532E3D" w:rsidRPr="00E675F9">
      <w:r w:rsidRPr="00E675F9">
        <w:t>Po pravomoćnosti:</w:t>
      </w:r>
    </w:p>
    <w:p w:rsidRDefault="00532E3D" w:rsidP="00532E3D" w:rsidR="00532E3D" w:rsidRPr="00E675F9">
      <w:r w:rsidRPr="00E675F9">
        <w:t>- FINA, F. Kurelca 8, Rijeka</w:t>
      </w:r>
    </w:p>
    <w:p w:rsidRDefault="00A521A9" w:rsidP="00346473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EA4" w:rsidR="008D1EA4">
      <w:r>
        <w:separator/>
      </w:r>
    </w:p>
  </w:endnote>
  <w:endnote w:id="0" w:type="continuationSeparator">
    <w:p w:rsidRDefault="008D1EA4" w:rsidR="008D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EA4" w:rsidR="008D1EA4">
      <w:r>
        <w:separator/>
      </w:r>
    </w:p>
  </w:footnote>
  <w:footnote w:id="0" w:type="continuationSeparator">
    <w:p w:rsidRDefault="008D1EA4" w:rsidR="008D1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7406C" w:rsidR="008D1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EA4" w:rsidR="008D1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7406C" w:rsidR="008D1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2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1EA4" w:rsidP="008D1EA4" w:rsidR="008D1EA4" w:rsidRPr="00615DFB">
    <w:pPr>
      <w:pStyle w:val="Zaglavlje"/>
      <w:jc w:val="right"/>
    </w:pPr>
    <w:r>
      <w:t>1 St-</w:t>
    </w:r>
    <w:r w:rsidR="00532E3D">
      <w:t>912</w:t>
    </w:r>
    <w:r>
      <w:t>/16-</w:t>
    </w:r>
    <w:r w:rsidR="00532E3D">
      <w:t>123</w:t>
    </w:r>
  </w:p>
  <w:p w:rsidRDefault="008D1EA4" w:rsidR="008D1EA4">
    <w:pPr>
      <w:pStyle w:val="Zaglavlje"/>
    </w:pPr>
  </w:p>
  <w:p w:rsidRDefault="008D1EA4" w:rsidR="008D1EA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15E55" w:rsidR="008D1EA4" w:rsidRPr="00615DFB">
    <w:pPr>
      <w:pStyle w:val="Zaglavlje"/>
      <w:jc w:val="right"/>
    </w:pPr>
    <w:r>
      <w:t>1 St-</w:t>
    </w:r>
    <w:r w:rsidR="00532E3D">
      <w:t>912</w:t>
    </w:r>
    <w:r>
      <w:t>/16-</w:t>
    </w:r>
    <w:r w:rsidR="00532E3D">
      <w:t>123</w:t>
    </w:r>
  </w:p>
  <w:p w:rsidRDefault="008D1EA4" w:rsidR="008D1E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77222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6473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5A3D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32E3D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0B2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945EE"/>
    <w:rsid w:val="008A1BAD"/>
    <w:rsid w:val="008A47C8"/>
    <w:rsid w:val="008B0A99"/>
    <w:rsid w:val="008B79AE"/>
    <w:rsid w:val="008D1EA4"/>
    <w:rsid w:val="008E5D89"/>
    <w:rsid w:val="008F39E2"/>
    <w:rsid w:val="008F6CD7"/>
    <w:rsid w:val="008F76AF"/>
    <w:rsid w:val="00926E40"/>
    <w:rsid w:val="00960E22"/>
    <w:rsid w:val="00962EF5"/>
    <w:rsid w:val="00963453"/>
    <w:rsid w:val="00985E99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6A"/>
    <w:rsid w:val="00A8717B"/>
    <w:rsid w:val="00AA7FA5"/>
    <w:rsid w:val="00AB5E66"/>
    <w:rsid w:val="00AB79BE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81A69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2737"/>
    <w:rsid w:val="00D7544F"/>
    <w:rsid w:val="00D83B4C"/>
    <w:rsid w:val="00D849A0"/>
    <w:rsid w:val="00D95DC1"/>
    <w:rsid w:val="00D96AFE"/>
    <w:rsid w:val="00DA2B9F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6DA3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2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2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2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2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2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2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7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94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1505</properties:Characters>
  <properties:Lines>61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2018-05-11T11:56:00Z</dcterms:created>
  <dc:creator>smarinac</dc:creator>
  <cp:lastModifiedBy>Lorena Paris Aničić</cp:lastModifiedBy>
  <cp:lastPrinted>2018-05-11T12:12:00Z</cp:lastPrinted>
  <dcterms:modified xmlns:xsi="http://www.w3.org/2001/XMLSchema-instance" xsi:type="dcterms:W3CDTF">2018-05-11T12:13:00Z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St-912-16.docx)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