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ed9c" w14:paraId="9e9ed9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563B5">
        <w:rPr>
          <w:lang w:val="hr-HR"/>
        </w:rPr>
        <w:t>St-319/15-4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563B5">
        <w:t>MOZAIK d.o.o., OIB: 32048169955 sa sjedištem u ŠTRUKOVEC 140, SELNICA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C563B5">
        <w:t>MOZAIK d.o.o., OIB: 32048169955 sa sjedištem u ŠTRUKOVEC 140, SELNICA</w:t>
      </w:r>
      <w:r w:rsidR="0082762B">
        <w:t>,</w:t>
      </w:r>
      <w:r w:rsidR="008C35DC">
        <w:rPr>
          <w:lang w:val="hr-HR"/>
        </w:rPr>
        <w:t xml:space="preserve"> na dan </w:t>
      </w:r>
      <w:r w:rsidR="00C563B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563B5">
        <w:rPr>
          <w:lang w:val="hr-HR"/>
        </w:rPr>
        <w:t>678.566,74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C563B5">
        <w:t>MOZAIK d.o.o., OIB: 32048169955 sa sjedištem u ŠTRUKOVEC 140, SELNICA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C563B5" w:rsidR="005B14E1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563B5">
        <w:rPr>
          <w:lang w:val="hr-HR"/>
        </w:rPr>
        <w:t xml:space="preserve"> ovome sudu dana 29. 10. 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563B5">
        <w:t>MOZAIK d.o.o., OIB: 32048169955 sa sjedištem u ŠTRUKOVEC 140, SELNICA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563B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563B5">
        <w:rPr>
          <w:lang w:val="hr-HR"/>
        </w:rPr>
        <w:t>678.566,74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E11" w:rsidP="007F64E0" w:rsidR="00501E11">
      <w:r>
        <w:separator/>
      </w:r>
    </w:p>
  </w:endnote>
  <w:endnote w:id="0" w:type="continuationSeparator">
    <w:p w:rsidRDefault="00501E11" w:rsidP="007F64E0" w:rsidR="00501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E11" w:rsidP="007F64E0" w:rsidR="00501E11">
      <w:r>
        <w:separator/>
      </w:r>
    </w:p>
  </w:footnote>
  <w:footnote w:id="0" w:type="continuationSeparator">
    <w:p w:rsidRDefault="00501E11" w:rsidP="007F64E0" w:rsidR="00501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563B5">
      <w:rPr>
        <w:lang w:val="hr-HR"/>
      </w:rPr>
      <w:t>St-319/15-4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500A" w:rsidRPr="00A5500A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1E11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00A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63B5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1AA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7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St-319/2015-4</izvorni_sadrzaj>
    <derivirana_varijabla naziv="DomainObject.Oznaka_1">St-319/2015-4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društvo s ograničenom odgovornošću za građevinarstvo i proizvodnju</izvorni_sadrzaj>
    <derivirana_varijabla naziv="DomainObject.Predmet.ProtustrankaFormated_1">  Mozaik društvo s ograničenom odgovornošću za građevinarstvo i proizvodnju</derivirana_varijabla>
  </DomainObject.Predmet.ProtustrankaFormated>
  <DomainObject.Predmet.ProtustrankaFormatedOIB>
    <izvorni_sadrzaj>  Mozaik društvo s ograničenom odgovornošću za građevinarstvo i proizvodnju, OIB 32048169955</izvorni_sadrzaj>
    <derivirana_varijabla naziv="DomainObject.Predmet.ProtustrankaFormatedOIB_1">  Mozaik društvo s ograničenom odgovornošću za građevinarstvo i proizvodnju, OIB 32048169955</derivirana_varijabla>
  </DomainObject.Predmet.ProtustrankaFormatedOIB>
  <DomainObject.Predmet.ProtustrankaFormatedWithAdress>
    <izvorni_sadrzaj> Mozaik društvo s ograničenom odgovornošću za građevinarstvo i proizvodnju,  140, 40315 Štrukovec</izvorni_sadrzaj>
    <derivirana_varijabla naziv="DomainObject.Predmet.ProtustrankaFormatedWithAdress_1"> Mozaik društvo s ograničenom odgovornošću za građevinarstvo i proizvodnju,  140, 40315 Štrukovec</derivirana_varijabla>
  </DomainObject.Predmet.ProtustrankaFormatedWithAdress>
  <DomainObject.Predmet.ProtustrankaFormatedWithAdressOIB>
    <izvorni_sadrzaj> Mozaik društvo s ograničenom odgovornošću za građevinarstvo i proizvodnju, OIB 32048169955,  140, 40315 Štrukovec</izvorni_sadrzaj>
    <derivirana_varijabla naziv="DomainObject.Predmet.ProtustrankaFormatedWithAdressOIB_1"> Mozaik društvo s ograničenom odgovornošću za građevinarstvo i proizvodnju, OIB 32048169955,  140, 40315 Štrukovec</derivirana_varijabla>
  </DomainObject.Predmet.ProtustrankaFormatedWithAdressOIB>
  <DomainObject.Predmet.ProtustrankaWithAdress>
    <izvorni_sadrzaj>Mozaik društvo s ograničenom odgovornošću za građevinarstvo i proizvodnju  140, 40315 Štrukovec</izvorni_sadrzaj>
    <derivirana_varijabla naziv="DomainObject.Predmet.ProtustrankaWithAdress_1">Mozaik društvo s ograničenom odgovornošću za građevinarstvo i proizvodnju  140, 40315 Štrukovec</derivirana_varijabla>
  </DomainObject.Predmet.ProtustrankaWithAdress>
  <DomainObject.Predmet.ProtustrankaWithAdressOIB>
    <izvorni_sadrzaj>Mozaik društvo s ograničenom odgovornošću za građevinarstvo i proizvodnju, OIB 32048169955,  140, 40315 Štrukovec</izvorni_sadrzaj>
    <derivirana_varijabla naziv="DomainObject.Predmet.ProtustrankaWithAdressOIB_1">Mozaik društvo s ograničenom odgovornošću za građevinarstvo i proizvodnju, OIB 32048169955,  140, 40315 Štrukovec</derivirana_varijabla>
  </DomainObject.Predmet.ProtustrankaWithAdressOIB>
  <DomainObject.Predmet.ProtustrankaNazivFormated>
    <izvorni_sadrzaj>Mozaik društvo s ograničenom odgovornošću za građevinarstvo i proizvodnju</izvorni_sadrzaj>
    <derivirana_varijabla naziv="DomainObject.Predmet.ProtustrankaNazivFormated_1">Mozaik društvo s ograničenom odgovornošću za građevinarstvo i proizvodnju</derivirana_varijabla>
  </DomainObject.Predmet.ProtustrankaNazivFormated>
  <DomainObject.Predmet.ProtustrankaNazivFormatedOIB>
    <izvorni_sadrzaj>Mozaik društvo s ograničenom odgovornošću za građevinarstvo i proizvodnju, OIB 32048169955</izvorni_sadrzaj>
    <derivirana_varijabla naziv="DomainObject.Predmet.ProtustrankaNazivFormatedOIB_1">Mozaik društvo s ograničenom odgovornošću za građevinarstvo i proizvodnju, OIB 32048169955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678566.74</izvorni_sadrzaj>
    <derivirana_varijabla naziv="DomainObject.Predmet.TrenutnaVrijednost_1">678566.74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Mozaik društvo s ograničenom odgovornošću za građevinarstvo i proizvodnju</item>
    </izvorni_sadrzaj>
    <derivirana_varijabla naziv="DomainObject.Predmet.ProtuStrankaListFormated_1">
      <item>Mozaik društvo s ograničenom odgovornošću za građevinarstvo i proizvodnju</item>
    </derivirana_varijabla>
  </DomainObject.Predmet.ProtuStrankaListFormated>
  <DomainObject.Predmet.ProtuStrankaListFormatedOIB>
    <izvorni_sadrzaj>
      <item>Mozaik društvo s ograničenom odgovornošću za građevinarstvo i proizvodnju, OIB 32048169955</item>
    </izvorni_sadrzaj>
    <derivirana_varijabla naziv="DomainObject.Predmet.ProtuStrankaListFormatedOIB_1">
      <item>Mozaik društvo s ograničenom odgovornošću za građevinarstvo i proizvodnju, OIB 32048169955</item>
    </derivirana_varijabla>
  </DomainObject.Predmet.ProtuStrankaListFormatedOIB>
  <DomainObject.Predmet.ProtuStrankaListFormatedWithAdress>
    <izvorni_sadrzaj>
      <item>Mozaik društvo s ograničenom odgovornošću za građevinarstvo i proizvodnju,  140, 40315 Štrukovec</item>
    </izvorni_sadrzaj>
    <derivirana_varijabla naziv="DomainObject.Predmet.ProtuStrankaListFormatedWithAdress_1">
      <item>Mozaik društvo s ograničenom odgovornošću za građevinarstvo i proizvodnju,  140, 40315 Štrukovec</item>
    </derivirana_varijabla>
  </DomainObject.Predmet.ProtuStrankaListFormatedWithAdress>
  <DomainObject.Predmet.ProtuStrankaListFormatedWithAdressOIB>
    <izvorni_sadrzaj>
      <item>Mozaik društvo s ograničenom odgovornošću za građevinarstvo i proizvodnju, OIB 32048169955,  140, 40315 Štrukovec</item>
    </izvorni_sadrzaj>
    <derivirana_varijabla naziv="DomainObject.Predmet.ProtuStrankaListFormatedWithAdressOIB_1">
      <item>Mozaik društvo s ograničenom odgovornošću za građevinarstvo i proizvodnju, OIB 32048169955,  140, 40315 Štrukovec</item>
    </derivirana_varijabla>
  </DomainObject.Predmet.ProtuStrankaListFormatedWithAdressOIB>
  <DomainObject.Predmet.ProtuStrankaListNazivFormated>
    <izvorni_sadrzaj>
      <item>Mozaik društvo s ograničenom odgovornošću za građevinarstvo i proizvodnju</item>
    </izvorni_sadrzaj>
    <derivirana_varijabla naziv="DomainObject.Predmet.ProtuStrankaListNazivFormated_1">
      <item>Mozaik društvo s ograničenom odgovornošću za građevinarstvo i proizvodnju</item>
    </derivirana_varijabla>
  </DomainObject.Predmet.ProtuStrankaListNazivFormated>
  <DomainObject.Predmet.ProtuStrankaListNazivFormatedOIB>
    <izvorni_sadrzaj>
      <item>Mozaik društvo s ograničenom odgovornošću za građevinarstvo i proizvodnju, OIB 32048169955</item>
    </izvorni_sadrzaj>
    <derivirana_varijabla naziv="DomainObject.Predmet.ProtuStrankaListNazivFormatedOIB_1">
      <item>Mozaik društvo s ograničenom odgovornošću za građevinarstvo i proizvodnju, OIB 32048169955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St-319/2015-4</izvorni_sadrzaj>
    <derivirana_varijabla naziv="DomainObject.PoslovniBrojDokumenta_1">St-319/2015-4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Mozaik društvo s ograničenom odgovornošću za građevinarstvo i proizvodnju</izvorni_sadrzaj>
    <derivirana_varijabla naziv="DomainObject.Predmet.ProtustrankaIDrugi_1">Mozaik društvo s ograničenom odgovornošću za građevinarstvo i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Mozaik društvo s ograničenom odgovornošću za građevinarstvo i proizvodnju, OIB 32048169955,  140, 40315 Štrukovec</izvorni_sadrzaj>
    <derivirana_varijabla naziv="DomainObject.Predmet.ProtustrankaIDrugiAdressOIB_1">Mozaik društvo s ograničenom odgovornošću za građevinarstvo i proizvodnju, OIB 32048169955, 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Mozaik društvo s ograničenom odgovornošću za građevinarstvo i proizvodnju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Mozaik društvo s ograničenom odgovornošću za građevinarstvo i proizvodnju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Mozaik društvo s ograničenom odgovornošću za građevinarstvo i proizvodnju, OIB 32048169955,  140,40315 Štrukovec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Mozaik društvo s ograničenom odgovornošću za građevinarstvo i proizvodnju, OIB 32048169955,  140,40315 Štrukovec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32048169955</item>
      <item>, OIB null</item>
      <item>, OIB null</item>
    </izvorni_sadrzaj>
    <derivirana_varijabla naziv="DomainObject.Predmet.SudioniciListNazivOIB_1">
      <item>, OIB null</item>
      <item>, OIB 32048169955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413</properties:Words>
  <properties:Characters>2258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2015-11-06T07:45:00Z</dcterms:created>
  <dc:creator>user</dc:creator>
  <cp:lastModifiedBy>Marko Makaj</cp:lastModifiedBy>
  <cp:lastPrinted>2015-11-06T07:44:00Z</cp:lastPrinted>
  <dcterms:modified xmlns:xsi="http://www.w3.org/2001/XMLSchema-instance" xsi:type="dcterms:W3CDTF">2015-11-06T07:46:00Z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