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4475" w14:paraId="6b74475" w:rsidRDefault="00680B57" w:rsidP="00680B57" w:rsidR="00680B57" w:rsidRPr="00C7308D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C7308D">
      <w:pPr>
        <w:pStyle w:val="Naslov1"/>
        <w:rPr>
          <w:sz w:val="22"/>
          <w:szCs w:val="22"/>
        </w:rPr>
      </w:pPr>
      <w:r w:rsidRPr="00C7308D">
        <w:rPr>
          <w:sz w:val="22"/>
          <w:szCs w:val="22"/>
        </w:rPr>
        <w:t>R E P U B L I K A   H R V A T S K A</w:t>
      </w:r>
    </w:p>
    <w:p w:rsidRDefault="00680B57" w:rsidP="00680B57" w:rsidR="00680B57" w:rsidRPr="00C7308D">
      <w:pPr>
        <w:pStyle w:val="Naslov1"/>
        <w:rPr>
          <w:sz w:val="22"/>
          <w:szCs w:val="22"/>
        </w:rPr>
      </w:pPr>
    </w:p>
    <w:p w:rsidRDefault="00680B57" w:rsidP="00680B57" w:rsidR="00680B57" w:rsidRPr="00C7308D">
      <w:pPr>
        <w:pStyle w:val="Naslov1"/>
        <w:rPr>
          <w:sz w:val="22"/>
          <w:szCs w:val="22"/>
        </w:rPr>
      </w:pPr>
      <w:r w:rsidRPr="00C7308D">
        <w:rPr>
          <w:sz w:val="22"/>
          <w:szCs w:val="22"/>
        </w:rPr>
        <w:t>R J E Š E N J E</w:t>
      </w:r>
    </w:p>
    <w:p w:rsidRDefault="00680B57" w:rsidP="00680B57" w:rsidR="00680B57" w:rsidRPr="00C730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C73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C7308D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C7308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C7308D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C7308D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C7308D">
        <w:rPr>
          <w:rFonts w:hAnsi="Times New Roman" w:ascii="Times New Roman"/>
          <w:sz w:val="22"/>
          <w:szCs w:val="22"/>
          <w:lang w:val="hr-HR"/>
        </w:rPr>
        <w:t xml:space="preserve">  ROMAN-LEON d.o.o., Dr. Ante Starčevića 55, 20000 Dubrovnik, OIB: 49552707643</w:t>
      </w:r>
      <w:r w:rsidR="00490455" w:rsidRPr="00C7308D">
        <w:rPr>
          <w:rFonts w:hAnsi="Times New Roman" w:ascii="Times New Roman"/>
          <w:sz w:val="22"/>
          <w:szCs w:val="22"/>
          <w:lang w:val="hr-HR"/>
        </w:rPr>
        <w:t>, dana 23. rujna 2016</w:t>
      </w:r>
      <w:r w:rsidRPr="00C7308D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C7308D">
      <w:pPr>
        <w:pStyle w:val="Tijeloteksta"/>
        <w:rPr>
          <w:sz w:val="22"/>
          <w:szCs w:val="22"/>
        </w:rPr>
      </w:pPr>
    </w:p>
    <w:p w:rsidRDefault="00680B57" w:rsidP="00680B57" w:rsidR="00680B57" w:rsidRPr="00C7308D">
      <w:pPr>
        <w:pStyle w:val="Tijeloteksta"/>
        <w:rPr>
          <w:sz w:val="22"/>
          <w:szCs w:val="22"/>
        </w:rPr>
      </w:pPr>
    </w:p>
    <w:p w:rsidRDefault="00680B57" w:rsidP="00680B57" w:rsidR="00680B57" w:rsidRPr="00C7308D">
      <w:pPr>
        <w:pStyle w:val="Tijeloteksta"/>
        <w:jc w:val="center"/>
        <w:rPr>
          <w:b/>
          <w:sz w:val="22"/>
          <w:szCs w:val="22"/>
        </w:rPr>
      </w:pPr>
      <w:r w:rsidRPr="00C7308D">
        <w:rPr>
          <w:b/>
          <w:sz w:val="22"/>
          <w:szCs w:val="22"/>
        </w:rPr>
        <w:t>r i j e š i o    j e</w:t>
      </w:r>
    </w:p>
    <w:p w:rsidRDefault="00680B57" w:rsidP="00680B57" w:rsidR="00680B57" w:rsidRPr="00C7308D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C7308D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C7308D">
        <w:rPr>
          <w:rFonts w:hAnsi="Times New Roman" w:ascii="Times New Roman"/>
          <w:sz w:val="22"/>
          <w:szCs w:val="22"/>
          <w:lang w:val="hr-HR"/>
        </w:rPr>
        <w:t xml:space="preserve">  ROMAN-LEON d.o.o., Dr. Ante Starčevića 55, 20000 Dubrovnik, OIB: 49552707643</w:t>
      </w:r>
      <w:r w:rsidRPr="00C7308D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C7308D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C7308D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C7308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7308D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C7308D">
        <w:rPr>
          <w:rFonts w:hAnsi="Times New Roman" w:ascii="Times New Roman"/>
          <w:sz w:val="22"/>
          <w:szCs w:val="22"/>
          <w:lang w:val="hr-HR"/>
        </w:rPr>
        <w:t xml:space="preserve">  ROMAN-LEON d.o.o., Dr. Ante Starčevića 55, 20000 Dubrovnik, OIB: 49552707643</w:t>
      </w:r>
      <w:r w:rsidR="00644017" w:rsidRPr="00C7308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C730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C7308D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C730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C730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C730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46E9D" w:rsidRPr="00C7308D">
        <w:rPr>
          <w:rFonts w:hAnsi="Times New Roman" w:ascii="Times New Roman"/>
          <w:sz w:val="22"/>
          <w:szCs w:val="22"/>
          <w:lang w:val="hr-HR"/>
        </w:rPr>
        <w:t>rovnik je podnijela ovom sudu 2</w:t>
      </w:r>
      <w:r w:rsidR="000B1091" w:rsidRPr="00C7308D">
        <w:rPr>
          <w:rFonts w:hAnsi="Times New Roman" w:ascii="Times New Roman"/>
          <w:sz w:val="22"/>
          <w:szCs w:val="22"/>
          <w:lang w:val="hr-HR"/>
        </w:rPr>
        <w:t>8. siječnja</w:t>
      </w:r>
      <w:r w:rsidR="00D46E9D" w:rsidRPr="00C7308D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C7308D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C730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C7308D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C7308D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C7308D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5B623D" w:rsidRPr="00C7308D">
        <w:rPr>
          <w:rFonts w:hAnsi="Times New Roman" w:ascii="Times New Roman"/>
          <w:sz w:val="22"/>
          <w:szCs w:val="22"/>
          <w:lang w:val="hr-HR"/>
        </w:rPr>
        <w:t xml:space="preserve"> u neprekinutom razdoblju od 225</w:t>
      </w:r>
      <w:r w:rsidRPr="00C7308D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5B623D" w:rsidRPr="00C7308D">
        <w:rPr>
          <w:rFonts w:hAnsi="Times New Roman" w:ascii="Times New Roman"/>
          <w:sz w:val="22"/>
          <w:szCs w:val="22"/>
          <w:lang w:val="hr-HR"/>
        </w:rPr>
        <w:t>a u ukupnom iznosu od 4.105,60</w:t>
      </w:r>
      <w:r w:rsidR="0023747E" w:rsidRPr="00C7308D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C7308D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C7308D">
        <w:rPr>
          <w:rFonts w:hAnsi="Times New Roman" w:ascii="Times New Roman"/>
          <w:sz w:val="22"/>
          <w:szCs w:val="22"/>
          <w:lang w:val="hr-HR"/>
        </w:rPr>
        <w:t xml:space="preserve"> kod OTP banka Hrvatska d.d.</w:t>
      </w:r>
      <w:r w:rsidRPr="00C7308D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C730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C7308D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C7308D">
        <w:rPr>
          <w:rFonts w:hAnsi="Times New Roman" w:ascii="Times New Roman"/>
          <w:sz w:val="22"/>
          <w:szCs w:val="22"/>
          <w:lang w:val="hr-HR"/>
        </w:rPr>
        <w:t xml:space="preserve"> od 2</w:t>
      </w:r>
      <w:r w:rsidR="0030690F" w:rsidRPr="00C7308D">
        <w:rPr>
          <w:rFonts w:hAnsi="Times New Roman" w:ascii="Times New Roman"/>
          <w:sz w:val="22"/>
          <w:szCs w:val="22"/>
          <w:lang w:val="hr-HR"/>
        </w:rPr>
        <w:t>. veljače 2016.g</w:t>
      </w:r>
      <w:r w:rsidR="00D9138C" w:rsidRPr="00C7308D">
        <w:rPr>
          <w:rFonts w:hAnsi="Times New Roman" w:ascii="Times New Roman"/>
          <w:sz w:val="22"/>
          <w:szCs w:val="22"/>
          <w:lang w:val="hr-HR"/>
        </w:rPr>
        <w:t>. (l.s. 8</w:t>
      </w:r>
      <w:r w:rsidR="0030690F" w:rsidRPr="00C7308D">
        <w:rPr>
          <w:rFonts w:hAnsi="Times New Roman" w:ascii="Times New Roman"/>
          <w:sz w:val="22"/>
          <w:szCs w:val="22"/>
          <w:lang w:val="hr-HR"/>
        </w:rPr>
        <w:t xml:space="preserve">)  proizlazi da dužnik ima imovine i to </w:t>
      </w:r>
      <w:r w:rsidR="00D9138C" w:rsidRPr="00C7308D">
        <w:rPr>
          <w:rFonts w:hAnsi="Times New Roman" w:ascii="Times New Roman"/>
          <w:sz w:val="22"/>
          <w:szCs w:val="22"/>
          <w:lang w:val="hr-HR"/>
        </w:rPr>
        <w:t>vozilo marke LAND ROVER 2.5. V6/FREELANDER 2002</w:t>
      </w:r>
      <w:r w:rsidR="0030690F" w:rsidRPr="00C7308D">
        <w:rPr>
          <w:rFonts w:hAnsi="Times New Roman" w:ascii="Times New Roman"/>
          <w:sz w:val="22"/>
          <w:szCs w:val="22"/>
          <w:lang w:val="hr-HR"/>
        </w:rPr>
        <w:t xml:space="preserve">., čija vrijednost bi prema sada dostupnim podacima bila dovoljna za namirenje osnovnih troškova postupka. </w:t>
      </w:r>
      <w:r w:rsidR="00A86935" w:rsidRPr="00C7308D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C7308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C7308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7308D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C7308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C7308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C730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>U Dubrovniku, 23. rujna 2016</w:t>
      </w:r>
      <w:r w:rsidR="00680B57" w:rsidRPr="00C7308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Pr="00C7308D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C7308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E686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C730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308D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C730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7308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C7308D">
      <w:pPr>
        <w:pStyle w:val="Tijeloteksta"/>
        <w:rPr>
          <w:sz w:val="22"/>
          <w:szCs w:val="22"/>
        </w:rPr>
      </w:pPr>
      <w:r w:rsidRPr="00C7308D">
        <w:rPr>
          <w:sz w:val="22"/>
          <w:szCs w:val="22"/>
        </w:rPr>
        <w:t xml:space="preserve">- dužniku, </w:t>
      </w:r>
    </w:p>
    <w:p w:rsidRDefault="00680B57" w:rsidP="00680B57" w:rsidR="00680B57" w:rsidRPr="00C7308D">
      <w:pPr>
        <w:pStyle w:val="Tijeloteksta"/>
        <w:rPr>
          <w:sz w:val="22"/>
          <w:szCs w:val="22"/>
        </w:rPr>
      </w:pPr>
      <w:r w:rsidRPr="00C7308D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C7308D">
      <w:pPr>
        <w:pStyle w:val="Tijeloteksta"/>
        <w:rPr>
          <w:sz w:val="22"/>
          <w:szCs w:val="22"/>
        </w:rPr>
      </w:pPr>
      <w:r w:rsidRPr="00C7308D">
        <w:rPr>
          <w:sz w:val="22"/>
          <w:szCs w:val="22"/>
        </w:rPr>
        <w:t>- OTP banka Hrvatska d.d.,</w:t>
      </w:r>
    </w:p>
    <w:p w:rsidRDefault="00680B57" w:rsidP="00680B57" w:rsidR="00680B57" w:rsidRPr="00C7308D">
      <w:pPr>
        <w:pStyle w:val="Tijeloteksta"/>
        <w:rPr>
          <w:sz w:val="22"/>
          <w:szCs w:val="22"/>
        </w:rPr>
      </w:pPr>
      <w:r w:rsidRPr="00C7308D">
        <w:rPr>
          <w:sz w:val="22"/>
          <w:szCs w:val="22"/>
        </w:rPr>
        <w:t>- m</w:t>
      </w:r>
      <w:r w:rsidR="006B02D6" w:rsidRPr="00C7308D">
        <w:rPr>
          <w:sz w:val="22"/>
          <w:szCs w:val="22"/>
        </w:rPr>
        <w:t>režna stranica e oglasna ploča.</w:t>
      </w:r>
    </w:p>
    <w:p w:rsidRDefault="00182088" w:rsidP="00680B57" w:rsidR="00182088" w:rsidRPr="00C7308D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C7308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68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60A9E">
      <w:rPr>
        <w:rFonts w:hAnsi="Times New Roman" w:ascii="Times New Roman"/>
        <w:b/>
        <w:sz w:val="22"/>
        <w:szCs w:val="22"/>
        <w:lang w:val="hr-HR"/>
      </w:rPr>
      <w:t>299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60A9E">
      <w:rPr>
        <w:rFonts w:hAnsi="Times New Roman" w:ascii="Times New Roman"/>
        <w:b/>
        <w:sz w:val="22"/>
        <w:szCs w:val="22"/>
        <w:lang w:val="hr-HR"/>
      </w:rPr>
      <w:t>299</w:t>
    </w:r>
    <w:r w:rsidR="00295446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0690F"/>
    <w:rsid w:val="003205C3"/>
    <w:rsid w:val="00322EFB"/>
    <w:rsid w:val="00335739"/>
    <w:rsid w:val="003559B3"/>
    <w:rsid w:val="00366400"/>
    <w:rsid w:val="00367BDF"/>
    <w:rsid w:val="003815AE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940E9"/>
    <w:rsid w:val="005B3D80"/>
    <w:rsid w:val="005B623D"/>
    <w:rsid w:val="005E3275"/>
    <w:rsid w:val="005F1695"/>
    <w:rsid w:val="005F1B14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298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B29D2"/>
    <w:rsid w:val="00DB4528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B402D"/>
    <w:rsid w:val="00EC1BCC"/>
    <w:rsid w:val="00EE51A6"/>
    <w:rsid w:val="00EE5750"/>
    <w:rsid w:val="00EE686B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0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29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29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29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29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00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29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29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2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29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St-299/2016-8</izvorni_sadrzaj>
    <derivirana_varijabla naziv="DomainObject.Oznaka_1">St-299/2016-8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ROMAN-LEON d.o.o. za građenje, trgovinu, turizam, ugostiteljstvo i usluge</izvorni_sadrzaj>
    <derivirana_varijabla naziv="DomainObject.Predmet.ProtustrankaFormated_1">  ROMAN-LEON d.o.o. za građenje, trgovinu, turizam, ugostiteljstvo i usluge</derivirana_varijabla>
  </DomainObject.Predmet.ProtustrankaFormated>
  <DomainObject.Predmet.ProtustrankaFormatedOIB>
    <izvorni_sadrzaj>  ROMAN-LEON d.o.o. za građenje, trgovinu, turizam, ugostiteljstvo i usluge, OIB 49552707643</izvorni_sadrzaj>
    <derivirana_varijabla naziv="DomainObject.Predmet.ProtustrankaFormatedOIB_1">  ROMAN-LEON d.o.o. za građenje, trgovinu, turizam, ugostiteljstvo i usluge, OIB 49552707643</derivirana_varijabla>
  </DomainObject.Predmet.ProtustrankaFormatedOIB>
  <DomainObject.Predmet.ProtustrankaFormatedWithAdress>
    <izvorni_sadrzaj> ROMAN-LEON d.o.o. za građenje, trgovinu, turizam, ugostiteljstvo i usluge, Dr. Ante Starčevića 55, 20000 Dubrovnik</izvorni_sadrzaj>
    <derivirana_varijabla naziv="DomainObject.Predmet.ProtustrankaFormatedWithAdress_1"> ROMAN-LEON d.o.o. za građenje, trgovinu, turizam, ugostiteljstvo i usluge, Dr. Ante Starčevića 55, 20000 Dubrovnik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</izvorni_sadrzaj>
    <derivirana_varijabla naziv="DomainObject.Predmet.ProtustrankaFormatedWithAdressOIB_1"> ROMAN-LEON d.o.o. za građenje, trgovinu, turizam, ugostiteljstvo i usluge, OIB 49552707643, Dr. Ante Starčevića 55, 20000 Dubrovnik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4105.60</izvorni_sadrzaj>
    <derivirana_varijabla naziv="DomainObject.Predmet.TrenutnaVrijednost_1">4105.60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</item>
    </izvorni_sadrzaj>
    <derivirana_varijabla naziv="DomainObject.Predmet.ProtuStrankaListFormated_1">
      <item>ROMAN-LEON d.o.o. za građenje, trgovinu, turizam, ugostiteljstvo i usluge</item>
    </derivirana_varijabla>
  </DomainObject.Predmet.ProtuStrankaListFormated>
  <DomainObject.Predmet.ProtuStrankaListFormatedOIB>
    <izvorni_sadrzaj>
      <item>ROMAN-LEON d.o.o. za građenje, trgovinu, turizam, ugostiteljstvo i usluge, OIB 49552707643</item>
    </izvorni_sadrzaj>
    <derivirana_varijabla naziv="DomainObject.Predmet.ProtuStrankaListFormatedOIB_1">
      <item>ROMAN-LEON d.o.o. za građenje, trgovinu, turizam, ugostiteljstvo i usluge, OIB 49552707643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</item>
    </izvorni_sadrzaj>
    <derivirana_varijabla naziv="DomainObject.Predmet.ProtuStrankaListFormatedWithAdress_1">
      <item>ROMAN-LEON d.o.o. za građenje, trgovinu, turizam, ugostiteljstvo i usluge, Dr. Ante Starčevića 55, 20000 Dubrovnik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</item>
    </izvorni_sadrzaj>
    <derivirana_varijabla naziv="DomainObject.Predmet.ProtuStrankaListFormatedWithAdressOIB_1">
      <item>ROMAN-LEON d.o.o. za građenje, trgovinu, turizam, ugostiteljstvo i usluge, OIB 49552707643, Dr. Ante Starčevića 55, 20000 Dubrovnik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St-299/2016-8</izvorni_sadrzaj>
    <derivirana_varijabla naziv="DomainObject.PoslovniBrojDokumenta_1">St-299/2016-8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St-299/2016-8</izvorni_sadrzaj>
    <derivirana_varijabla naziv="DomainObject.Predmet.OdlukaRjesenje.Oznaka_1">St-299/2016-8</derivirana_varijabla>
  </DomainObject.Predmet.OdlukaRjesenje.Oznaka>
  <DomainObject.Predmet.SudioniciListNaziv>
    <izvorni_sadrzaj>
      <item>FINA RC SPLIT, PODRUŽNICA DUBROVNIK</item>
      <item>ROMAN-LEON d.o.o. za građenje, trgovinu, turizam, ugostiteljstvo i usluge</item>
    </izvorni_sadrzaj>
    <derivirana_varijabla naziv="DomainObject.Predmet.SudioniciListNaziv_1">
      <item>FINA RC SPLIT, PODRUŽNICA DUBROVNIK</item>
      <item>ROMAN-LEON d.o.o. za građenje,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</izvorni_sadrzaj>
    <derivirana_varijabla naziv="DomainObject.Predmet.SudioniciListNazivOIB_1">
      <item>, OIB 85821130368</item>
      <item>, OIB 49552707643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76AFE-E8D2-436F-A66F-B165A2173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540</properties:Words>
  <properties:Characters>3007</properties:Characters>
  <properties:Lines>79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2016-09-23T10:08:00Z</dcterms:created>
  <dc:creator>Sudsko vijeæe</dc:creator>
  <cp:lastModifiedBy>Sandra Lazo Oblizalo</cp:lastModifiedBy>
  <cp:lastPrinted>2016-09-26T07:20:00Z</cp:lastPrinted>
  <dcterms:modified xmlns:xsi="http://www.w3.org/2001/XMLSchema-instance" xsi:type="dcterms:W3CDTF">2016-09-26T07:20:00Z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